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F5312F" w:rsidR="001E41F3" w:rsidRDefault="001E41F3">
      <w:pPr>
        <w:pStyle w:val="CRCoverPage"/>
        <w:tabs>
          <w:tab w:val="right" w:pos="9639"/>
        </w:tabs>
        <w:spacing w:after="0"/>
        <w:rPr>
          <w:b/>
          <w:i/>
          <w:noProof/>
          <w:sz w:val="28"/>
        </w:rPr>
      </w:pPr>
      <w:r>
        <w:rPr>
          <w:b/>
          <w:noProof/>
          <w:sz w:val="24"/>
        </w:rPr>
        <w:t>3GPP TSG-</w:t>
      </w:r>
      <w:r w:rsidR="00605EAE">
        <w:fldChar w:fldCharType="begin"/>
      </w:r>
      <w:r w:rsidR="00605EAE">
        <w:instrText xml:space="preserve"> DOCPROPERTY  TSG/WGRef  \* MERGEFORMAT </w:instrText>
      </w:r>
      <w:r w:rsidR="00605EAE">
        <w:fldChar w:fldCharType="separate"/>
      </w:r>
      <w:r w:rsidR="00B65521">
        <w:rPr>
          <w:b/>
          <w:noProof/>
          <w:sz w:val="24"/>
        </w:rPr>
        <w:t>RAN2</w:t>
      </w:r>
      <w:r w:rsidR="00605EAE">
        <w:rPr>
          <w:b/>
          <w:noProof/>
          <w:sz w:val="24"/>
        </w:rPr>
        <w:fldChar w:fldCharType="end"/>
      </w:r>
      <w:r w:rsidR="00C66BA2">
        <w:rPr>
          <w:b/>
          <w:noProof/>
          <w:sz w:val="24"/>
        </w:rPr>
        <w:t xml:space="preserve"> </w:t>
      </w:r>
      <w:r>
        <w:rPr>
          <w:b/>
          <w:noProof/>
          <w:sz w:val="24"/>
        </w:rPr>
        <w:t>Meeting #</w:t>
      </w:r>
      <w:r w:rsidR="00605EAE">
        <w:fldChar w:fldCharType="begin"/>
      </w:r>
      <w:r w:rsidR="00605EAE">
        <w:instrText xml:space="preserve"> DOCPROPERTY  MtgSeq  \* MERGEFORMAT </w:instrText>
      </w:r>
      <w:r w:rsidR="00605EAE">
        <w:fldChar w:fldCharType="separate"/>
      </w:r>
      <w:r w:rsidR="00EB09B7" w:rsidRPr="00EB09B7">
        <w:rPr>
          <w:b/>
          <w:noProof/>
          <w:sz w:val="24"/>
        </w:rPr>
        <w:t xml:space="preserve"> </w:t>
      </w:r>
      <w:r w:rsidR="00B65521">
        <w:rPr>
          <w:b/>
          <w:noProof/>
          <w:sz w:val="24"/>
        </w:rPr>
        <w:t>11</w:t>
      </w:r>
      <w:r w:rsidR="001F103C">
        <w:rPr>
          <w:b/>
          <w:noProof/>
          <w:sz w:val="24"/>
        </w:rPr>
        <w:t>4</w:t>
      </w:r>
      <w:r w:rsidR="00B65521">
        <w:rPr>
          <w:b/>
          <w:noProof/>
          <w:sz w:val="24"/>
        </w:rPr>
        <w:t>-e</w:t>
      </w:r>
      <w:r w:rsidR="00605EAE">
        <w:rPr>
          <w:b/>
          <w:noProof/>
          <w:sz w:val="24"/>
        </w:rPr>
        <w:fldChar w:fldCharType="end"/>
      </w:r>
      <w:r>
        <w:rPr>
          <w:b/>
          <w:i/>
          <w:noProof/>
          <w:sz w:val="28"/>
        </w:rPr>
        <w:tab/>
      </w:r>
      <w:r w:rsidR="00903F6F">
        <w:rPr>
          <w:b/>
          <w:i/>
          <w:noProof/>
          <w:sz w:val="28"/>
        </w:rPr>
        <w:t>R2-2106003</w:t>
      </w:r>
    </w:p>
    <w:p w14:paraId="7CB45193" w14:textId="6A323AEA" w:rsidR="001E41F3" w:rsidRDefault="00605E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367F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B3C1F">
        <w:rPr>
          <w:b/>
          <w:noProof/>
          <w:sz w:val="24"/>
        </w:rPr>
        <w:t>1</w:t>
      </w:r>
      <w:r w:rsidR="001F103C">
        <w:rPr>
          <w:b/>
          <w:noProof/>
          <w:sz w:val="24"/>
        </w:rPr>
        <w:t>9</w:t>
      </w:r>
      <w:r w:rsidR="00170E38" w:rsidRPr="00F43BE2">
        <w:rPr>
          <w:b/>
          <w:noProof/>
          <w:sz w:val="24"/>
          <w:vertAlign w:val="superscript"/>
        </w:rPr>
        <w:t>th</w:t>
      </w:r>
      <w:r w:rsidR="00170E38">
        <w:rPr>
          <w:b/>
          <w:noProof/>
          <w:sz w:val="24"/>
        </w:rPr>
        <w:t xml:space="preserve"> </w:t>
      </w:r>
      <w:r>
        <w:rPr>
          <w:b/>
          <w:noProof/>
          <w:sz w:val="24"/>
        </w:rPr>
        <w:fldChar w:fldCharType="end"/>
      </w:r>
      <w:r w:rsidR="00547111">
        <w:rPr>
          <w:b/>
          <w:noProof/>
          <w:sz w:val="24"/>
        </w:rPr>
        <w:t xml:space="preserve">- </w:t>
      </w:r>
      <w:r w:rsidR="002B3C1F">
        <w:rPr>
          <w:b/>
          <w:noProof/>
          <w:sz w:val="24"/>
        </w:rPr>
        <w:t>2</w:t>
      </w:r>
      <w:r w:rsidR="001F103C">
        <w:rPr>
          <w:b/>
          <w:noProof/>
          <w:sz w:val="24"/>
        </w:rPr>
        <w:t>7</w:t>
      </w:r>
      <w:r>
        <w:fldChar w:fldCharType="begin"/>
      </w:r>
      <w:r>
        <w:instrText xml:space="preserve"> DOCPROPERTY  EndDate  \* MERGEFORMAT </w:instrText>
      </w:r>
      <w:r>
        <w:fldChar w:fldCharType="separate"/>
      </w:r>
      <w:r w:rsidR="005367F9" w:rsidRPr="005367F9">
        <w:rPr>
          <w:b/>
          <w:noProof/>
          <w:sz w:val="24"/>
          <w:vertAlign w:val="superscript"/>
        </w:rPr>
        <w:t>th</w:t>
      </w:r>
      <w:r w:rsidR="00DF5073">
        <w:rPr>
          <w:b/>
          <w:noProof/>
          <w:sz w:val="24"/>
        </w:rPr>
        <w:t xml:space="preserve"> </w:t>
      </w:r>
      <w:r w:rsidR="001F103C">
        <w:rPr>
          <w:b/>
          <w:noProof/>
          <w:sz w:val="24"/>
        </w:rPr>
        <w:t>May</w:t>
      </w:r>
      <w:r w:rsidR="005367F9">
        <w:rPr>
          <w:b/>
          <w:noProof/>
          <w:sz w:val="24"/>
        </w:rPr>
        <w:t xml:space="preserve"> 202</w:t>
      </w:r>
      <w:r w:rsidR="00C13638">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41A69" w:rsidR="001E41F3" w:rsidRPr="00410371" w:rsidRDefault="00605EAE" w:rsidP="00E13F3D">
            <w:pPr>
              <w:pStyle w:val="CRCoverPage"/>
              <w:spacing w:after="0"/>
              <w:jc w:val="right"/>
              <w:rPr>
                <w:b/>
                <w:noProof/>
                <w:sz w:val="28"/>
              </w:rPr>
            </w:pPr>
            <w:r>
              <w:fldChar w:fldCharType="begin"/>
            </w:r>
            <w:r>
              <w:instrText xml:space="preserve"> DOCPROPERTY  Spec#  \* MERGEFORMAT </w:instrText>
            </w:r>
            <w:r>
              <w:fldChar w:fldCharType="separate"/>
            </w:r>
            <w:r w:rsidR="00B65521">
              <w:rPr>
                <w:b/>
                <w:noProof/>
                <w:sz w:val="28"/>
              </w:rPr>
              <w:t>3</w:t>
            </w:r>
            <w:r w:rsidR="009C19FE">
              <w:rPr>
                <w:b/>
                <w:noProof/>
                <w:sz w:val="28"/>
              </w:rPr>
              <w:t>6</w:t>
            </w:r>
            <w:r w:rsidR="00B65521">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6F99D" w:rsidR="001E41F3" w:rsidRPr="00410371" w:rsidRDefault="00903F6F" w:rsidP="00547111">
            <w:pPr>
              <w:pStyle w:val="CRCoverPage"/>
              <w:spacing w:after="0"/>
              <w:rPr>
                <w:noProof/>
              </w:rPr>
            </w:pPr>
            <w:r>
              <w:t>4674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2B16B" w:rsidR="001E41F3" w:rsidRPr="00410371" w:rsidRDefault="00605EAE" w:rsidP="00E13F3D">
            <w:pPr>
              <w:pStyle w:val="CRCoverPage"/>
              <w:spacing w:after="0"/>
              <w:jc w:val="center"/>
              <w:rPr>
                <w:b/>
                <w:noProof/>
              </w:rPr>
            </w:pPr>
            <w:r>
              <w:fldChar w:fldCharType="begin"/>
            </w:r>
            <w:r>
              <w:instrText xml:space="preserve"> DOCPROPERTY  Revision  \* MERGEFORMAT </w:instrText>
            </w:r>
            <w:r>
              <w:fldChar w:fldCharType="separate"/>
            </w:r>
            <w:r w:rsidR="00897261" w:rsidRPr="0089726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9A1B3" w:rsidR="001E41F3" w:rsidRPr="00410371" w:rsidRDefault="00605EAE">
            <w:pPr>
              <w:pStyle w:val="CRCoverPage"/>
              <w:spacing w:after="0"/>
              <w:jc w:val="center"/>
              <w:rPr>
                <w:noProof/>
                <w:sz w:val="28"/>
              </w:rPr>
            </w:pPr>
            <w:r>
              <w:fldChar w:fldCharType="begin"/>
            </w:r>
            <w:r>
              <w:instrText xml:space="preserve"> DOCPROPERTY  Version  \* MERGEFORMAT </w:instrText>
            </w:r>
            <w:r>
              <w:fldChar w:fldCharType="separate"/>
            </w:r>
            <w:r w:rsidR="00406671">
              <w:rPr>
                <w:b/>
                <w:noProof/>
                <w:sz w:val="28"/>
              </w:rPr>
              <w:t>1</w:t>
            </w:r>
            <w:r w:rsidR="001A0FC6">
              <w:rPr>
                <w:b/>
                <w:noProof/>
                <w:sz w:val="28"/>
              </w:rPr>
              <w:t>6</w:t>
            </w:r>
            <w:r w:rsidR="00406671">
              <w:rPr>
                <w:b/>
                <w:noProof/>
                <w:sz w:val="28"/>
              </w:rPr>
              <w:t>.</w:t>
            </w:r>
            <w:r w:rsidR="001A0FC6">
              <w:rPr>
                <w:b/>
                <w:noProof/>
                <w:sz w:val="28"/>
              </w:rPr>
              <w:t>4</w:t>
            </w:r>
            <w:r w:rsidR="00AD015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97605" w:rsidR="00F25D98" w:rsidRDefault="00C921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699EB6" w:rsidR="00F25D98" w:rsidRDefault="00B655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DC014" w:rsidR="001E41F3" w:rsidRDefault="001F103C">
            <w:pPr>
              <w:pStyle w:val="CRCoverPage"/>
              <w:spacing w:after="0"/>
              <w:ind w:left="100"/>
              <w:rPr>
                <w:noProof/>
              </w:rPr>
            </w:pPr>
            <w:r w:rsidRPr="001F103C">
              <w:t>On WLAN-BT configuration in reportConfigInterRAT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68197" w:rsidR="001E41F3" w:rsidRDefault="00605EAE">
            <w:pPr>
              <w:pStyle w:val="CRCoverPage"/>
              <w:spacing w:after="0"/>
              <w:ind w:left="100"/>
              <w:rPr>
                <w:noProof/>
              </w:rPr>
            </w:pPr>
            <w:r>
              <w:fldChar w:fldCharType="begin"/>
            </w:r>
            <w:r>
              <w:instrText xml:space="preserve"> DOCPROPERTY  SourceIfWg  \* MERGEFORMAT </w:instrText>
            </w:r>
            <w:r>
              <w:fldChar w:fldCharType="separate"/>
            </w:r>
            <w:r w:rsidR="00B65521">
              <w:rPr>
                <w:noProof/>
              </w:rPr>
              <w:t>Ericsson</w:t>
            </w:r>
            <w:r>
              <w:rPr>
                <w:noProof/>
              </w:rPr>
              <w:fldChar w:fldCharType="end"/>
            </w:r>
            <w:r w:rsidR="00463976">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EF143" w:rsidR="001E41F3" w:rsidRDefault="00605EAE" w:rsidP="00547111">
            <w:pPr>
              <w:pStyle w:val="CRCoverPage"/>
              <w:spacing w:after="0"/>
              <w:ind w:left="100"/>
              <w:rPr>
                <w:noProof/>
              </w:rPr>
            </w:pPr>
            <w:r>
              <w:fldChar w:fldCharType="begin"/>
            </w:r>
            <w:r>
              <w:instrText xml:space="preserve"> DOCPROPERTY  SourceIfTsg  \* MERGEFORMAT </w:instrText>
            </w:r>
            <w:r>
              <w:fldChar w:fldCharType="separate"/>
            </w:r>
            <w:r w:rsidR="004F132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63A66" w:rsidR="001E41F3" w:rsidRDefault="00425269">
            <w:pPr>
              <w:pStyle w:val="CRCoverPage"/>
              <w:spacing w:after="0"/>
              <w:ind w:left="100"/>
              <w:rPr>
                <w:noProof/>
              </w:rPr>
            </w:pPr>
            <w:r>
              <w:rPr>
                <w:color w:val="000000" w:themeColor="text1"/>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33AE5" w:rsidR="001E41F3" w:rsidRDefault="00605EAE">
            <w:pPr>
              <w:pStyle w:val="CRCoverPage"/>
              <w:spacing w:after="0"/>
              <w:ind w:left="100"/>
              <w:rPr>
                <w:noProof/>
              </w:rPr>
            </w:pPr>
            <w:r>
              <w:fldChar w:fldCharType="begin"/>
            </w:r>
            <w:r>
              <w:instrText xml:space="preserve"> DOCPROPERTY  ResDate  \* MERGEFORMAT </w:instrText>
            </w:r>
            <w:r>
              <w:fldChar w:fldCharType="separate"/>
            </w:r>
            <w:r w:rsidR="00B65521">
              <w:rPr>
                <w:noProof/>
              </w:rPr>
              <w:t>202</w:t>
            </w:r>
            <w:r w:rsidR="00C13638">
              <w:rPr>
                <w:noProof/>
              </w:rPr>
              <w:t>1</w:t>
            </w:r>
            <w:r w:rsidR="00B65521">
              <w:rPr>
                <w:noProof/>
              </w:rPr>
              <w:t>-</w:t>
            </w:r>
            <w:r w:rsidR="00C13638">
              <w:rPr>
                <w:noProof/>
              </w:rPr>
              <w:t>0</w:t>
            </w:r>
            <w:r w:rsidR="00F50C5D">
              <w:rPr>
                <w:noProof/>
              </w:rPr>
              <w:t>5</w:t>
            </w:r>
            <w:r w:rsidR="00B65521">
              <w:rPr>
                <w:noProof/>
              </w:rPr>
              <w:t>-</w:t>
            </w:r>
            <w:r w:rsidR="00931F66">
              <w:rPr>
                <w:noProof/>
              </w:rPr>
              <w:t>1</w:t>
            </w:r>
            <w:r w:rsidR="00F50C5D">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09F85" w:rsidR="001E41F3" w:rsidRDefault="000C21C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17E35" w:rsidR="001E41F3" w:rsidRDefault="00C316B7">
            <w:pPr>
              <w:pStyle w:val="CRCoverPage"/>
              <w:spacing w:after="0"/>
              <w:ind w:left="100"/>
              <w:rPr>
                <w:noProof/>
              </w:rPr>
            </w:pPr>
            <w:r>
              <w:t>Rel-</w:t>
            </w:r>
            <w:r w:rsidR="00B61B7A">
              <w:t>1</w:t>
            </w:r>
            <w:r w:rsidR="00392E6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F63DB" w14:textId="59DCC889" w:rsidR="00E61450" w:rsidRDefault="00E61450" w:rsidP="005159F1">
            <w:pPr>
              <w:pStyle w:val="CRCoverPage"/>
              <w:spacing w:after="0"/>
              <w:ind w:left="100"/>
              <w:rPr>
                <w:noProof/>
              </w:rPr>
            </w:pPr>
            <w:r>
              <w:rPr>
                <w:noProof/>
              </w:rPr>
              <w:t>Dur</w:t>
            </w:r>
            <w:r w:rsidR="00C3290F">
              <w:rPr>
                <w:noProof/>
              </w:rPr>
              <w:t>i</w:t>
            </w:r>
            <w:r>
              <w:rPr>
                <w:noProof/>
              </w:rPr>
              <w:t>ng RAN2#113bis meeting, the following agreement was made.</w:t>
            </w:r>
          </w:p>
          <w:p w14:paraId="5A2FBCAE" w14:textId="13B5AD10" w:rsidR="005159F1" w:rsidRDefault="005159F1" w:rsidP="005159F1">
            <w:pPr>
              <w:pStyle w:val="CRCoverPage"/>
              <w:spacing w:after="0"/>
              <w:ind w:left="100"/>
              <w:rPr>
                <w:noProof/>
              </w:rPr>
            </w:pPr>
          </w:p>
          <w:p w14:paraId="377F6125" w14:textId="77777777" w:rsidR="00E61450" w:rsidRPr="005066D7" w:rsidRDefault="00E61450" w:rsidP="00E61450">
            <w:pPr>
              <w:pStyle w:val="Doc-title"/>
              <w:rPr>
                <w:sz w:val="20"/>
                <w:szCs w:val="20"/>
              </w:rPr>
            </w:pPr>
            <w:r w:rsidRPr="005066D7">
              <w:rPr>
                <w:sz w:val="20"/>
                <w:szCs w:val="20"/>
              </w:rPr>
              <w:t>R2-2104002</w:t>
            </w:r>
            <w:r w:rsidRPr="005066D7">
              <w:rPr>
                <w:sz w:val="20"/>
                <w:szCs w:val="20"/>
              </w:rPr>
              <w:tab/>
              <w:t>Discussion on the location reporting in inter-RAT measurement for immediate MDT</w:t>
            </w:r>
            <w:r w:rsidRPr="005066D7">
              <w:rPr>
                <w:sz w:val="20"/>
                <w:szCs w:val="20"/>
              </w:rPr>
              <w:tab/>
              <w:t>Huawei, HiSilicon</w:t>
            </w:r>
            <w:r w:rsidRPr="005066D7">
              <w:rPr>
                <w:sz w:val="20"/>
                <w:szCs w:val="20"/>
              </w:rPr>
              <w:tab/>
              <w:t>discussion</w:t>
            </w:r>
            <w:r w:rsidRPr="005066D7">
              <w:rPr>
                <w:sz w:val="20"/>
                <w:szCs w:val="20"/>
              </w:rPr>
              <w:tab/>
              <w:t>Rel-16</w:t>
            </w:r>
            <w:r w:rsidRPr="005066D7">
              <w:rPr>
                <w:sz w:val="20"/>
                <w:szCs w:val="20"/>
              </w:rPr>
              <w:tab/>
              <w:t>NR_SON_MDT-Core</w:t>
            </w:r>
          </w:p>
          <w:p w14:paraId="2CBE9B51" w14:textId="77777777" w:rsidR="00E61450" w:rsidRPr="005066D7" w:rsidRDefault="00E61450" w:rsidP="00E61450">
            <w:pPr>
              <w:pStyle w:val="Doc-text2"/>
              <w:rPr>
                <w:sz w:val="20"/>
                <w:szCs w:val="20"/>
              </w:rPr>
            </w:pPr>
            <w:r w:rsidRPr="005066D7">
              <w:rPr>
                <w:sz w:val="20"/>
                <w:szCs w:val="20"/>
              </w:rPr>
              <w:t>=&gt;</w:t>
            </w:r>
            <w:r w:rsidRPr="005066D7">
              <w:rPr>
                <w:sz w:val="20"/>
                <w:szCs w:val="20"/>
              </w:rPr>
              <w:tab/>
              <w:t>The changes are agreed and will be merged to the big CR.</w:t>
            </w:r>
          </w:p>
          <w:p w14:paraId="1DAC1F70" w14:textId="77777777" w:rsidR="00E21C38" w:rsidRDefault="00E21C38" w:rsidP="005159F1">
            <w:pPr>
              <w:pStyle w:val="CRCoverPage"/>
              <w:spacing w:after="0"/>
              <w:ind w:left="100"/>
              <w:rPr>
                <w:noProof/>
              </w:rPr>
            </w:pPr>
          </w:p>
          <w:p w14:paraId="3BBCF0A4" w14:textId="06060857" w:rsidR="00E61450" w:rsidRDefault="00E61450" w:rsidP="005159F1">
            <w:pPr>
              <w:pStyle w:val="CRCoverPage"/>
              <w:spacing w:after="0"/>
              <w:ind w:left="100"/>
              <w:rPr>
                <w:noProof/>
              </w:rPr>
            </w:pPr>
            <w:r>
              <w:rPr>
                <w:noProof/>
              </w:rPr>
              <w:t>This CR w</w:t>
            </w:r>
            <w:r w:rsidR="00C3290F">
              <w:rPr>
                <w:noProof/>
              </w:rPr>
              <w:t>a</w:t>
            </w:r>
            <w:r>
              <w:rPr>
                <w:noProof/>
              </w:rPr>
              <w:t xml:space="preserve">s agreed for NR and this CR enables the configuration of the location information </w:t>
            </w:r>
            <w:r w:rsidR="00E21C38">
              <w:rPr>
                <w:noProof/>
              </w:rPr>
              <w:t>(</w:t>
            </w:r>
            <w:r w:rsidR="00E21C38" w:rsidRPr="00DE5341">
              <w:t>includeCommonLocationInfo</w:t>
            </w:r>
            <w:r w:rsidR="00E21C38">
              <w:t xml:space="preserve">, </w:t>
            </w:r>
            <w:r w:rsidR="00E21C38" w:rsidRPr="00DE5341">
              <w:t>includeBT-Meas</w:t>
            </w:r>
            <w:r w:rsidR="00E21C38">
              <w:t xml:space="preserve">, </w:t>
            </w:r>
            <w:r w:rsidR="00E21C38" w:rsidRPr="00DE5341">
              <w:t>includeWLAN-Meas</w:t>
            </w:r>
            <w:r w:rsidR="00E21C38">
              <w:t xml:space="preserve">, </w:t>
            </w:r>
            <w:r w:rsidR="00E21C38" w:rsidRPr="00DE5341">
              <w:t>includeSensor-Meas</w:t>
            </w:r>
            <w:r w:rsidR="00E21C38">
              <w:rPr>
                <w:noProof/>
              </w:rPr>
              <w:t xml:space="preserve">) </w:t>
            </w:r>
            <w:r>
              <w:rPr>
                <w:noProof/>
              </w:rPr>
              <w:t>related IEs in the reportConfigInterRAT of TS 38.331.</w:t>
            </w:r>
          </w:p>
          <w:p w14:paraId="5498746E" w14:textId="0E25D75A" w:rsidR="005159F1" w:rsidRDefault="005159F1">
            <w:pPr>
              <w:pStyle w:val="CRCoverPage"/>
              <w:spacing w:after="0"/>
              <w:ind w:left="100"/>
              <w:rPr>
                <w:noProof/>
              </w:rPr>
            </w:pPr>
          </w:p>
          <w:p w14:paraId="5CC35908" w14:textId="3F3DFB71" w:rsidR="00E61450" w:rsidRDefault="00E61450">
            <w:pPr>
              <w:pStyle w:val="CRCoverPage"/>
              <w:spacing w:after="0"/>
              <w:ind w:left="100"/>
            </w:pPr>
            <w:r>
              <w:rPr>
                <w:noProof/>
              </w:rPr>
              <w:t>In th</w:t>
            </w:r>
            <w:r w:rsidR="00C67061">
              <w:rPr>
                <w:noProof/>
              </w:rPr>
              <w:t xml:space="preserve">e </w:t>
            </w:r>
            <w:r w:rsidR="006358AF">
              <w:rPr>
                <w:noProof/>
              </w:rPr>
              <w:t>LTE specificat</w:t>
            </w:r>
            <w:r w:rsidR="00C3290F">
              <w:rPr>
                <w:noProof/>
              </w:rPr>
              <w:t>i</w:t>
            </w:r>
            <w:r w:rsidR="006358AF">
              <w:rPr>
                <w:noProof/>
              </w:rPr>
              <w:t xml:space="preserve">on, the UE can be configured with </w:t>
            </w:r>
            <w:r w:rsidR="006358AF" w:rsidRPr="001662C6">
              <w:t>includeLocationInfo</w:t>
            </w:r>
            <w:r w:rsidR="006358AF">
              <w:t xml:space="preserve"> in the r</w:t>
            </w:r>
            <w:r w:rsidR="006358AF" w:rsidRPr="001662C6">
              <w:t>eportConfigInterRAT</w:t>
            </w:r>
            <w:r w:rsidR="006358AF">
              <w:t xml:space="preserve">. </w:t>
            </w:r>
            <w:r w:rsidR="00E21C38">
              <w:t xml:space="preserve">However, the UE cannot be configured with </w:t>
            </w:r>
            <w:r w:rsidR="00E21C38" w:rsidRPr="001662C6">
              <w:t>includeBT-Meas</w:t>
            </w:r>
            <w:r w:rsidR="00E21C38">
              <w:t xml:space="preserve"> or </w:t>
            </w:r>
            <w:r w:rsidR="00E21C38" w:rsidRPr="001662C6">
              <w:t>includeWLAN-Meas</w:t>
            </w:r>
            <w:r w:rsidR="003B16C2">
              <w:t xml:space="preserve"> which are also part of the indoor location information configuration from the OAM as part of immediate MDT configuration</w:t>
            </w:r>
            <w:r w:rsidR="00E21C38">
              <w:t>.</w:t>
            </w:r>
          </w:p>
          <w:p w14:paraId="7F3054E3" w14:textId="77777777" w:rsidR="005F1C39" w:rsidRDefault="005F1C39" w:rsidP="005F1C39">
            <w:pPr>
              <w:pStyle w:val="CRCoverPage"/>
              <w:spacing w:after="0"/>
              <w:ind w:left="100"/>
              <w:rPr>
                <w:noProof/>
              </w:rPr>
            </w:pPr>
          </w:p>
          <w:p w14:paraId="102551F1" w14:textId="0D047605" w:rsidR="005F1C39" w:rsidRDefault="005F1C39" w:rsidP="005F1C39">
            <w:pPr>
              <w:pStyle w:val="CRCoverPage"/>
              <w:spacing w:after="0"/>
              <w:ind w:left="100"/>
              <w:rPr>
                <w:noProof/>
              </w:rPr>
            </w:pPr>
            <w:r w:rsidRPr="000E0499">
              <w:rPr>
                <w:noProof/>
              </w:rPr>
              <w:t xml:space="preserve">In LTE, immMeasBT-r15 and immMeasWLAN-r15 </w:t>
            </w:r>
            <w:r>
              <w:rPr>
                <w:noProof/>
              </w:rPr>
              <w:t xml:space="preserve">are defined </w:t>
            </w:r>
            <w:r w:rsidRPr="000E0499">
              <w:rPr>
                <w:noProof/>
              </w:rPr>
              <w:t>for UE capabilities. With the previous changes, it may force the legacy UE to support BT/WLAN measurements for Inter-RAT cases. So it is proposed to introduce separate UE capabilities so that a Rel-16 UE supporting immMeasBT-r15/immMeasWLAN-r15 can decide whether to also support new changes or not</w:t>
            </w:r>
            <w:r>
              <w:rPr>
                <w:noProof/>
              </w:rPr>
              <w:t>.</w:t>
            </w:r>
          </w:p>
          <w:p w14:paraId="5E6ECD9A" w14:textId="1B0B9749" w:rsidR="00FE4BC3" w:rsidRDefault="00FE4BC3" w:rsidP="001F4E68">
            <w:pPr>
              <w:pStyle w:val="CRCoverPage"/>
              <w:spacing w:after="0"/>
              <w:ind w:left="100"/>
              <w:rPr>
                <w:noProof/>
              </w:rPr>
            </w:pPr>
          </w:p>
          <w:p w14:paraId="708AA7DE" w14:textId="471B0933" w:rsidR="00CF2CBF" w:rsidRDefault="00CF2CBF" w:rsidP="001A387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B8885" w14:textId="154DF739" w:rsidR="003E3F48" w:rsidRDefault="004738EE" w:rsidP="00C14615">
            <w:pPr>
              <w:pStyle w:val="CRCoverPage"/>
              <w:spacing w:after="0"/>
              <w:ind w:left="100"/>
              <w:rPr>
                <w:noProof/>
              </w:rPr>
            </w:pPr>
            <w:r>
              <w:t xml:space="preserve">New fields </w:t>
            </w:r>
            <w:r w:rsidR="00661805" w:rsidRPr="004738EE">
              <w:rPr>
                <w:i/>
                <w:iCs/>
              </w:rPr>
              <w:t>includeBT-Meas</w:t>
            </w:r>
            <w:r w:rsidR="00661805">
              <w:t xml:space="preserve"> </w:t>
            </w:r>
            <w:r>
              <w:t>and</w:t>
            </w:r>
            <w:r w:rsidR="00661805">
              <w:t xml:space="preserve"> </w:t>
            </w:r>
            <w:r w:rsidR="00661805" w:rsidRPr="004738EE">
              <w:rPr>
                <w:i/>
                <w:iCs/>
              </w:rPr>
              <w:t>includeWLAN-Meas</w:t>
            </w:r>
            <w:r w:rsidR="00661805">
              <w:t xml:space="preserve"> are added to the r</w:t>
            </w:r>
            <w:r w:rsidR="00661805" w:rsidRPr="001662C6">
              <w:t>eportConfigInterRAT</w:t>
            </w:r>
            <w:r w:rsidR="005F1C39">
              <w:t xml:space="preserve"> and the corresponding new UE capabilities are introduced</w:t>
            </w:r>
            <w:r w:rsidR="00661805">
              <w:t>.</w:t>
            </w:r>
          </w:p>
          <w:p w14:paraId="4653657B" w14:textId="0868ECF0" w:rsidR="00137BE6" w:rsidRDefault="00137BE6" w:rsidP="00C14615">
            <w:pPr>
              <w:pStyle w:val="CRCoverPage"/>
              <w:spacing w:after="0"/>
              <w:ind w:left="100"/>
              <w:rPr>
                <w:noProof/>
              </w:rPr>
            </w:pPr>
          </w:p>
          <w:p w14:paraId="3C567114" w14:textId="1C151218" w:rsidR="00137BE6" w:rsidRPr="00C960AD" w:rsidRDefault="00137BE6" w:rsidP="00C14615">
            <w:pPr>
              <w:pStyle w:val="CRCoverPage"/>
              <w:spacing w:after="0"/>
              <w:ind w:left="100"/>
              <w:rPr>
                <w:b/>
                <w:bCs/>
                <w:noProof/>
                <w:u w:val="single"/>
              </w:rPr>
            </w:pPr>
            <w:r w:rsidRPr="00C960AD">
              <w:rPr>
                <w:b/>
                <w:bCs/>
                <w:noProof/>
                <w:u w:val="single"/>
              </w:rPr>
              <w:t>Impact analysis</w:t>
            </w:r>
          </w:p>
          <w:p w14:paraId="6F63EBEC" w14:textId="675EA854" w:rsidR="00137BE6" w:rsidRDefault="00137BE6" w:rsidP="00C14615">
            <w:pPr>
              <w:pStyle w:val="CRCoverPage"/>
              <w:spacing w:after="0"/>
              <w:ind w:left="100"/>
              <w:rPr>
                <w:noProof/>
              </w:rPr>
            </w:pPr>
          </w:p>
          <w:p w14:paraId="356C986D" w14:textId="44E37D8B" w:rsidR="00137BE6" w:rsidRPr="001E0522" w:rsidRDefault="00137BE6" w:rsidP="00C14615">
            <w:pPr>
              <w:pStyle w:val="CRCoverPage"/>
              <w:spacing w:after="0"/>
              <w:ind w:left="100"/>
              <w:rPr>
                <w:b/>
                <w:bCs/>
                <w:noProof/>
                <w:u w:val="single"/>
              </w:rPr>
            </w:pPr>
            <w:r w:rsidRPr="001E0522">
              <w:rPr>
                <w:b/>
                <w:bCs/>
                <w:noProof/>
                <w:u w:val="single"/>
              </w:rPr>
              <w:t>Impacted functionality:</w:t>
            </w:r>
          </w:p>
          <w:p w14:paraId="6654165C" w14:textId="0CAFAE4E" w:rsidR="00137BE6" w:rsidRDefault="00D815A4" w:rsidP="00C14615">
            <w:pPr>
              <w:pStyle w:val="CRCoverPage"/>
              <w:spacing w:after="0"/>
              <w:ind w:left="100"/>
              <w:rPr>
                <w:noProof/>
              </w:rPr>
            </w:pPr>
            <w:r>
              <w:rPr>
                <w:noProof/>
              </w:rPr>
              <w:t>Immediate</w:t>
            </w:r>
            <w:r w:rsidR="00535661">
              <w:rPr>
                <w:noProof/>
              </w:rPr>
              <w:t xml:space="preserve"> MDT report</w:t>
            </w:r>
          </w:p>
          <w:p w14:paraId="6FF5B479" w14:textId="77777777" w:rsidR="00C960AD" w:rsidRDefault="00C960AD" w:rsidP="00C14615">
            <w:pPr>
              <w:pStyle w:val="CRCoverPage"/>
              <w:spacing w:after="0"/>
              <w:ind w:left="100"/>
              <w:rPr>
                <w:noProof/>
              </w:rPr>
            </w:pPr>
          </w:p>
          <w:p w14:paraId="40ABFCD2" w14:textId="5CC4735F" w:rsidR="00137BE6" w:rsidRPr="001E0522" w:rsidRDefault="00137BE6" w:rsidP="00C14615">
            <w:pPr>
              <w:pStyle w:val="CRCoverPage"/>
              <w:spacing w:after="0"/>
              <w:ind w:left="100"/>
              <w:rPr>
                <w:b/>
                <w:bCs/>
                <w:noProof/>
                <w:u w:val="single"/>
              </w:rPr>
            </w:pPr>
            <w:r w:rsidRPr="001E0522">
              <w:rPr>
                <w:b/>
                <w:bCs/>
                <w:noProof/>
                <w:u w:val="single"/>
              </w:rPr>
              <w:t>Inter-operability analys</w:t>
            </w:r>
            <w:r w:rsidR="00C960AD" w:rsidRPr="001E0522">
              <w:rPr>
                <w:b/>
                <w:bCs/>
                <w:noProof/>
                <w:u w:val="single"/>
              </w:rPr>
              <w:t>is:</w:t>
            </w:r>
          </w:p>
          <w:p w14:paraId="7824333F" w14:textId="5B218FA5" w:rsidR="00F4172A" w:rsidRDefault="00206F91" w:rsidP="00C14615">
            <w:pPr>
              <w:pStyle w:val="CRCoverPage"/>
              <w:spacing w:after="0"/>
              <w:ind w:left="100"/>
              <w:rPr>
                <w:noProof/>
              </w:rPr>
            </w:pPr>
            <w:r>
              <w:rPr>
                <w:noProof/>
              </w:rPr>
              <w:t>No inter-operability issues foreseen.</w:t>
            </w:r>
          </w:p>
          <w:p w14:paraId="31C656EC" w14:textId="5B2884A7" w:rsidR="000817C7" w:rsidRPr="003F5528" w:rsidRDefault="000817C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CD391" w:rsidR="001E41F3" w:rsidRDefault="00DC0C56">
            <w:pPr>
              <w:pStyle w:val="CRCoverPage"/>
              <w:spacing w:after="0"/>
              <w:ind w:left="100"/>
              <w:rPr>
                <w:noProof/>
              </w:rPr>
            </w:pPr>
            <w:r>
              <w:rPr>
                <w:noProof/>
              </w:rPr>
              <w:t>UE will not support the inclusion of WLAN and BT measurement information inclusion in LTE inter-RAT measurement reports</w:t>
            </w:r>
            <w:r w:rsidR="0053566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87CFC" w:rsidR="001E41F3" w:rsidRDefault="000D312A">
            <w:pPr>
              <w:pStyle w:val="CRCoverPage"/>
              <w:spacing w:after="0"/>
              <w:ind w:left="100"/>
              <w:rPr>
                <w:noProof/>
              </w:rPr>
            </w:pPr>
            <w:r>
              <w:rPr>
                <w:noProof/>
              </w:rPr>
              <w:t>6.</w:t>
            </w:r>
            <w:r w:rsidR="00A53654">
              <w:rPr>
                <w:noProof/>
              </w:rPr>
              <w:t>3</w:t>
            </w:r>
            <w:r w:rsidR="009C35A1">
              <w:rPr>
                <w:noProof/>
              </w:rPr>
              <w:t>.5</w:t>
            </w:r>
            <w:r w:rsidR="00A53654">
              <w:rPr>
                <w:noProof/>
              </w:rPr>
              <w:t>, 6.3.6</w:t>
            </w:r>
            <w:r w:rsidR="00E94F30">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3507B0" w:rsidR="001E41F3" w:rsidRDefault="00DB40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9304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AC8BB6" w:rsidR="001E41F3" w:rsidRDefault="00145D43">
            <w:pPr>
              <w:pStyle w:val="CRCoverPage"/>
              <w:spacing w:after="0"/>
              <w:ind w:left="99"/>
              <w:rPr>
                <w:noProof/>
              </w:rPr>
            </w:pPr>
            <w:r>
              <w:rPr>
                <w:noProof/>
              </w:rPr>
              <w:t>TS</w:t>
            </w:r>
            <w:r w:rsidR="003D3C27">
              <w:rPr>
                <w:noProof/>
              </w:rPr>
              <w:t xml:space="preserve"> 36.306</w:t>
            </w:r>
            <w:r>
              <w:rPr>
                <w:noProof/>
              </w:rPr>
              <w:t xml:space="preserve"> CR </w:t>
            </w:r>
            <w:r w:rsidR="00903F6F">
              <w:rPr>
                <w:noProof/>
              </w:rPr>
              <w:t>1816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A7FAA" w:rsidR="001E41F3" w:rsidRDefault="00B26A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059E6" w:rsidR="001E41F3" w:rsidRDefault="00B26A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52FB3A25" w:rsidR="000905D6" w:rsidRDefault="000905D6" w:rsidP="00F3637B">
      <w:pPr>
        <w:rPr>
          <w:noProof/>
        </w:rPr>
      </w:pPr>
    </w:p>
    <w:p w14:paraId="0AF28B4A" w14:textId="77777777" w:rsidR="000905D6" w:rsidRDefault="000905D6">
      <w:pPr>
        <w:spacing w:after="0"/>
        <w:rPr>
          <w:noProof/>
        </w:rPr>
      </w:pPr>
      <w:r>
        <w:rPr>
          <w:noProof/>
        </w:rPr>
        <w:br w:type="page"/>
      </w:r>
    </w:p>
    <w:p w14:paraId="7DEE35A2" w14:textId="798F4A1F" w:rsidR="002D7B4E" w:rsidRDefault="002D7B4E" w:rsidP="002D7B4E">
      <w:pPr>
        <w:rPr>
          <w:color w:val="FF0000"/>
        </w:rPr>
      </w:pPr>
      <w:bookmarkStart w:id="1" w:name="_Toc36547063"/>
      <w:bookmarkStart w:id="2" w:name="_Toc36548455"/>
      <w:bookmarkStart w:id="3" w:name="_Toc46447292"/>
      <w:bookmarkStart w:id="4" w:name="_Toc52790120"/>
      <w:bookmarkStart w:id="5" w:name="_Toc60855990"/>
      <w:bookmarkStart w:id="6" w:name="_Toc20487008"/>
      <w:bookmarkStart w:id="7" w:name="_Toc29342300"/>
      <w:bookmarkStart w:id="8" w:name="_Toc29343439"/>
      <w:bookmarkStart w:id="9" w:name="_Toc36566691"/>
      <w:bookmarkStart w:id="10" w:name="_Toc36810107"/>
      <w:bookmarkStart w:id="11" w:name="_Toc36846471"/>
      <w:bookmarkStart w:id="12" w:name="_Toc36939124"/>
      <w:bookmarkStart w:id="13" w:name="_Toc37082104"/>
      <w:bookmarkStart w:id="14" w:name="_Toc46480731"/>
      <w:bookmarkStart w:id="15" w:name="_Toc46481965"/>
      <w:bookmarkStart w:id="16" w:name="_Toc46483199"/>
      <w:r w:rsidRPr="006E3574">
        <w:rPr>
          <w:color w:val="FF0000"/>
        </w:rPr>
        <w:lastRenderedPageBreak/>
        <w:t xml:space="preserve">/* </w:t>
      </w:r>
      <w:r>
        <w:rPr>
          <w:color w:val="FF0000"/>
        </w:rPr>
        <w:t>Start of change</w:t>
      </w:r>
      <w:r w:rsidRPr="006E3574">
        <w:rPr>
          <w:color w:val="FF0000"/>
        </w:rPr>
        <w:t xml:space="preserve"> */</w:t>
      </w:r>
    </w:p>
    <w:p w14:paraId="0BE56D57" w14:textId="7484D819" w:rsidR="00B52242" w:rsidRDefault="00B52242" w:rsidP="00B5224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7" w:name="_Toc20487403"/>
      <w:bookmarkStart w:id="18" w:name="_Toc29342700"/>
      <w:bookmarkStart w:id="19" w:name="_Toc29343839"/>
      <w:bookmarkStart w:id="20" w:name="_Toc36567105"/>
      <w:bookmarkStart w:id="21" w:name="_Toc36810549"/>
      <w:bookmarkStart w:id="22" w:name="_Toc36846913"/>
      <w:bookmarkStart w:id="23" w:name="_Toc36939566"/>
      <w:bookmarkStart w:id="24" w:name="_Toc37082546"/>
      <w:bookmarkStart w:id="25" w:name="_Toc46481187"/>
      <w:bookmarkStart w:id="26" w:name="_Toc46482421"/>
      <w:bookmarkStart w:id="27" w:name="_Toc46483655"/>
      <w:bookmarkStart w:id="28" w:name="_Toc67997461"/>
      <w:r w:rsidRPr="00B52242">
        <w:rPr>
          <w:rFonts w:ascii="Arial" w:hAnsi="Arial"/>
          <w:sz w:val="28"/>
          <w:lang w:eastAsia="ja-JP"/>
        </w:rPr>
        <w:t>6.3.5</w:t>
      </w:r>
      <w:r w:rsidRPr="00B52242">
        <w:rPr>
          <w:rFonts w:ascii="Arial" w:hAnsi="Arial"/>
          <w:sz w:val="28"/>
          <w:lang w:eastAsia="ja-JP"/>
        </w:rPr>
        <w:tab/>
        <w:t>Measurement information elements</w:t>
      </w:r>
      <w:bookmarkEnd w:id="17"/>
      <w:bookmarkEnd w:id="18"/>
      <w:bookmarkEnd w:id="19"/>
      <w:bookmarkEnd w:id="20"/>
      <w:bookmarkEnd w:id="21"/>
      <w:bookmarkEnd w:id="22"/>
      <w:bookmarkEnd w:id="23"/>
      <w:bookmarkEnd w:id="24"/>
      <w:bookmarkEnd w:id="25"/>
      <w:bookmarkEnd w:id="26"/>
      <w:bookmarkEnd w:id="27"/>
      <w:bookmarkEnd w:id="28"/>
    </w:p>
    <w:p w14:paraId="27633BDB" w14:textId="7B9C4C63" w:rsidR="00B52242" w:rsidRPr="00B52242" w:rsidRDefault="00B52242" w:rsidP="00B52242">
      <w:pPr>
        <w:rPr>
          <w:rFonts w:ascii="Arial" w:hAnsi="Arial"/>
          <w:sz w:val="28"/>
          <w:lang w:eastAsia="ja-JP"/>
        </w:rPr>
      </w:pPr>
      <w:r w:rsidRPr="006E3574">
        <w:rPr>
          <w:color w:val="FF0000"/>
        </w:rPr>
        <w:t xml:space="preserve">/* </w:t>
      </w:r>
      <w:r>
        <w:rPr>
          <w:color w:val="FF0000"/>
        </w:rPr>
        <w:t>Unaffected IEs are excluded</w:t>
      </w:r>
      <w:r w:rsidRPr="006E3574">
        <w:rPr>
          <w:color w:val="FF0000"/>
        </w:rPr>
        <w:t>*/</w:t>
      </w:r>
    </w:p>
    <w:p w14:paraId="48A6A03D" w14:textId="77777777" w:rsidR="00477744" w:rsidRPr="001662C6" w:rsidRDefault="00477744" w:rsidP="00477744">
      <w:pPr>
        <w:pStyle w:val="Heading4"/>
      </w:pPr>
      <w:bookmarkStart w:id="29" w:name="_Toc36567142"/>
      <w:bookmarkStart w:id="30" w:name="_Toc36810587"/>
      <w:bookmarkStart w:id="31" w:name="_Toc36846951"/>
      <w:bookmarkStart w:id="32" w:name="_Toc36939604"/>
      <w:bookmarkStart w:id="33" w:name="_Toc37082584"/>
      <w:bookmarkStart w:id="34" w:name="_Toc46481224"/>
      <w:bookmarkStart w:id="35" w:name="_Toc46482458"/>
      <w:bookmarkStart w:id="36" w:name="_Toc46483692"/>
      <w:bookmarkStart w:id="37" w:name="_Toc67997498"/>
      <w:bookmarkStart w:id="38" w:name="_Toc20487438"/>
      <w:bookmarkStart w:id="39" w:name="_Toc29342737"/>
      <w:bookmarkStart w:id="40" w:name="_Toc29343876"/>
      <w:bookmarkStart w:id="41" w:name="_Toc36547500"/>
      <w:bookmarkStart w:id="42" w:name="_Toc36548892"/>
      <w:bookmarkStart w:id="43" w:name="_Toc46447729"/>
      <w:bookmarkStart w:id="44" w:name="_Toc52790557"/>
      <w:bookmarkStart w:id="45" w:name="_Toc67993682"/>
      <w:r w:rsidRPr="001662C6">
        <w:t>–</w:t>
      </w:r>
      <w:r w:rsidRPr="001662C6">
        <w:tab/>
      </w:r>
      <w:r w:rsidRPr="001662C6">
        <w:rPr>
          <w:i/>
          <w:noProof/>
        </w:rPr>
        <w:t>ReportConfigInterRAT</w:t>
      </w:r>
      <w:bookmarkEnd w:id="29"/>
      <w:bookmarkEnd w:id="30"/>
      <w:bookmarkEnd w:id="31"/>
      <w:bookmarkEnd w:id="32"/>
      <w:bookmarkEnd w:id="33"/>
      <w:bookmarkEnd w:id="34"/>
      <w:bookmarkEnd w:id="35"/>
      <w:bookmarkEnd w:id="36"/>
      <w:bookmarkEnd w:id="37"/>
    </w:p>
    <w:p w14:paraId="3B5E0F50" w14:textId="77777777" w:rsidR="00477744" w:rsidRPr="001662C6" w:rsidRDefault="00477744" w:rsidP="00477744">
      <w:r w:rsidRPr="001662C6">
        <w:t xml:space="preserve">The IE </w:t>
      </w:r>
      <w:r w:rsidRPr="001662C6">
        <w:rPr>
          <w:i/>
          <w:noProof/>
        </w:rPr>
        <w:t>ReportConfigInterRAT</w:t>
      </w:r>
      <w:r w:rsidRPr="001662C6">
        <w:t xml:space="preserve"> specifies criteria for triggering of an inter-RAT measurement reporting event. The inter-RAT measurement reporting events for NR, UTRAN, GERAN and CDMA2000 are labelled B</w:t>
      </w:r>
      <w:r w:rsidRPr="001662C6">
        <w:rPr>
          <w:i/>
        </w:rPr>
        <w:t>N</w:t>
      </w:r>
      <w:r w:rsidRPr="001662C6">
        <w:t xml:space="preserve"> with </w:t>
      </w:r>
      <w:r w:rsidRPr="001662C6">
        <w:rPr>
          <w:i/>
        </w:rPr>
        <w:t>N</w:t>
      </w:r>
      <w:r w:rsidRPr="001662C6">
        <w:t xml:space="preserve"> equal to 1, 2 and so on. The inter-RAT measurement reporting events for WLAN are labelled </w:t>
      </w:r>
      <w:r w:rsidRPr="001662C6">
        <w:rPr>
          <w:noProof/>
        </w:rPr>
        <w:t>W</w:t>
      </w:r>
      <w:r w:rsidRPr="001662C6">
        <w:rPr>
          <w:i/>
          <w:noProof/>
        </w:rPr>
        <w:t>N</w:t>
      </w:r>
      <w:r w:rsidRPr="001662C6">
        <w:t xml:space="preserve"> with </w:t>
      </w:r>
      <w:r w:rsidRPr="001662C6">
        <w:rPr>
          <w:i/>
        </w:rPr>
        <w:t>N</w:t>
      </w:r>
      <w:r w:rsidRPr="001662C6">
        <w:t xml:space="preserve"> equal to 1, 2 and so on.</w:t>
      </w:r>
    </w:p>
    <w:p w14:paraId="227E5106" w14:textId="77777777" w:rsidR="00477744" w:rsidRPr="001662C6" w:rsidRDefault="00477744" w:rsidP="00477744">
      <w:pPr>
        <w:pStyle w:val="B1"/>
        <w:keepNext/>
        <w:keepLines/>
        <w:ind w:left="1418" w:hanging="1134"/>
      </w:pPr>
      <w:r w:rsidRPr="001662C6">
        <w:t>Event B1:</w:t>
      </w:r>
      <w:r w:rsidRPr="001662C6">
        <w:tab/>
        <w:t>Neighbour becomes better than absolute threshold;</w:t>
      </w:r>
    </w:p>
    <w:p w14:paraId="62F7084D" w14:textId="77777777" w:rsidR="00477744" w:rsidRPr="001662C6" w:rsidRDefault="00477744" w:rsidP="00477744">
      <w:pPr>
        <w:pStyle w:val="B1"/>
        <w:keepNext/>
        <w:keepLines/>
        <w:ind w:left="1418" w:hanging="1134"/>
      </w:pPr>
      <w:r w:rsidRPr="001662C6">
        <w:t>Event B2:</w:t>
      </w:r>
      <w:r w:rsidRPr="001662C6">
        <w:tab/>
        <w:t>PCell becomes worse than absolute threshold1 AND Neighbour becomes better than another absolute threshold2.</w:t>
      </w:r>
    </w:p>
    <w:p w14:paraId="3A0669DC" w14:textId="77777777" w:rsidR="00477744" w:rsidRPr="001662C6" w:rsidRDefault="00477744" w:rsidP="00477744">
      <w:pPr>
        <w:pStyle w:val="B1"/>
        <w:keepNext/>
        <w:keepLines/>
        <w:ind w:left="1418" w:hanging="1134"/>
      </w:pPr>
      <w:r w:rsidRPr="001662C6">
        <w:t>Event W1:</w:t>
      </w:r>
      <w:r w:rsidRPr="001662C6">
        <w:tab/>
        <w:t>WLAN becomes better than a threshold;</w:t>
      </w:r>
    </w:p>
    <w:p w14:paraId="2317E860" w14:textId="77777777" w:rsidR="00477744" w:rsidRPr="001662C6" w:rsidRDefault="00477744" w:rsidP="00477744">
      <w:pPr>
        <w:pStyle w:val="B1"/>
        <w:keepNext/>
        <w:keepLines/>
        <w:ind w:left="1418" w:hanging="1134"/>
      </w:pPr>
      <w:r w:rsidRPr="001662C6">
        <w:t>Event W2:</w:t>
      </w:r>
      <w:r w:rsidRPr="001662C6">
        <w:tab/>
        <w:t>All WLAN inside WLAN mobility set become worse than a threshold1 and a WLAN outside WLAN mobility set becomes better than a threshold2;</w:t>
      </w:r>
    </w:p>
    <w:p w14:paraId="673A8157" w14:textId="77777777" w:rsidR="00477744" w:rsidRPr="001662C6" w:rsidRDefault="00477744" w:rsidP="00477744">
      <w:pPr>
        <w:pStyle w:val="B1"/>
        <w:keepNext/>
        <w:keepLines/>
        <w:ind w:left="1418" w:hanging="1134"/>
      </w:pPr>
      <w:r w:rsidRPr="001662C6">
        <w:t>Event W3:</w:t>
      </w:r>
      <w:r w:rsidRPr="001662C6">
        <w:tab/>
        <w:t>All WLAN inside WLAN mobility set become worse than a threshold.</w:t>
      </w:r>
    </w:p>
    <w:p w14:paraId="4A80D7F9" w14:textId="77777777" w:rsidR="00477744" w:rsidRPr="001662C6" w:rsidRDefault="00477744" w:rsidP="00477744">
      <w:pPr>
        <w:keepNext/>
        <w:keepLines/>
        <w:rPr>
          <w:iCs/>
        </w:rPr>
      </w:pPr>
      <w:r w:rsidRPr="001662C6">
        <w:t>The b1 and b2 event thresholds for CDMA2000 are the CDMA2000 pilot detection thresholds are expressed as an unsigned binary number equal to [-2 x 10 log 10 E</w:t>
      </w:r>
      <w:r w:rsidRPr="001662C6">
        <w:rPr>
          <w:vertAlign w:val="subscript"/>
        </w:rPr>
        <w:t>c</w:t>
      </w:r>
      <w:r w:rsidRPr="001662C6">
        <w:t>/I</w:t>
      </w:r>
      <w:r w:rsidRPr="001662C6">
        <w:rPr>
          <w:vertAlign w:val="subscript"/>
        </w:rPr>
        <w:t>o</w:t>
      </w:r>
      <w:r w:rsidRPr="001662C6">
        <w:t>] in units of 0.5dB, see C.S0005 [25] for details</w:t>
      </w:r>
      <w:r w:rsidRPr="001662C6">
        <w:rPr>
          <w:iCs/>
        </w:rPr>
        <w:t>.</w:t>
      </w:r>
    </w:p>
    <w:p w14:paraId="4BEA3E7A" w14:textId="77777777" w:rsidR="00477744" w:rsidRPr="001662C6" w:rsidRDefault="00477744" w:rsidP="00477744">
      <w:pPr>
        <w:pStyle w:val="TH"/>
      </w:pPr>
      <w:r w:rsidRPr="001662C6">
        <w:rPr>
          <w:bCs/>
          <w:i/>
          <w:iCs/>
        </w:rPr>
        <w:t>ReportConfigInterRAT</w:t>
      </w:r>
      <w:r w:rsidRPr="001662C6">
        <w:t xml:space="preserve"> information element</w:t>
      </w:r>
    </w:p>
    <w:p w14:paraId="746BB20C" w14:textId="77777777" w:rsidR="00477744" w:rsidRPr="001662C6" w:rsidRDefault="00477744" w:rsidP="00477744">
      <w:pPr>
        <w:pStyle w:val="PL"/>
        <w:shd w:val="clear" w:color="auto" w:fill="E6E6E6"/>
      </w:pPr>
      <w:r w:rsidRPr="001662C6">
        <w:t>-- ASN1START</w:t>
      </w:r>
    </w:p>
    <w:p w14:paraId="629A6D7E" w14:textId="77777777" w:rsidR="00477744" w:rsidRPr="001662C6" w:rsidRDefault="00477744" w:rsidP="00477744">
      <w:pPr>
        <w:pStyle w:val="PL"/>
        <w:shd w:val="clear" w:color="auto" w:fill="E6E6E6"/>
      </w:pPr>
    </w:p>
    <w:p w14:paraId="596773C8" w14:textId="77777777" w:rsidR="00477744" w:rsidRPr="001662C6" w:rsidRDefault="00477744" w:rsidP="00477744">
      <w:pPr>
        <w:pStyle w:val="PL"/>
        <w:shd w:val="clear" w:color="auto" w:fill="E6E6E6"/>
      </w:pPr>
      <w:r w:rsidRPr="001662C6">
        <w:t>ReportConfigInterRAT ::=</w:t>
      </w:r>
      <w:r w:rsidRPr="001662C6">
        <w:tab/>
      </w:r>
      <w:r w:rsidRPr="001662C6">
        <w:tab/>
      </w:r>
      <w:r w:rsidRPr="001662C6">
        <w:tab/>
        <w:t>SEQUENCE {</w:t>
      </w:r>
    </w:p>
    <w:p w14:paraId="70D1A6E8" w14:textId="77777777" w:rsidR="00477744" w:rsidRPr="001662C6" w:rsidRDefault="00477744" w:rsidP="00477744">
      <w:pPr>
        <w:pStyle w:val="PL"/>
        <w:shd w:val="clear" w:color="auto" w:fill="E6E6E6"/>
      </w:pPr>
      <w:r w:rsidRPr="001662C6">
        <w:tab/>
        <w:t>triggerType</w:t>
      </w:r>
      <w:r w:rsidRPr="001662C6">
        <w:tab/>
      </w:r>
      <w:r w:rsidRPr="001662C6">
        <w:tab/>
      </w:r>
      <w:r w:rsidRPr="001662C6">
        <w:tab/>
      </w:r>
      <w:r w:rsidRPr="001662C6">
        <w:tab/>
      </w:r>
      <w:r w:rsidRPr="001662C6">
        <w:tab/>
      </w:r>
      <w:r w:rsidRPr="001662C6">
        <w:tab/>
      </w:r>
      <w:r w:rsidRPr="001662C6">
        <w:tab/>
        <w:t>CHOICE {</w:t>
      </w:r>
    </w:p>
    <w:p w14:paraId="35FCF7A9" w14:textId="77777777" w:rsidR="00477744" w:rsidRPr="001662C6" w:rsidRDefault="00477744" w:rsidP="00477744">
      <w:pPr>
        <w:pStyle w:val="PL"/>
        <w:shd w:val="clear" w:color="auto" w:fill="E6E6E6"/>
      </w:pPr>
      <w:r w:rsidRPr="001662C6">
        <w:tab/>
      </w:r>
      <w:r w:rsidRPr="001662C6">
        <w:tab/>
        <w:t>event</w:t>
      </w:r>
      <w:r w:rsidRPr="001662C6">
        <w:tab/>
      </w:r>
      <w:r w:rsidRPr="001662C6">
        <w:tab/>
      </w:r>
      <w:r w:rsidRPr="001662C6">
        <w:tab/>
      </w:r>
      <w:r w:rsidRPr="001662C6">
        <w:tab/>
      </w:r>
      <w:r w:rsidRPr="001662C6">
        <w:tab/>
      </w:r>
      <w:r w:rsidRPr="001662C6">
        <w:tab/>
      </w:r>
      <w:r w:rsidRPr="001662C6">
        <w:tab/>
      </w:r>
      <w:r w:rsidRPr="001662C6">
        <w:tab/>
        <w:t>SEQUENCE {</w:t>
      </w:r>
    </w:p>
    <w:p w14:paraId="44B5DF18" w14:textId="77777777" w:rsidR="00477744" w:rsidRPr="001662C6" w:rsidRDefault="00477744" w:rsidP="00477744">
      <w:pPr>
        <w:pStyle w:val="PL"/>
        <w:shd w:val="clear" w:color="auto" w:fill="E6E6E6"/>
      </w:pPr>
      <w:r w:rsidRPr="001662C6">
        <w:tab/>
      </w:r>
      <w:r w:rsidRPr="001662C6">
        <w:tab/>
      </w:r>
      <w:r w:rsidRPr="001662C6">
        <w:tab/>
        <w:t>eventId</w:t>
      </w:r>
      <w:r w:rsidRPr="001662C6">
        <w:tab/>
      </w:r>
      <w:r w:rsidRPr="001662C6">
        <w:tab/>
      </w:r>
      <w:r w:rsidRPr="001662C6">
        <w:tab/>
      </w:r>
      <w:r w:rsidRPr="001662C6">
        <w:tab/>
      </w:r>
      <w:r w:rsidRPr="001662C6">
        <w:tab/>
      </w:r>
      <w:r w:rsidRPr="001662C6">
        <w:tab/>
      </w:r>
      <w:r w:rsidRPr="001662C6">
        <w:tab/>
      </w:r>
      <w:r w:rsidRPr="001662C6">
        <w:tab/>
        <w:t>CHOICE {</w:t>
      </w:r>
    </w:p>
    <w:p w14:paraId="103C6740" w14:textId="77777777" w:rsidR="00477744" w:rsidRPr="001662C6" w:rsidRDefault="00477744" w:rsidP="00477744">
      <w:pPr>
        <w:pStyle w:val="PL"/>
        <w:shd w:val="clear" w:color="auto" w:fill="E6E6E6"/>
      </w:pPr>
      <w:r w:rsidRPr="001662C6">
        <w:tab/>
      </w:r>
      <w:r w:rsidRPr="001662C6">
        <w:tab/>
      </w:r>
      <w:r w:rsidRPr="001662C6">
        <w:tab/>
      </w:r>
      <w:r w:rsidRPr="001662C6">
        <w:tab/>
        <w:t>eventB1</w:t>
      </w:r>
      <w:r w:rsidRPr="001662C6">
        <w:tab/>
      </w:r>
      <w:r w:rsidRPr="001662C6">
        <w:tab/>
      </w:r>
      <w:r w:rsidRPr="001662C6">
        <w:tab/>
      </w:r>
      <w:r w:rsidRPr="001662C6">
        <w:tab/>
      </w:r>
      <w:r w:rsidRPr="001662C6">
        <w:tab/>
      </w:r>
      <w:r w:rsidRPr="001662C6">
        <w:tab/>
      </w:r>
      <w:r w:rsidRPr="001662C6">
        <w:tab/>
      </w:r>
      <w:r w:rsidRPr="001662C6">
        <w:tab/>
        <w:t>SEQUENCE {</w:t>
      </w:r>
    </w:p>
    <w:p w14:paraId="7851B952"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t>b1-Threshold</w:t>
      </w:r>
      <w:r w:rsidRPr="001662C6">
        <w:tab/>
      </w:r>
      <w:r w:rsidRPr="001662C6">
        <w:tab/>
      </w:r>
      <w:r w:rsidRPr="001662C6">
        <w:tab/>
      </w:r>
      <w:r w:rsidRPr="001662C6">
        <w:tab/>
      </w:r>
      <w:r w:rsidRPr="001662C6">
        <w:tab/>
      </w:r>
      <w:r w:rsidRPr="001662C6">
        <w:tab/>
        <w:t>CHOICE {</w:t>
      </w:r>
    </w:p>
    <w:p w14:paraId="723F6C08"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r>
      <w:r w:rsidRPr="001662C6">
        <w:tab/>
        <w:t>b1-ThresholdUTRA</w:t>
      </w:r>
      <w:r w:rsidRPr="001662C6">
        <w:tab/>
      </w:r>
      <w:r w:rsidRPr="001662C6">
        <w:tab/>
      </w:r>
      <w:r w:rsidRPr="001662C6">
        <w:tab/>
      </w:r>
      <w:r w:rsidRPr="001662C6">
        <w:tab/>
      </w:r>
      <w:r w:rsidRPr="001662C6">
        <w:tab/>
        <w:t>ThresholdUTRA,</w:t>
      </w:r>
    </w:p>
    <w:p w14:paraId="062068D2"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r>
      <w:r w:rsidRPr="001662C6">
        <w:tab/>
        <w:t>b1-ThresholdGERAN</w:t>
      </w:r>
      <w:r w:rsidRPr="001662C6">
        <w:tab/>
      </w:r>
      <w:r w:rsidRPr="001662C6">
        <w:tab/>
      </w:r>
      <w:r w:rsidRPr="001662C6">
        <w:tab/>
      </w:r>
      <w:r w:rsidRPr="001662C6">
        <w:tab/>
      </w:r>
      <w:r w:rsidRPr="001662C6">
        <w:tab/>
        <w:t>ThresholdGERAN,</w:t>
      </w:r>
    </w:p>
    <w:p w14:paraId="2461E1C9"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r>
      <w:r w:rsidRPr="001662C6">
        <w:tab/>
        <w:t>b1-ThresholdCDMA2000</w:t>
      </w:r>
      <w:r w:rsidRPr="001662C6">
        <w:tab/>
      </w:r>
      <w:r w:rsidRPr="001662C6">
        <w:tab/>
      </w:r>
      <w:r w:rsidRPr="001662C6">
        <w:tab/>
      </w:r>
      <w:r w:rsidRPr="001662C6">
        <w:tab/>
        <w:t>ThresholdCDMA2000</w:t>
      </w:r>
    </w:p>
    <w:p w14:paraId="5A1F96E9"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t>}</w:t>
      </w:r>
    </w:p>
    <w:p w14:paraId="08ED6002" w14:textId="77777777" w:rsidR="00477744" w:rsidRPr="001662C6" w:rsidRDefault="00477744" w:rsidP="00477744">
      <w:pPr>
        <w:pStyle w:val="PL"/>
        <w:shd w:val="clear" w:color="auto" w:fill="E6E6E6"/>
      </w:pPr>
      <w:r w:rsidRPr="001662C6">
        <w:tab/>
      </w:r>
      <w:r w:rsidRPr="001662C6">
        <w:tab/>
      </w:r>
      <w:r w:rsidRPr="001662C6">
        <w:tab/>
      </w:r>
      <w:r w:rsidRPr="001662C6">
        <w:tab/>
        <w:t>},</w:t>
      </w:r>
    </w:p>
    <w:p w14:paraId="1588EDC4" w14:textId="77777777" w:rsidR="00477744" w:rsidRPr="001662C6" w:rsidRDefault="00477744" w:rsidP="00477744">
      <w:pPr>
        <w:pStyle w:val="PL"/>
        <w:shd w:val="clear" w:color="auto" w:fill="E6E6E6"/>
      </w:pPr>
      <w:r w:rsidRPr="001662C6">
        <w:tab/>
      </w:r>
      <w:r w:rsidRPr="001662C6">
        <w:tab/>
      </w:r>
      <w:r w:rsidRPr="001662C6">
        <w:tab/>
      </w:r>
      <w:r w:rsidRPr="001662C6">
        <w:tab/>
        <w:t>eventB2</w:t>
      </w:r>
      <w:r w:rsidRPr="001662C6">
        <w:tab/>
      </w:r>
      <w:r w:rsidRPr="001662C6">
        <w:tab/>
      </w:r>
      <w:r w:rsidRPr="001662C6">
        <w:tab/>
      </w:r>
      <w:r w:rsidRPr="001662C6">
        <w:tab/>
      </w:r>
      <w:r w:rsidRPr="001662C6">
        <w:tab/>
      </w:r>
      <w:r w:rsidRPr="001662C6">
        <w:tab/>
      </w:r>
      <w:r w:rsidRPr="001662C6">
        <w:tab/>
      </w:r>
      <w:r w:rsidRPr="001662C6">
        <w:tab/>
        <w:t>SEQUENCE {</w:t>
      </w:r>
    </w:p>
    <w:p w14:paraId="41164528"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t>b2-Threshold1</w:t>
      </w:r>
      <w:r w:rsidRPr="001662C6">
        <w:tab/>
      </w:r>
      <w:r w:rsidRPr="001662C6">
        <w:tab/>
      </w:r>
      <w:r w:rsidRPr="001662C6">
        <w:tab/>
      </w:r>
      <w:r w:rsidRPr="001662C6">
        <w:tab/>
      </w:r>
      <w:r w:rsidRPr="001662C6">
        <w:tab/>
      </w:r>
      <w:r w:rsidRPr="001662C6">
        <w:tab/>
        <w:t>ThresholdEUTRA,</w:t>
      </w:r>
    </w:p>
    <w:p w14:paraId="0E67D7EA"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t>b2-Threshold2</w:t>
      </w:r>
      <w:r w:rsidRPr="001662C6">
        <w:tab/>
      </w:r>
      <w:r w:rsidRPr="001662C6">
        <w:tab/>
      </w:r>
      <w:r w:rsidRPr="001662C6">
        <w:tab/>
      </w:r>
      <w:r w:rsidRPr="001662C6">
        <w:tab/>
      </w:r>
      <w:r w:rsidRPr="001662C6">
        <w:tab/>
      </w:r>
      <w:r w:rsidRPr="001662C6">
        <w:tab/>
        <w:t>CHOICE {</w:t>
      </w:r>
    </w:p>
    <w:p w14:paraId="40D2F151"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r>
      <w:r w:rsidRPr="001662C6">
        <w:tab/>
        <w:t>b2-Threshold2UTRA</w:t>
      </w:r>
      <w:r w:rsidRPr="001662C6">
        <w:tab/>
      </w:r>
      <w:r w:rsidRPr="001662C6">
        <w:tab/>
      </w:r>
      <w:r w:rsidRPr="001662C6">
        <w:tab/>
      </w:r>
      <w:r w:rsidRPr="001662C6">
        <w:tab/>
      </w:r>
      <w:r w:rsidRPr="001662C6">
        <w:tab/>
        <w:t>ThresholdUTRA,</w:t>
      </w:r>
    </w:p>
    <w:p w14:paraId="77808AF0"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r>
      <w:r w:rsidRPr="001662C6">
        <w:tab/>
        <w:t>b2-Threshold2GERAN</w:t>
      </w:r>
      <w:r w:rsidRPr="001662C6">
        <w:tab/>
      </w:r>
      <w:r w:rsidRPr="001662C6">
        <w:tab/>
      </w:r>
      <w:r w:rsidRPr="001662C6">
        <w:tab/>
      </w:r>
      <w:r w:rsidRPr="001662C6">
        <w:tab/>
      </w:r>
      <w:r w:rsidRPr="001662C6">
        <w:tab/>
        <w:t>ThresholdGERAN,</w:t>
      </w:r>
    </w:p>
    <w:p w14:paraId="195F0337"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r>
      <w:r w:rsidRPr="001662C6">
        <w:tab/>
        <w:t>b2-Threshold2CDMA2000</w:t>
      </w:r>
      <w:r w:rsidRPr="001662C6">
        <w:tab/>
      </w:r>
      <w:r w:rsidRPr="001662C6">
        <w:tab/>
      </w:r>
      <w:r w:rsidRPr="001662C6">
        <w:tab/>
      </w:r>
      <w:r w:rsidRPr="001662C6">
        <w:tab/>
        <w:t>ThresholdCDMA2000</w:t>
      </w:r>
    </w:p>
    <w:p w14:paraId="6D0B095A"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t>}</w:t>
      </w:r>
    </w:p>
    <w:p w14:paraId="5B72C09F" w14:textId="77777777" w:rsidR="00477744" w:rsidRPr="001662C6" w:rsidRDefault="00477744" w:rsidP="00477744">
      <w:pPr>
        <w:pStyle w:val="PL"/>
        <w:shd w:val="clear" w:color="auto" w:fill="E6E6E6"/>
      </w:pPr>
      <w:r w:rsidRPr="001662C6">
        <w:tab/>
      </w:r>
      <w:r w:rsidRPr="001662C6">
        <w:tab/>
      </w:r>
      <w:r w:rsidRPr="001662C6">
        <w:tab/>
      </w:r>
      <w:r w:rsidRPr="001662C6">
        <w:tab/>
        <w:t>},</w:t>
      </w:r>
    </w:p>
    <w:p w14:paraId="5C548893" w14:textId="77777777" w:rsidR="00477744" w:rsidRPr="001662C6" w:rsidRDefault="00477744" w:rsidP="00477744">
      <w:pPr>
        <w:pStyle w:val="PL"/>
        <w:shd w:val="clear" w:color="auto" w:fill="E6E6E6"/>
      </w:pPr>
      <w:r w:rsidRPr="001662C6">
        <w:tab/>
      </w:r>
      <w:r w:rsidRPr="001662C6">
        <w:tab/>
      </w:r>
      <w:r w:rsidRPr="001662C6">
        <w:tab/>
      </w:r>
      <w:r w:rsidRPr="001662C6">
        <w:tab/>
        <w:t>...,</w:t>
      </w:r>
    </w:p>
    <w:p w14:paraId="32085010" w14:textId="77777777" w:rsidR="00477744" w:rsidRPr="001662C6" w:rsidRDefault="00477744" w:rsidP="00477744">
      <w:pPr>
        <w:pStyle w:val="PL"/>
        <w:shd w:val="clear" w:color="auto" w:fill="E6E6E6"/>
      </w:pPr>
      <w:r w:rsidRPr="001662C6">
        <w:tab/>
      </w:r>
      <w:r w:rsidRPr="001662C6">
        <w:tab/>
      </w:r>
      <w:r w:rsidRPr="001662C6">
        <w:tab/>
      </w:r>
      <w:r w:rsidRPr="001662C6">
        <w:tab/>
        <w:t>eventW1-r13</w:t>
      </w:r>
      <w:r w:rsidRPr="001662C6">
        <w:tab/>
      </w:r>
      <w:r w:rsidRPr="001662C6">
        <w:tab/>
      </w:r>
      <w:r w:rsidRPr="001662C6">
        <w:tab/>
      </w:r>
      <w:r w:rsidRPr="001662C6">
        <w:tab/>
      </w:r>
      <w:r w:rsidRPr="001662C6">
        <w:tab/>
      </w:r>
      <w:r w:rsidRPr="001662C6">
        <w:tab/>
        <w:t>SEQUENCE {</w:t>
      </w:r>
    </w:p>
    <w:p w14:paraId="03F4356E"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t>w1-Threshold-r13</w:t>
      </w:r>
      <w:r w:rsidRPr="001662C6">
        <w:tab/>
      </w:r>
      <w:r w:rsidRPr="001662C6">
        <w:tab/>
      </w:r>
      <w:r w:rsidRPr="001662C6">
        <w:tab/>
        <w:t>WLAN-RSSI-Range-r13</w:t>
      </w:r>
    </w:p>
    <w:p w14:paraId="4AB2789B" w14:textId="77777777" w:rsidR="00477744" w:rsidRPr="001662C6" w:rsidRDefault="00477744" w:rsidP="00477744">
      <w:pPr>
        <w:pStyle w:val="PL"/>
        <w:shd w:val="clear" w:color="auto" w:fill="E6E6E6"/>
      </w:pPr>
      <w:r w:rsidRPr="001662C6">
        <w:tab/>
      </w:r>
      <w:r w:rsidRPr="001662C6">
        <w:tab/>
      </w:r>
      <w:r w:rsidRPr="001662C6">
        <w:tab/>
      </w:r>
      <w:r w:rsidRPr="001662C6">
        <w:tab/>
        <w:t>},</w:t>
      </w:r>
    </w:p>
    <w:p w14:paraId="3BC99C43" w14:textId="77777777" w:rsidR="00477744" w:rsidRPr="001662C6" w:rsidRDefault="00477744" w:rsidP="00477744">
      <w:pPr>
        <w:pStyle w:val="PL"/>
        <w:shd w:val="clear" w:color="auto" w:fill="E6E6E6"/>
      </w:pPr>
      <w:r w:rsidRPr="001662C6">
        <w:tab/>
      </w:r>
      <w:r w:rsidRPr="001662C6">
        <w:tab/>
      </w:r>
      <w:r w:rsidRPr="001662C6">
        <w:tab/>
      </w:r>
      <w:r w:rsidRPr="001662C6">
        <w:tab/>
        <w:t>eventW2-r13</w:t>
      </w:r>
      <w:r w:rsidRPr="001662C6">
        <w:tab/>
      </w:r>
      <w:r w:rsidRPr="001662C6">
        <w:tab/>
      </w:r>
      <w:r w:rsidRPr="001662C6">
        <w:tab/>
      </w:r>
      <w:r w:rsidRPr="001662C6">
        <w:tab/>
      </w:r>
      <w:r w:rsidRPr="001662C6">
        <w:tab/>
      </w:r>
      <w:r w:rsidRPr="001662C6">
        <w:tab/>
        <w:t>SEQUENCE {</w:t>
      </w:r>
    </w:p>
    <w:p w14:paraId="407C9AE5"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t>w2-Threshold1-r13</w:t>
      </w:r>
      <w:r w:rsidRPr="001662C6">
        <w:tab/>
      </w:r>
      <w:r w:rsidRPr="001662C6">
        <w:tab/>
      </w:r>
      <w:r w:rsidRPr="001662C6">
        <w:tab/>
        <w:t>WLAN-RSSI-Range-r13,</w:t>
      </w:r>
    </w:p>
    <w:p w14:paraId="074F13E5"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t>w2-Threshold2-r13</w:t>
      </w:r>
      <w:r w:rsidRPr="001662C6">
        <w:tab/>
      </w:r>
      <w:r w:rsidRPr="001662C6">
        <w:tab/>
      </w:r>
      <w:r w:rsidRPr="001662C6">
        <w:tab/>
        <w:t>WLAN-RSSI-Range-r13</w:t>
      </w:r>
    </w:p>
    <w:p w14:paraId="7FBADD5A" w14:textId="77777777" w:rsidR="00477744" w:rsidRPr="001662C6" w:rsidRDefault="00477744" w:rsidP="00477744">
      <w:pPr>
        <w:pStyle w:val="PL"/>
        <w:shd w:val="clear" w:color="auto" w:fill="E6E6E6"/>
      </w:pPr>
      <w:r w:rsidRPr="001662C6">
        <w:tab/>
      </w:r>
      <w:r w:rsidRPr="001662C6">
        <w:tab/>
      </w:r>
      <w:r w:rsidRPr="001662C6">
        <w:tab/>
      </w:r>
      <w:r w:rsidRPr="001662C6">
        <w:tab/>
        <w:t>},</w:t>
      </w:r>
    </w:p>
    <w:p w14:paraId="3ECAC97F" w14:textId="77777777" w:rsidR="00477744" w:rsidRPr="001662C6" w:rsidRDefault="00477744" w:rsidP="00477744">
      <w:pPr>
        <w:pStyle w:val="PL"/>
        <w:shd w:val="clear" w:color="auto" w:fill="E6E6E6"/>
      </w:pPr>
      <w:r w:rsidRPr="001662C6">
        <w:tab/>
      </w:r>
      <w:r w:rsidRPr="001662C6">
        <w:tab/>
      </w:r>
      <w:r w:rsidRPr="001662C6">
        <w:tab/>
      </w:r>
      <w:r w:rsidRPr="001662C6">
        <w:tab/>
        <w:t>eventW3-r13</w:t>
      </w:r>
      <w:r w:rsidRPr="001662C6">
        <w:tab/>
      </w:r>
      <w:r w:rsidRPr="001662C6">
        <w:tab/>
      </w:r>
      <w:r w:rsidRPr="001662C6">
        <w:tab/>
      </w:r>
      <w:r w:rsidRPr="001662C6">
        <w:tab/>
      </w:r>
      <w:r w:rsidRPr="001662C6">
        <w:tab/>
      </w:r>
      <w:r w:rsidRPr="001662C6">
        <w:tab/>
        <w:t>SEQUENCE {</w:t>
      </w:r>
    </w:p>
    <w:p w14:paraId="04A0D419"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t>w3-Threshold-r13</w:t>
      </w:r>
      <w:r w:rsidRPr="001662C6">
        <w:tab/>
      </w:r>
      <w:r w:rsidRPr="001662C6">
        <w:tab/>
      </w:r>
      <w:r w:rsidRPr="001662C6">
        <w:tab/>
        <w:t>WLAN-RSSI-Range-r13</w:t>
      </w:r>
    </w:p>
    <w:p w14:paraId="28F57716" w14:textId="77777777" w:rsidR="00477744" w:rsidRPr="001662C6" w:rsidRDefault="00477744" w:rsidP="00477744">
      <w:pPr>
        <w:pStyle w:val="PL"/>
        <w:shd w:val="clear" w:color="auto" w:fill="E6E6E6"/>
      </w:pPr>
      <w:r w:rsidRPr="001662C6">
        <w:tab/>
      </w:r>
      <w:r w:rsidRPr="001662C6">
        <w:tab/>
      </w:r>
      <w:r w:rsidRPr="001662C6">
        <w:tab/>
      </w:r>
      <w:r w:rsidRPr="001662C6">
        <w:tab/>
        <w:t>},</w:t>
      </w:r>
    </w:p>
    <w:p w14:paraId="6BE63CB7" w14:textId="77777777" w:rsidR="00477744" w:rsidRPr="001662C6" w:rsidRDefault="00477744" w:rsidP="00477744">
      <w:pPr>
        <w:pStyle w:val="PL"/>
        <w:shd w:val="clear" w:color="auto" w:fill="E6E6E6"/>
      </w:pPr>
      <w:r w:rsidRPr="001662C6">
        <w:tab/>
      </w:r>
      <w:r w:rsidRPr="001662C6">
        <w:tab/>
      </w:r>
      <w:r w:rsidRPr="001662C6">
        <w:tab/>
      </w:r>
      <w:r w:rsidRPr="001662C6">
        <w:tab/>
        <w:t>eventB1-NR-r15</w:t>
      </w:r>
      <w:r w:rsidRPr="001662C6">
        <w:tab/>
      </w:r>
      <w:r w:rsidRPr="001662C6">
        <w:tab/>
      </w:r>
      <w:r w:rsidRPr="001662C6">
        <w:tab/>
      </w:r>
      <w:r w:rsidRPr="001662C6">
        <w:tab/>
      </w:r>
      <w:r w:rsidRPr="001662C6">
        <w:tab/>
      </w:r>
      <w:r w:rsidRPr="001662C6">
        <w:tab/>
      </w:r>
      <w:r w:rsidRPr="001662C6">
        <w:tab/>
        <w:t>SEQUENCE {</w:t>
      </w:r>
    </w:p>
    <w:p w14:paraId="7AB41B62"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t>b1-ThresholdNR-r15</w:t>
      </w:r>
      <w:r w:rsidRPr="001662C6">
        <w:tab/>
      </w:r>
      <w:r w:rsidRPr="001662C6">
        <w:tab/>
      </w:r>
      <w:r w:rsidRPr="001662C6">
        <w:tab/>
      </w:r>
      <w:r w:rsidRPr="001662C6">
        <w:tab/>
      </w:r>
      <w:r w:rsidRPr="001662C6">
        <w:tab/>
        <w:t>ThresholdNR-r15,</w:t>
      </w:r>
    </w:p>
    <w:p w14:paraId="6A8B75CF"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t>reportOnLeave-r15</w:t>
      </w:r>
      <w:r w:rsidRPr="001662C6">
        <w:tab/>
      </w:r>
      <w:r w:rsidRPr="001662C6">
        <w:tab/>
      </w:r>
      <w:r w:rsidRPr="001662C6">
        <w:tab/>
      </w:r>
      <w:r w:rsidRPr="001662C6">
        <w:tab/>
      </w:r>
      <w:r w:rsidRPr="001662C6">
        <w:tab/>
        <w:t>BOOLEAN</w:t>
      </w:r>
    </w:p>
    <w:p w14:paraId="0333861B" w14:textId="77777777" w:rsidR="00477744" w:rsidRPr="001662C6" w:rsidRDefault="00477744" w:rsidP="00477744">
      <w:pPr>
        <w:pStyle w:val="PL"/>
        <w:shd w:val="clear" w:color="auto" w:fill="E6E6E6"/>
      </w:pPr>
      <w:r w:rsidRPr="001662C6">
        <w:tab/>
      </w:r>
      <w:r w:rsidRPr="001662C6">
        <w:tab/>
      </w:r>
      <w:r w:rsidRPr="001662C6">
        <w:tab/>
      </w:r>
      <w:r w:rsidRPr="001662C6">
        <w:tab/>
        <w:t>},</w:t>
      </w:r>
    </w:p>
    <w:p w14:paraId="6AAC6F9B" w14:textId="77777777" w:rsidR="00477744" w:rsidRPr="001662C6" w:rsidRDefault="00477744" w:rsidP="00477744">
      <w:pPr>
        <w:pStyle w:val="PL"/>
        <w:shd w:val="clear" w:color="auto" w:fill="E6E6E6"/>
      </w:pPr>
      <w:r w:rsidRPr="001662C6">
        <w:tab/>
      </w:r>
      <w:r w:rsidRPr="001662C6">
        <w:tab/>
      </w:r>
      <w:r w:rsidRPr="001662C6">
        <w:tab/>
      </w:r>
      <w:r w:rsidRPr="001662C6">
        <w:tab/>
        <w:t>eventB2-NR-r15</w:t>
      </w:r>
      <w:r w:rsidRPr="001662C6">
        <w:tab/>
      </w:r>
      <w:r w:rsidRPr="001662C6">
        <w:tab/>
      </w:r>
      <w:r w:rsidRPr="001662C6">
        <w:tab/>
      </w:r>
      <w:r w:rsidRPr="001662C6">
        <w:tab/>
      </w:r>
      <w:r w:rsidRPr="001662C6">
        <w:tab/>
      </w:r>
      <w:r w:rsidRPr="001662C6">
        <w:tab/>
      </w:r>
      <w:r w:rsidRPr="001662C6">
        <w:tab/>
        <w:t>SEQUENCE {</w:t>
      </w:r>
    </w:p>
    <w:p w14:paraId="7442772F"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t>b2-Threshold1-r15</w:t>
      </w:r>
      <w:r w:rsidRPr="001662C6">
        <w:tab/>
      </w:r>
      <w:r w:rsidRPr="001662C6">
        <w:tab/>
      </w:r>
      <w:r w:rsidRPr="001662C6">
        <w:tab/>
      </w:r>
      <w:r w:rsidRPr="001662C6">
        <w:tab/>
      </w:r>
      <w:r w:rsidRPr="001662C6">
        <w:tab/>
        <w:t>ThresholdEUTRA,</w:t>
      </w:r>
    </w:p>
    <w:p w14:paraId="34E329CE"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t>b2-Threshold2NR-r15</w:t>
      </w:r>
      <w:r w:rsidRPr="001662C6">
        <w:tab/>
      </w:r>
      <w:r w:rsidRPr="001662C6">
        <w:tab/>
      </w:r>
      <w:r w:rsidRPr="001662C6">
        <w:tab/>
      </w:r>
      <w:r w:rsidRPr="001662C6">
        <w:tab/>
      </w:r>
      <w:r w:rsidRPr="001662C6">
        <w:tab/>
        <w:t>ThresholdNR-r15,</w:t>
      </w:r>
    </w:p>
    <w:p w14:paraId="09C794B0"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t>reportOnLeave-r15</w:t>
      </w:r>
      <w:r w:rsidRPr="001662C6">
        <w:tab/>
      </w:r>
      <w:r w:rsidRPr="001662C6">
        <w:tab/>
      </w:r>
      <w:r w:rsidRPr="001662C6">
        <w:tab/>
      </w:r>
      <w:r w:rsidRPr="001662C6">
        <w:tab/>
      </w:r>
      <w:r w:rsidRPr="001662C6">
        <w:tab/>
        <w:t>BOOLEAN</w:t>
      </w:r>
    </w:p>
    <w:p w14:paraId="489FD70A" w14:textId="77777777" w:rsidR="00477744" w:rsidRPr="001662C6" w:rsidRDefault="00477744" w:rsidP="00477744">
      <w:pPr>
        <w:pStyle w:val="PL"/>
        <w:shd w:val="clear" w:color="auto" w:fill="E6E6E6"/>
      </w:pPr>
      <w:r w:rsidRPr="001662C6">
        <w:tab/>
      </w:r>
      <w:r w:rsidRPr="001662C6">
        <w:tab/>
      </w:r>
      <w:r w:rsidRPr="001662C6">
        <w:tab/>
      </w:r>
      <w:r w:rsidRPr="001662C6">
        <w:tab/>
        <w:t>}</w:t>
      </w:r>
    </w:p>
    <w:p w14:paraId="37096FD4" w14:textId="77777777" w:rsidR="00477744" w:rsidRPr="001662C6" w:rsidRDefault="00477744" w:rsidP="00477744">
      <w:pPr>
        <w:pStyle w:val="PL"/>
        <w:shd w:val="clear" w:color="auto" w:fill="E6E6E6"/>
      </w:pPr>
      <w:r w:rsidRPr="001662C6">
        <w:tab/>
      </w:r>
      <w:r w:rsidRPr="001662C6">
        <w:tab/>
      </w:r>
      <w:r w:rsidRPr="001662C6">
        <w:tab/>
        <w:t>},</w:t>
      </w:r>
    </w:p>
    <w:p w14:paraId="0013DFA7" w14:textId="77777777" w:rsidR="00477744" w:rsidRPr="001662C6" w:rsidRDefault="00477744" w:rsidP="00477744">
      <w:pPr>
        <w:pStyle w:val="PL"/>
        <w:shd w:val="clear" w:color="auto" w:fill="E6E6E6"/>
      </w:pPr>
      <w:r w:rsidRPr="001662C6">
        <w:tab/>
      </w:r>
      <w:r w:rsidRPr="001662C6">
        <w:tab/>
      </w:r>
      <w:r w:rsidRPr="001662C6">
        <w:tab/>
        <w:t>hysteresis</w:t>
      </w:r>
      <w:r w:rsidRPr="001662C6">
        <w:tab/>
      </w:r>
      <w:r w:rsidRPr="001662C6">
        <w:tab/>
      </w:r>
      <w:r w:rsidRPr="001662C6">
        <w:tab/>
      </w:r>
      <w:r w:rsidRPr="001662C6">
        <w:tab/>
      </w:r>
      <w:r w:rsidRPr="001662C6">
        <w:tab/>
      </w:r>
      <w:r w:rsidRPr="001662C6">
        <w:tab/>
        <w:t>Hysteresis,</w:t>
      </w:r>
    </w:p>
    <w:p w14:paraId="1577AFA9" w14:textId="77777777" w:rsidR="00477744" w:rsidRPr="001662C6" w:rsidRDefault="00477744" w:rsidP="00477744">
      <w:pPr>
        <w:pStyle w:val="PL"/>
        <w:shd w:val="clear" w:color="auto" w:fill="E6E6E6"/>
      </w:pPr>
      <w:r w:rsidRPr="001662C6">
        <w:tab/>
      </w:r>
      <w:r w:rsidRPr="001662C6">
        <w:tab/>
      </w:r>
      <w:r w:rsidRPr="001662C6">
        <w:tab/>
        <w:t>timeToTrigger</w:t>
      </w:r>
      <w:r w:rsidRPr="001662C6">
        <w:tab/>
      </w:r>
      <w:r w:rsidRPr="001662C6">
        <w:tab/>
      </w:r>
      <w:r w:rsidRPr="001662C6">
        <w:tab/>
      </w:r>
      <w:r w:rsidRPr="001662C6">
        <w:tab/>
      </w:r>
      <w:r w:rsidRPr="001662C6">
        <w:tab/>
        <w:t>TimeToTrigger</w:t>
      </w:r>
    </w:p>
    <w:p w14:paraId="2B9A9D65" w14:textId="77777777" w:rsidR="00477744" w:rsidRPr="001662C6" w:rsidRDefault="00477744" w:rsidP="00477744">
      <w:pPr>
        <w:pStyle w:val="PL"/>
        <w:shd w:val="clear" w:color="auto" w:fill="E6E6E6"/>
      </w:pPr>
      <w:r w:rsidRPr="001662C6">
        <w:lastRenderedPageBreak/>
        <w:tab/>
      </w:r>
      <w:r w:rsidRPr="001662C6">
        <w:tab/>
        <w:t>},</w:t>
      </w:r>
    </w:p>
    <w:p w14:paraId="6594F942" w14:textId="77777777" w:rsidR="00477744" w:rsidRPr="001662C6" w:rsidRDefault="00477744" w:rsidP="00477744">
      <w:pPr>
        <w:pStyle w:val="PL"/>
        <w:shd w:val="clear" w:color="auto" w:fill="E6E6E6"/>
      </w:pPr>
      <w:r w:rsidRPr="001662C6">
        <w:tab/>
      </w:r>
      <w:r w:rsidRPr="001662C6">
        <w:tab/>
        <w:t>periodical</w:t>
      </w:r>
      <w:r w:rsidRPr="001662C6">
        <w:tab/>
      </w:r>
      <w:r w:rsidRPr="001662C6">
        <w:tab/>
      </w:r>
      <w:r w:rsidRPr="001662C6">
        <w:tab/>
      </w:r>
      <w:r w:rsidRPr="001662C6">
        <w:tab/>
      </w:r>
      <w:r w:rsidRPr="001662C6">
        <w:tab/>
      </w:r>
      <w:r w:rsidRPr="001662C6">
        <w:tab/>
      </w:r>
      <w:r w:rsidRPr="001662C6">
        <w:tab/>
      </w:r>
      <w:r w:rsidRPr="001662C6">
        <w:tab/>
        <w:t>SEQUENCE {</w:t>
      </w:r>
    </w:p>
    <w:p w14:paraId="1F2B513D" w14:textId="77777777" w:rsidR="00477744" w:rsidRPr="001662C6" w:rsidRDefault="00477744" w:rsidP="00477744">
      <w:pPr>
        <w:pStyle w:val="PL"/>
        <w:shd w:val="clear" w:color="auto" w:fill="E6E6E6"/>
      </w:pPr>
      <w:r w:rsidRPr="001662C6">
        <w:tab/>
      </w:r>
      <w:r w:rsidRPr="001662C6">
        <w:tab/>
      </w:r>
      <w:r w:rsidRPr="001662C6">
        <w:tab/>
        <w:t>purpose</w:t>
      </w:r>
      <w:r w:rsidRPr="001662C6">
        <w:tab/>
      </w:r>
      <w:r w:rsidRPr="001662C6">
        <w:tab/>
      </w:r>
      <w:r w:rsidRPr="001662C6">
        <w:tab/>
      </w:r>
      <w:r w:rsidRPr="001662C6">
        <w:tab/>
      </w:r>
      <w:r w:rsidRPr="001662C6">
        <w:tab/>
      </w:r>
      <w:r w:rsidRPr="001662C6">
        <w:tab/>
      </w:r>
      <w:r w:rsidRPr="001662C6">
        <w:tab/>
      </w:r>
      <w:r w:rsidRPr="001662C6">
        <w:tab/>
      </w:r>
      <w:r w:rsidRPr="001662C6">
        <w:tab/>
        <w:t>ENUMERATED {</w:t>
      </w:r>
    </w:p>
    <w:p w14:paraId="5BD85917"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reportStrongestCells,</w:t>
      </w:r>
    </w:p>
    <w:p w14:paraId="15DEAF95"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reportStrongestCellsForSON,</w:t>
      </w:r>
    </w:p>
    <w:p w14:paraId="1B02B402" w14:textId="77777777" w:rsidR="00477744" w:rsidRPr="001662C6" w:rsidRDefault="00477744" w:rsidP="00477744">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reportCGI}</w:t>
      </w:r>
    </w:p>
    <w:p w14:paraId="51C07223" w14:textId="77777777" w:rsidR="00477744" w:rsidRPr="001662C6" w:rsidRDefault="00477744" w:rsidP="00477744">
      <w:pPr>
        <w:pStyle w:val="PL"/>
        <w:shd w:val="clear" w:color="auto" w:fill="E6E6E6"/>
      </w:pPr>
      <w:r w:rsidRPr="001662C6">
        <w:tab/>
      </w:r>
      <w:r w:rsidRPr="001662C6">
        <w:tab/>
        <w:t>}</w:t>
      </w:r>
    </w:p>
    <w:p w14:paraId="5EE79882" w14:textId="77777777" w:rsidR="00477744" w:rsidRPr="001662C6" w:rsidRDefault="00477744" w:rsidP="00477744">
      <w:pPr>
        <w:pStyle w:val="PL"/>
        <w:shd w:val="clear" w:color="auto" w:fill="E6E6E6"/>
      </w:pPr>
      <w:r w:rsidRPr="001662C6">
        <w:tab/>
        <w:t>},</w:t>
      </w:r>
    </w:p>
    <w:p w14:paraId="75D28D5D" w14:textId="77777777" w:rsidR="00477744" w:rsidRPr="001662C6" w:rsidRDefault="00477744" w:rsidP="00477744">
      <w:pPr>
        <w:pStyle w:val="PL"/>
        <w:shd w:val="clear" w:color="auto" w:fill="E6E6E6"/>
      </w:pPr>
      <w:r w:rsidRPr="001662C6">
        <w:tab/>
        <w:t>maxReportCells</w:t>
      </w:r>
      <w:r w:rsidRPr="001662C6">
        <w:tab/>
      </w:r>
      <w:r w:rsidRPr="001662C6">
        <w:tab/>
      </w:r>
      <w:r w:rsidRPr="001662C6">
        <w:tab/>
      </w:r>
      <w:r w:rsidRPr="001662C6">
        <w:tab/>
      </w:r>
      <w:r w:rsidRPr="001662C6">
        <w:tab/>
        <w:t>INTEGER (1..maxCellReport),</w:t>
      </w:r>
    </w:p>
    <w:p w14:paraId="29861655" w14:textId="77777777" w:rsidR="00477744" w:rsidRPr="001662C6" w:rsidRDefault="00477744" w:rsidP="00477744">
      <w:pPr>
        <w:pStyle w:val="PL"/>
        <w:shd w:val="clear" w:color="auto" w:fill="E6E6E6"/>
      </w:pPr>
      <w:r w:rsidRPr="001662C6">
        <w:tab/>
        <w:t>reportInterval</w:t>
      </w:r>
      <w:r w:rsidRPr="001662C6">
        <w:tab/>
      </w:r>
      <w:r w:rsidRPr="001662C6">
        <w:tab/>
      </w:r>
      <w:r w:rsidRPr="001662C6">
        <w:tab/>
      </w:r>
      <w:r w:rsidRPr="001662C6">
        <w:tab/>
      </w:r>
      <w:r w:rsidRPr="001662C6">
        <w:tab/>
        <w:t>ReportInterval,</w:t>
      </w:r>
      <w:r w:rsidRPr="001662C6">
        <w:tab/>
      </w:r>
    </w:p>
    <w:p w14:paraId="181383F0" w14:textId="77777777" w:rsidR="00477744" w:rsidRPr="001662C6" w:rsidRDefault="00477744" w:rsidP="00477744">
      <w:pPr>
        <w:pStyle w:val="PL"/>
        <w:shd w:val="clear" w:color="auto" w:fill="E6E6E6"/>
      </w:pPr>
      <w:r w:rsidRPr="001662C6">
        <w:tab/>
        <w:t>reportAmount</w:t>
      </w:r>
      <w:r w:rsidRPr="001662C6">
        <w:tab/>
      </w:r>
      <w:r w:rsidRPr="001662C6">
        <w:tab/>
      </w:r>
      <w:r w:rsidRPr="001662C6">
        <w:tab/>
      </w:r>
      <w:r w:rsidRPr="001662C6">
        <w:tab/>
      </w:r>
      <w:r w:rsidRPr="001662C6">
        <w:tab/>
        <w:t>ENUMERATED {r1, r2, r4, r8, r16, r32, r64, infinity},</w:t>
      </w:r>
    </w:p>
    <w:p w14:paraId="3FB9457C" w14:textId="77777777" w:rsidR="00477744" w:rsidRPr="001662C6" w:rsidRDefault="00477744" w:rsidP="00477744">
      <w:pPr>
        <w:pStyle w:val="PL"/>
        <w:shd w:val="clear" w:color="auto" w:fill="E6E6E6"/>
      </w:pPr>
      <w:r w:rsidRPr="001662C6">
        <w:tab/>
        <w:t>...,</w:t>
      </w:r>
    </w:p>
    <w:p w14:paraId="41AB81D6" w14:textId="77777777" w:rsidR="00477744" w:rsidRPr="001662C6" w:rsidRDefault="00477744" w:rsidP="00477744">
      <w:pPr>
        <w:pStyle w:val="PL"/>
        <w:shd w:val="clear" w:color="auto" w:fill="E6E6E6"/>
      </w:pPr>
      <w:r w:rsidRPr="001662C6">
        <w:tab/>
        <w:t>[[</w:t>
      </w:r>
      <w:r w:rsidRPr="001662C6">
        <w:tab/>
        <w:t>si-RequestForHO-r9</w:t>
      </w:r>
      <w:r w:rsidRPr="001662C6">
        <w:tab/>
      </w:r>
      <w:r w:rsidRPr="001662C6">
        <w:tab/>
      </w:r>
      <w:r w:rsidRPr="001662C6">
        <w:tab/>
      </w:r>
      <w:r w:rsidRPr="001662C6">
        <w:tab/>
        <w:t>ENUMERATED {setup}</w:t>
      </w:r>
      <w:r w:rsidRPr="001662C6">
        <w:tab/>
      </w:r>
      <w:r w:rsidRPr="001662C6">
        <w:tab/>
        <w:t>OPTIONAL</w:t>
      </w:r>
      <w:r w:rsidRPr="001662C6">
        <w:tab/>
        <w:t>-- Cond reportCGI</w:t>
      </w:r>
    </w:p>
    <w:p w14:paraId="6BA0B5C6" w14:textId="77777777" w:rsidR="00477744" w:rsidRPr="001662C6" w:rsidRDefault="00477744" w:rsidP="00477744">
      <w:pPr>
        <w:pStyle w:val="PL"/>
        <w:shd w:val="clear" w:color="auto" w:fill="E6E6E6"/>
      </w:pPr>
      <w:r w:rsidRPr="001662C6">
        <w:tab/>
        <w:t>]],</w:t>
      </w:r>
    </w:p>
    <w:p w14:paraId="0F6A4E44" w14:textId="77777777" w:rsidR="00477744" w:rsidRPr="001662C6" w:rsidRDefault="00477744" w:rsidP="00477744">
      <w:pPr>
        <w:pStyle w:val="PL"/>
        <w:shd w:val="clear" w:color="auto" w:fill="E6E6E6"/>
      </w:pPr>
      <w:r w:rsidRPr="001662C6">
        <w:tab/>
        <w:t>[[</w:t>
      </w:r>
      <w:r w:rsidRPr="001662C6">
        <w:tab/>
        <w:t>reportQuantityUTRA-FDD-r10</w:t>
      </w:r>
      <w:r w:rsidRPr="001662C6">
        <w:tab/>
      </w:r>
      <w:r w:rsidRPr="001662C6">
        <w:tab/>
        <w:t>ENUMERATED {both}</w:t>
      </w:r>
      <w:r w:rsidRPr="001662C6">
        <w:tab/>
      </w:r>
      <w:r w:rsidRPr="001662C6">
        <w:tab/>
        <w:t>OPTIONAL</w:t>
      </w:r>
      <w:r w:rsidRPr="001662C6">
        <w:tab/>
        <w:t>-- Need OR</w:t>
      </w:r>
    </w:p>
    <w:p w14:paraId="7C493861" w14:textId="77777777" w:rsidR="00477744" w:rsidRPr="001662C6" w:rsidRDefault="00477744" w:rsidP="00477744">
      <w:pPr>
        <w:pStyle w:val="PL"/>
        <w:shd w:val="clear" w:color="auto" w:fill="E6E6E6"/>
      </w:pPr>
      <w:r w:rsidRPr="001662C6">
        <w:tab/>
        <w:t>]],</w:t>
      </w:r>
    </w:p>
    <w:p w14:paraId="2004CB7D" w14:textId="77777777" w:rsidR="00477744" w:rsidRPr="001662C6" w:rsidRDefault="00477744" w:rsidP="00477744">
      <w:pPr>
        <w:pStyle w:val="PL"/>
        <w:shd w:val="clear" w:color="auto" w:fill="E6E6E6"/>
        <w:tabs>
          <w:tab w:val="clear" w:pos="6912"/>
        </w:tabs>
      </w:pPr>
      <w:r w:rsidRPr="001662C6">
        <w:tab/>
        <w:t>[[</w:t>
      </w:r>
      <w:r w:rsidRPr="001662C6">
        <w:tab/>
        <w:t>includeLocationInfo-r11</w:t>
      </w:r>
      <w:r w:rsidRPr="001662C6">
        <w:tab/>
      </w:r>
      <w:r w:rsidRPr="001662C6">
        <w:tab/>
      </w:r>
      <w:r w:rsidRPr="001662C6">
        <w:tab/>
        <w:t>BOOLEAN</w:t>
      </w:r>
      <w:r w:rsidRPr="001662C6">
        <w:tab/>
      </w:r>
      <w:r w:rsidRPr="001662C6">
        <w:tab/>
      </w:r>
      <w:r w:rsidRPr="001662C6">
        <w:tab/>
      </w:r>
      <w:r w:rsidRPr="001662C6">
        <w:tab/>
      </w:r>
      <w:r w:rsidRPr="001662C6">
        <w:tab/>
        <w:t>OPTIONAL</w:t>
      </w:r>
      <w:r w:rsidRPr="001662C6">
        <w:tab/>
        <w:t>-- Need ON</w:t>
      </w:r>
    </w:p>
    <w:p w14:paraId="72FF43C3" w14:textId="77777777" w:rsidR="00477744" w:rsidRPr="001662C6" w:rsidRDefault="00477744" w:rsidP="00477744">
      <w:pPr>
        <w:pStyle w:val="PL"/>
        <w:shd w:val="clear" w:color="auto" w:fill="E6E6E6"/>
      </w:pPr>
      <w:r w:rsidRPr="001662C6">
        <w:tab/>
        <w:t>]],</w:t>
      </w:r>
    </w:p>
    <w:p w14:paraId="45D78960" w14:textId="77777777" w:rsidR="00477744" w:rsidRPr="001662C6" w:rsidRDefault="00477744" w:rsidP="00477744">
      <w:pPr>
        <w:pStyle w:val="PL"/>
        <w:shd w:val="clear" w:color="auto" w:fill="E6E6E6"/>
      </w:pPr>
      <w:r w:rsidRPr="001662C6">
        <w:tab/>
        <w:t>[[</w:t>
      </w:r>
      <w:r w:rsidRPr="001662C6">
        <w:tab/>
        <w:t>b2-Threshold1-v1250</w:t>
      </w:r>
      <w:r w:rsidRPr="001662C6">
        <w:tab/>
      </w:r>
      <w:r w:rsidRPr="001662C6">
        <w:tab/>
      </w:r>
      <w:r w:rsidRPr="001662C6">
        <w:tab/>
      </w:r>
      <w:r w:rsidRPr="001662C6">
        <w:tab/>
        <w:t>CHOICE {</w:t>
      </w:r>
    </w:p>
    <w:p w14:paraId="78BDF353" w14:textId="77777777" w:rsidR="00477744" w:rsidRPr="001662C6" w:rsidRDefault="00477744" w:rsidP="00477744">
      <w:pPr>
        <w:pStyle w:val="PL"/>
        <w:shd w:val="clear" w:color="auto" w:fill="E6E6E6"/>
      </w:pPr>
      <w:r w:rsidRPr="001662C6">
        <w:tab/>
      </w:r>
      <w:r w:rsidRPr="001662C6">
        <w:tab/>
      </w:r>
      <w:r w:rsidRPr="001662C6">
        <w:tab/>
        <w:t>release</w:t>
      </w:r>
      <w:r w:rsidRPr="001662C6">
        <w:tab/>
      </w:r>
      <w:r w:rsidRPr="001662C6">
        <w:tab/>
      </w:r>
      <w:r w:rsidRPr="001662C6">
        <w:tab/>
      </w:r>
      <w:r w:rsidRPr="001662C6">
        <w:tab/>
      </w:r>
      <w:r w:rsidRPr="001662C6">
        <w:tab/>
      </w:r>
      <w:r w:rsidRPr="001662C6">
        <w:tab/>
      </w:r>
      <w:r w:rsidRPr="001662C6">
        <w:tab/>
        <w:t>NULL,</w:t>
      </w:r>
    </w:p>
    <w:p w14:paraId="2A2CB3FC" w14:textId="77777777" w:rsidR="00477744" w:rsidRPr="001662C6" w:rsidRDefault="00477744" w:rsidP="00477744">
      <w:pPr>
        <w:pStyle w:val="PL"/>
        <w:shd w:val="clear" w:color="auto" w:fill="E6E6E6"/>
      </w:pPr>
      <w:r w:rsidRPr="001662C6">
        <w:tab/>
      </w:r>
      <w:r w:rsidRPr="001662C6">
        <w:tab/>
      </w:r>
      <w:r w:rsidRPr="001662C6">
        <w:tab/>
        <w:t>setup</w:t>
      </w:r>
      <w:r w:rsidRPr="001662C6">
        <w:tab/>
      </w:r>
      <w:r w:rsidRPr="001662C6">
        <w:tab/>
      </w:r>
      <w:r w:rsidRPr="001662C6">
        <w:tab/>
      </w:r>
      <w:r w:rsidRPr="001662C6">
        <w:tab/>
      </w:r>
      <w:r w:rsidRPr="001662C6">
        <w:tab/>
      </w:r>
      <w:r w:rsidRPr="001662C6">
        <w:tab/>
      </w:r>
      <w:r w:rsidRPr="001662C6">
        <w:tab/>
        <w:t>RSRQ-Range-v1250</w:t>
      </w:r>
    </w:p>
    <w:p w14:paraId="100195B4" w14:textId="77777777" w:rsidR="00477744" w:rsidRPr="001662C6" w:rsidRDefault="00477744" w:rsidP="00477744">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t>-- Need ON</w:t>
      </w:r>
    </w:p>
    <w:p w14:paraId="27D8D4FD" w14:textId="77777777" w:rsidR="00477744" w:rsidRPr="001662C6" w:rsidRDefault="00477744" w:rsidP="00477744">
      <w:pPr>
        <w:pStyle w:val="PL"/>
        <w:shd w:val="clear" w:color="auto" w:fill="E6E6E6"/>
      </w:pPr>
      <w:r w:rsidRPr="001662C6">
        <w:tab/>
        <w:t>]],</w:t>
      </w:r>
    </w:p>
    <w:p w14:paraId="446FA309" w14:textId="77777777" w:rsidR="00477744" w:rsidRPr="001662C6" w:rsidRDefault="00477744" w:rsidP="00477744">
      <w:pPr>
        <w:pStyle w:val="PL"/>
        <w:shd w:val="clear" w:color="auto" w:fill="E6E6E6"/>
      </w:pPr>
      <w:r w:rsidRPr="001662C6">
        <w:tab/>
        <w:t>[[</w:t>
      </w:r>
      <w:r w:rsidRPr="001662C6">
        <w:tab/>
        <w:t>reportQuantityWLAN-r13</w:t>
      </w:r>
      <w:r w:rsidRPr="001662C6">
        <w:tab/>
      </w:r>
      <w:r w:rsidRPr="001662C6">
        <w:tab/>
      </w:r>
      <w:r w:rsidRPr="001662C6">
        <w:tab/>
        <w:t>ReportQuantityWLAN-r13</w:t>
      </w:r>
      <w:r w:rsidRPr="001662C6">
        <w:tab/>
        <w:t>OPTIONAL</w:t>
      </w:r>
      <w:r w:rsidRPr="001662C6">
        <w:tab/>
        <w:t>-- Need ON</w:t>
      </w:r>
    </w:p>
    <w:p w14:paraId="09CE61CC" w14:textId="77777777" w:rsidR="00477744" w:rsidRPr="001662C6" w:rsidRDefault="00477744" w:rsidP="00477744">
      <w:pPr>
        <w:pStyle w:val="PL"/>
        <w:shd w:val="clear" w:color="auto" w:fill="E6E6E6"/>
      </w:pPr>
      <w:r w:rsidRPr="001662C6">
        <w:tab/>
        <w:t>]],</w:t>
      </w:r>
    </w:p>
    <w:p w14:paraId="4D8A7433" w14:textId="77777777" w:rsidR="00477744" w:rsidRPr="001662C6" w:rsidRDefault="00477744" w:rsidP="00477744">
      <w:pPr>
        <w:pStyle w:val="PL"/>
        <w:shd w:val="clear" w:color="auto" w:fill="E6E6E6"/>
      </w:pPr>
      <w:r w:rsidRPr="001662C6">
        <w:tab/>
        <w:t>[[</w:t>
      </w:r>
      <w:r w:rsidRPr="001662C6">
        <w:tab/>
        <w:t>reportAnyWLAN-r14</w:t>
      </w:r>
      <w:r w:rsidRPr="001662C6">
        <w:tab/>
      </w:r>
      <w:r w:rsidRPr="001662C6">
        <w:tab/>
      </w:r>
      <w:r w:rsidRPr="001662C6">
        <w:tab/>
      </w:r>
      <w:r w:rsidRPr="001662C6">
        <w:tab/>
        <w:t>BOOLEAN</w:t>
      </w:r>
      <w:r w:rsidRPr="001662C6">
        <w:tab/>
      </w:r>
      <w:r w:rsidRPr="001662C6">
        <w:tab/>
      </w:r>
      <w:r w:rsidRPr="001662C6">
        <w:tab/>
      </w:r>
      <w:r w:rsidRPr="001662C6">
        <w:tab/>
      </w:r>
      <w:r w:rsidRPr="001662C6">
        <w:tab/>
        <w:t>OPTIONAL</w:t>
      </w:r>
      <w:r w:rsidRPr="001662C6">
        <w:tab/>
        <w:t>-- Need ON</w:t>
      </w:r>
    </w:p>
    <w:p w14:paraId="53989EFE" w14:textId="77777777" w:rsidR="00477744" w:rsidRPr="001662C6" w:rsidRDefault="00477744" w:rsidP="00477744">
      <w:pPr>
        <w:pStyle w:val="PL"/>
        <w:shd w:val="clear" w:color="auto" w:fill="E6E6E6"/>
      </w:pPr>
      <w:r w:rsidRPr="001662C6">
        <w:tab/>
        <w:t>]],</w:t>
      </w:r>
    </w:p>
    <w:p w14:paraId="211867A4" w14:textId="77777777" w:rsidR="00477744" w:rsidRPr="001662C6" w:rsidRDefault="00477744" w:rsidP="00477744">
      <w:pPr>
        <w:pStyle w:val="PL"/>
        <w:shd w:val="clear" w:color="auto" w:fill="E6E6E6"/>
      </w:pPr>
      <w:r w:rsidRPr="001662C6">
        <w:tab/>
        <w:t>[[</w:t>
      </w:r>
      <w:r w:rsidRPr="001662C6">
        <w:tab/>
        <w:t>reportQuantityCellNR-r15</w:t>
      </w:r>
      <w:r w:rsidRPr="001662C6">
        <w:tab/>
      </w:r>
      <w:r w:rsidRPr="001662C6">
        <w:tab/>
        <w:t>ReportQuantityNR-r15</w:t>
      </w:r>
      <w:r w:rsidRPr="001662C6">
        <w:tab/>
        <w:t>OPTIONAL,</w:t>
      </w:r>
      <w:r w:rsidRPr="001662C6">
        <w:tab/>
        <w:t>-- Need ON</w:t>
      </w:r>
    </w:p>
    <w:p w14:paraId="404CD199" w14:textId="77777777" w:rsidR="00477744" w:rsidRPr="001662C6" w:rsidRDefault="00477744" w:rsidP="00477744">
      <w:pPr>
        <w:pStyle w:val="PL"/>
        <w:shd w:val="clear" w:color="auto" w:fill="E6E6E6"/>
      </w:pPr>
      <w:r w:rsidRPr="001662C6">
        <w:tab/>
      </w:r>
      <w:r w:rsidRPr="001662C6">
        <w:tab/>
        <w:t>maxReportRS-Index-r15</w:t>
      </w:r>
      <w:r w:rsidRPr="001662C6">
        <w:tab/>
      </w:r>
      <w:r w:rsidRPr="001662C6">
        <w:tab/>
      </w:r>
      <w:r w:rsidRPr="001662C6">
        <w:tab/>
        <w:t>INTEGER (0..maxRS-IndexReport-r15)</w:t>
      </w:r>
      <w:r w:rsidRPr="001662C6">
        <w:tab/>
        <w:t>OPTIONAL,</w:t>
      </w:r>
      <w:r w:rsidRPr="001662C6">
        <w:tab/>
        <w:t>-- Need ON</w:t>
      </w:r>
    </w:p>
    <w:p w14:paraId="5E11BE4F" w14:textId="77777777" w:rsidR="00477744" w:rsidRPr="001662C6" w:rsidRDefault="00477744" w:rsidP="00477744">
      <w:pPr>
        <w:pStyle w:val="PL"/>
        <w:shd w:val="clear" w:color="auto" w:fill="E6E6E6"/>
      </w:pPr>
      <w:r w:rsidRPr="001662C6">
        <w:tab/>
      </w:r>
      <w:r w:rsidRPr="001662C6">
        <w:tab/>
        <w:t>reportQuantityRS-IndexNR-r15</w:t>
      </w:r>
      <w:r w:rsidRPr="001662C6">
        <w:tab/>
        <w:t>ReportQuantityNR-r15</w:t>
      </w:r>
      <w:r w:rsidRPr="001662C6">
        <w:tab/>
        <w:t>OPTIONAL,</w:t>
      </w:r>
      <w:r w:rsidRPr="001662C6">
        <w:tab/>
        <w:t>-- Need ON</w:t>
      </w:r>
    </w:p>
    <w:p w14:paraId="69BED3D5" w14:textId="77777777" w:rsidR="00477744" w:rsidRPr="001662C6" w:rsidRDefault="00477744" w:rsidP="00477744">
      <w:pPr>
        <w:pStyle w:val="PL"/>
        <w:shd w:val="clear" w:color="auto" w:fill="E6E6E6"/>
      </w:pPr>
      <w:r w:rsidRPr="001662C6">
        <w:tab/>
      </w:r>
      <w:r w:rsidRPr="001662C6">
        <w:tab/>
        <w:t>reportRS-IndexResultsNR</w:t>
      </w:r>
      <w:r w:rsidRPr="001662C6">
        <w:tab/>
      </w:r>
      <w:r w:rsidRPr="001662C6">
        <w:tab/>
      </w:r>
      <w:r w:rsidRPr="001662C6">
        <w:tab/>
        <w:t>BOOLEAN</w:t>
      </w:r>
      <w:r w:rsidRPr="001662C6">
        <w:tab/>
      </w:r>
      <w:r w:rsidRPr="001662C6">
        <w:tab/>
      </w:r>
      <w:r w:rsidRPr="001662C6">
        <w:tab/>
      </w:r>
      <w:r w:rsidRPr="001662C6">
        <w:tab/>
      </w:r>
      <w:r w:rsidRPr="001662C6">
        <w:tab/>
        <w:t>OPTIONAL,</w:t>
      </w:r>
      <w:r w:rsidRPr="001662C6">
        <w:tab/>
        <w:t>-- Need ON</w:t>
      </w:r>
    </w:p>
    <w:p w14:paraId="58D18B3D" w14:textId="77777777" w:rsidR="00477744" w:rsidRPr="001662C6" w:rsidRDefault="00477744" w:rsidP="00477744">
      <w:pPr>
        <w:pStyle w:val="PL"/>
        <w:shd w:val="clear" w:color="auto" w:fill="E6E6E6"/>
      </w:pPr>
      <w:r w:rsidRPr="001662C6">
        <w:tab/>
      </w:r>
      <w:r w:rsidRPr="001662C6">
        <w:tab/>
        <w:t>reportSFTD-Meas-r15</w:t>
      </w:r>
      <w:r w:rsidRPr="001662C6">
        <w:tab/>
      </w:r>
      <w:r w:rsidRPr="001662C6">
        <w:tab/>
      </w:r>
      <w:r w:rsidRPr="001662C6">
        <w:tab/>
      </w:r>
      <w:r w:rsidRPr="001662C6">
        <w:tab/>
        <w:t>ENUMERATED {pSCell, neighborCells</w:t>
      </w:r>
      <w:r w:rsidRPr="001662C6" w:rsidDel="009A68C4">
        <w:t xml:space="preserve"> </w:t>
      </w:r>
      <w:r w:rsidRPr="001662C6">
        <w:t>}</w:t>
      </w:r>
      <w:r w:rsidRPr="001662C6">
        <w:tab/>
        <w:t>OPTIONAL</w:t>
      </w:r>
      <w:r w:rsidRPr="001662C6">
        <w:tab/>
        <w:t>-- Need ON</w:t>
      </w:r>
    </w:p>
    <w:p w14:paraId="79D77C79" w14:textId="77777777" w:rsidR="00477744" w:rsidRPr="001662C6" w:rsidRDefault="00477744" w:rsidP="00477744">
      <w:pPr>
        <w:pStyle w:val="PL"/>
        <w:shd w:val="clear" w:color="auto" w:fill="E6E6E6"/>
      </w:pPr>
      <w:r w:rsidRPr="001662C6">
        <w:tab/>
        <w:t>]],</w:t>
      </w:r>
    </w:p>
    <w:p w14:paraId="5ACF1B93" w14:textId="77777777" w:rsidR="00477744" w:rsidRPr="001662C6" w:rsidRDefault="00477744" w:rsidP="00477744">
      <w:pPr>
        <w:pStyle w:val="PL"/>
        <w:shd w:val="clear" w:color="auto" w:fill="E6E6E6"/>
      </w:pPr>
      <w:r w:rsidRPr="001662C6">
        <w:tab/>
        <w:t>[[</w:t>
      </w:r>
    </w:p>
    <w:p w14:paraId="5661CCB7" w14:textId="77777777" w:rsidR="00477744" w:rsidRPr="001662C6" w:rsidRDefault="00477744" w:rsidP="00477744">
      <w:pPr>
        <w:pStyle w:val="PL"/>
        <w:shd w:val="clear" w:color="auto" w:fill="E6E6E6"/>
      </w:pPr>
      <w:r w:rsidRPr="001662C6">
        <w:tab/>
      </w:r>
      <w:r w:rsidRPr="001662C6">
        <w:tab/>
        <w:t>useAutonomousGapsNR-r16</w:t>
      </w:r>
      <w:r w:rsidRPr="001662C6">
        <w:tab/>
      </w:r>
      <w:r w:rsidRPr="001662C6">
        <w:tab/>
      </w:r>
      <w:r w:rsidRPr="001662C6">
        <w:tab/>
        <w:t>ENUMERATED {setup}</w:t>
      </w:r>
      <w:r w:rsidRPr="001662C6">
        <w:tab/>
      </w:r>
      <w:r w:rsidRPr="001662C6">
        <w:tab/>
        <w:t>OPTIONAL,</w:t>
      </w:r>
      <w:r w:rsidRPr="001662C6">
        <w:tab/>
        <w:t>-- Cond reportCGI-NR</w:t>
      </w:r>
    </w:p>
    <w:p w14:paraId="00F75B0E" w14:textId="77777777" w:rsidR="00477744" w:rsidRPr="001662C6" w:rsidRDefault="00477744" w:rsidP="00477744">
      <w:pPr>
        <w:pStyle w:val="PL"/>
        <w:shd w:val="clear" w:color="auto" w:fill="E6E6E6"/>
      </w:pPr>
      <w:r w:rsidRPr="001662C6">
        <w:tab/>
      </w:r>
      <w:r w:rsidRPr="001662C6">
        <w:tab/>
        <w:t>measRSSI-ReportConfigNR-r16</w:t>
      </w:r>
      <w:r w:rsidRPr="001662C6">
        <w:tab/>
      </w:r>
      <w:r w:rsidRPr="001662C6">
        <w:tab/>
        <w:t>MeasRSSI-ReportConfig-r13</w:t>
      </w:r>
      <w:r w:rsidRPr="001662C6">
        <w:tab/>
        <w:t>OPTIONAL</w:t>
      </w:r>
      <w:r w:rsidRPr="001662C6">
        <w:tab/>
        <w:t>-- Need ON</w:t>
      </w:r>
    </w:p>
    <w:p w14:paraId="3E075988" w14:textId="00BF675A" w:rsidR="00477744" w:rsidRDefault="00477744" w:rsidP="00477744">
      <w:pPr>
        <w:pStyle w:val="PL"/>
        <w:shd w:val="clear" w:color="auto" w:fill="E6E6E6"/>
        <w:rPr>
          <w:ins w:id="46" w:author="Ericsson User" w:date="2021-04-22T11:02:00Z"/>
        </w:rPr>
      </w:pPr>
      <w:r w:rsidRPr="001662C6">
        <w:tab/>
        <w:t>]]</w:t>
      </w:r>
      <w:ins w:id="47" w:author="Ericsson User" w:date="2021-04-22T11:02:00Z">
        <w:r>
          <w:t>,</w:t>
        </w:r>
      </w:ins>
    </w:p>
    <w:p w14:paraId="3B0291BF" w14:textId="67E38372" w:rsidR="00477744" w:rsidRPr="001662C6" w:rsidRDefault="00477744" w:rsidP="00477744">
      <w:pPr>
        <w:pStyle w:val="PL"/>
        <w:shd w:val="clear" w:color="auto" w:fill="E6E6E6"/>
        <w:rPr>
          <w:ins w:id="48" w:author="Ericsson User" w:date="2021-04-22T11:02:00Z"/>
        </w:rPr>
      </w:pPr>
      <w:ins w:id="49" w:author="Ericsson User" w:date="2021-04-22T11:02:00Z">
        <w:r w:rsidRPr="001662C6">
          <w:tab/>
          <w:t>[[</w:t>
        </w:r>
        <w:r w:rsidRPr="001662C6">
          <w:tab/>
          <w:t>includeBT-Meas-</w:t>
        </w:r>
        <w:r>
          <w:t>v</w:t>
        </w:r>
        <w:r w:rsidRPr="001662C6">
          <w:t>1</w:t>
        </w:r>
      </w:ins>
      <w:ins w:id="50" w:author="Ericsson User" w:date="2021-04-27T11:29:00Z">
        <w:r w:rsidR="00105C23">
          <w:t>6</w:t>
        </w:r>
      </w:ins>
      <w:ins w:id="51" w:author="Ericsson User" w:date="2021-04-22T11:02:00Z">
        <w:r>
          <w:t>xy</w:t>
        </w:r>
        <w:r w:rsidRPr="001662C6">
          <w:tab/>
        </w:r>
        <w:r w:rsidRPr="001662C6">
          <w:tab/>
        </w:r>
        <w:r w:rsidRPr="001662C6">
          <w:tab/>
          <w:t>BT-NameListConfig-r15</w:t>
        </w:r>
        <w:r w:rsidRPr="001662C6">
          <w:tab/>
        </w:r>
        <w:r w:rsidRPr="001662C6">
          <w:tab/>
        </w:r>
        <w:r w:rsidRPr="001662C6">
          <w:tab/>
          <w:t>OPTIONAL,</w:t>
        </w:r>
        <w:r w:rsidRPr="001662C6">
          <w:tab/>
          <w:t>-- Need ON</w:t>
        </w:r>
      </w:ins>
    </w:p>
    <w:p w14:paraId="6C9E0FF8" w14:textId="1E36A175" w:rsidR="00477744" w:rsidRDefault="00477744" w:rsidP="00477744">
      <w:pPr>
        <w:pStyle w:val="PL"/>
        <w:shd w:val="clear" w:color="auto" w:fill="E6E6E6"/>
        <w:rPr>
          <w:ins w:id="52" w:author="Ericsson User" w:date="2021-04-22T11:02:00Z"/>
        </w:rPr>
      </w:pPr>
      <w:ins w:id="53" w:author="Ericsson User" w:date="2021-04-22T11:02:00Z">
        <w:r w:rsidRPr="001662C6">
          <w:tab/>
        </w:r>
        <w:r w:rsidRPr="001662C6">
          <w:tab/>
          <w:t>includeWLAN-Meas-</w:t>
        </w:r>
        <w:r>
          <w:t>v</w:t>
        </w:r>
        <w:r w:rsidRPr="001662C6">
          <w:t>1</w:t>
        </w:r>
      </w:ins>
      <w:ins w:id="54" w:author="Ericsson User" w:date="2021-04-27T11:29:00Z">
        <w:r w:rsidR="00105C23">
          <w:t>6</w:t>
        </w:r>
      </w:ins>
      <w:ins w:id="55" w:author="Ericsson User" w:date="2021-04-22T11:02:00Z">
        <w:r>
          <w:t>xy</w:t>
        </w:r>
        <w:r w:rsidRPr="001662C6">
          <w:tab/>
        </w:r>
        <w:r w:rsidRPr="001662C6">
          <w:tab/>
        </w:r>
        <w:r w:rsidRPr="001662C6">
          <w:tab/>
          <w:t>WLAN-NameListConfig-r15</w:t>
        </w:r>
        <w:r w:rsidRPr="001662C6">
          <w:tab/>
        </w:r>
        <w:r w:rsidRPr="001662C6">
          <w:tab/>
        </w:r>
        <w:r w:rsidRPr="001662C6">
          <w:tab/>
          <w:t>OPTIONAL</w:t>
        </w:r>
        <w:r w:rsidRPr="001662C6">
          <w:tab/>
          <w:t>-- Need ON</w:t>
        </w:r>
      </w:ins>
    </w:p>
    <w:p w14:paraId="2C6CE202" w14:textId="26EF212B" w:rsidR="00477744" w:rsidRPr="001662C6" w:rsidRDefault="00477744" w:rsidP="00477744">
      <w:pPr>
        <w:pStyle w:val="PL"/>
        <w:shd w:val="clear" w:color="auto" w:fill="E6E6E6"/>
      </w:pPr>
      <w:ins w:id="56" w:author="Ericsson User" w:date="2021-04-22T11:02:00Z">
        <w:r>
          <w:tab/>
          <w:t>]]</w:t>
        </w:r>
      </w:ins>
    </w:p>
    <w:p w14:paraId="682729DD" w14:textId="77777777" w:rsidR="00477744" w:rsidRPr="001662C6" w:rsidRDefault="00477744" w:rsidP="00477744">
      <w:pPr>
        <w:pStyle w:val="PL"/>
        <w:shd w:val="clear" w:color="auto" w:fill="E6E6E6"/>
      </w:pPr>
      <w:r w:rsidRPr="001662C6">
        <w:t>}</w:t>
      </w:r>
    </w:p>
    <w:p w14:paraId="417DDF09" w14:textId="77777777" w:rsidR="00477744" w:rsidRPr="001662C6" w:rsidRDefault="00477744" w:rsidP="00477744">
      <w:pPr>
        <w:pStyle w:val="PL"/>
        <w:shd w:val="clear" w:color="auto" w:fill="E6E6E6"/>
      </w:pPr>
    </w:p>
    <w:p w14:paraId="14E2330A" w14:textId="77777777" w:rsidR="00477744" w:rsidRPr="001662C6" w:rsidRDefault="00477744" w:rsidP="00477744">
      <w:pPr>
        <w:pStyle w:val="PL"/>
        <w:shd w:val="clear" w:color="auto" w:fill="E6E6E6"/>
      </w:pPr>
      <w:r w:rsidRPr="001662C6">
        <w:t>ThresholdUTRA ::=</w:t>
      </w:r>
      <w:r w:rsidRPr="001662C6">
        <w:tab/>
      </w:r>
      <w:r w:rsidRPr="001662C6">
        <w:tab/>
      </w:r>
      <w:r w:rsidRPr="001662C6">
        <w:tab/>
      </w:r>
      <w:r w:rsidRPr="001662C6">
        <w:tab/>
      </w:r>
      <w:r w:rsidRPr="001662C6">
        <w:tab/>
        <w:t>CHOICE{</w:t>
      </w:r>
    </w:p>
    <w:p w14:paraId="44CCC725" w14:textId="77777777" w:rsidR="00477744" w:rsidRPr="001662C6" w:rsidRDefault="00477744" w:rsidP="00477744">
      <w:pPr>
        <w:pStyle w:val="PL"/>
        <w:shd w:val="clear" w:color="auto" w:fill="E6E6E6"/>
      </w:pPr>
      <w:r w:rsidRPr="001662C6">
        <w:tab/>
        <w:t>utra-RSCP</w:t>
      </w:r>
      <w:r w:rsidRPr="001662C6">
        <w:tab/>
      </w:r>
      <w:r w:rsidRPr="001662C6">
        <w:tab/>
      </w:r>
      <w:r w:rsidRPr="001662C6">
        <w:tab/>
      </w:r>
      <w:r w:rsidRPr="001662C6">
        <w:tab/>
      </w:r>
      <w:r w:rsidRPr="001662C6">
        <w:tab/>
      </w:r>
      <w:r w:rsidRPr="001662C6">
        <w:tab/>
      </w:r>
      <w:r w:rsidRPr="001662C6">
        <w:tab/>
        <w:t>INTEGER (-5..91),</w:t>
      </w:r>
    </w:p>
    <w:p w14:paraId="7F00BF56" w14:textId="77777777" w:rsidR="00477744" w:rsidRPr="001662C6" w:rsidRDefault="00477744" w:rsidP="00477744">
      <w:pPr>
        <w:pStyle w:val="PL"/>
        <w:shd w:val="clear" w:color="auto" w:fill="E6E6E6"/>
      </w:pPr>
      <w:r w:rsidRPr="001662C6">
        <w:tab/>
        <w:t>utra-EcN0</w:t>
      </w:r>
      <w:r w:rsidRPr="001662C6">
        <w:tab/>
      </w:r>
      <w:r w:rsidRPr="001662C6">
        <w:tab/>
      </w:r>
      <w:r w:rsidRPr="001662C6">
        <w:tab/>
      </w:r>
      <w:r w:rsidRPr="001662C6">
        <w:tab/>
      </w:r>
      <w:r w:rsidRPr="001662C6">
        <w:tab/>
      </w:r>
      <w:r w:rsidRPr="001662C6">
        <w:tab/>
      </w:r>
      <w:r w:rsidRPr="001662C6">
        <w:tab/>
        <w:t>INTEGER (0..49)</w:t>
      </w:r>
    </w:p>
    <w:p w14:paraId="5AB951D5" w14:textId="77777777" w:rsidR="00477744" w:rsidRPr="001662C6" w:rsidRDefault="00477744" w:rsidP="00477744">
      <w:pPr>
        <w:pStyle w:val="PL"/>
        <w:shd w:val="clear" w:color="auto" w:fill="E6E6E6"/>
      </w:pPr>
      <w:r w:rsidRPr="001662C6">
        <w:t>}</w:t>
      </w:r>
    </w:p>
    <w:p w14:paraId="12854182" w14:textId="77777777" w:rsidR="00477744" w:rsidRPr="001662C6" w:rsidRDefault="00477744" w:rsidP="00477744">
      <w:pPr>
        <w:pStyle w:val="PL"/>
        <w:shd w:val="clear" w:color="auto" w:fill="E6E6E6"/>
      </w:pPr>
    </w:p>
    <w:p w14:paraId="1D2EC5A3" w14:textId="77777777" w:rsidR="00477744" w:rsidRPr="001662C6" w:rsidRDefault="00477744" w:rsidP="00477744">
      <w:pPr>
        <w:pStyle w:val="PL"/>
        <w:shd w:val="clear" w:color="auto" w:fill="E6E6E6"/>
      </w:pPr>
      <w:r w:rsidRPr="001662C6">
        <w:t>ThresholdGERAN ::=</w:t>
      </w:r>
      <w:r w:rsidRPr="001662C6">
        <w:tab/>
      </w:r>
      <w:r w:rsidRPr="001662C6">
        <w:tab/>
      </w:r>
      <w:r w:rsidRPr="001662C6">
        <w:tab/>
      </w:r>
      <w:r w:rsidRPr="001662C6">
        <w:tab/>
        <w:t>INTEGER (0..63)</w:t>
      </w:r>
    </w:p>
    <w:p w14:paraId="2660B48A" w14:textId="77777777" w:rsidR="00477744" w:rsidRPr="001662C6" w:rsidRDefault="00477744" w:rsidP="00477744">
      <w:pPr>
        <w:pStyle w:val="PL"/>
        <w:shd w:val="clear" w:color="auto" w:fill="E6E6E6"/>
      </w:pPr>
    </w:p>
    <w:p w14:paraId="66FAE00E" w14:textId="77777777" w:rsidR="00477744" w:rsidRPr="001662C6" w:rsidRDefault="00477744" w:rsidP="00477744">
      <w:pPr>
        <w:pStyle w:val="PL"/>
        <w:shd w:val="clear" w:color="auto" w:fill="E6E6E6"/>
      </w:pPr>
      <w:r w:rsidRPr="001662C6">
        <w:t>ThresholdCDMA2000 ::=</w:t>
      </w:r>
      <w:r w:rsidRPr="001662C6">
        <w:tab/>
      </w:r>
      <w:r w:rsidRPr="001662C6">
        <w:tab/>
      </w:r>
      <w:r w:rsidRPr="001662C6">
        <w:tab/>
        <w:t>INTEGER (0..63)</w:t>
      </w:r>
    </w:p>
    <w:p w14:paraId="417275B1" w14:textId="77777777" w:rsidR="00477744" w:rsidRPr="001662C6" w:rsidRDefault="00477744" w:rsidP="00477744">
      <w:pPr>
        <w:pStyle w:val="PL"/>
        <w:shd w:val="clear" w:color="auto" w:fill="E6E6E6"/>
      </w:pPr>
    </w:p>
    <w:p w14:paraId="5F19E3C3" w14:textId="77777777" w:rsidR="00477744" w:rsidRPr="001662C6" w:rsidRDefault="00477744" w:rsidP="00477744">
      <w:pPr>
        <w:pStyle w:val="PL"/>
        <w:shd w:val="clear" w:color="auto" w:fill="E6E6E6"/>
      </w:pPr>
      <w:r w:rsidRPr="001662C6">
        <w:t>ReportQuantityNR-r15::=</w:t>
      </w:r>
      <w:r w:rsidRPr="001662C6">
        <w:tab/>
      </w:r>
      <w:r w:rsidRPr="001662C6">
        <w:tab/>
      </w:r>
      <w:r w:rsidRPr="001662C6">
        <w:tab/>
      </w:r>
      <w:r w:rsidRPr="001662C6">
        <w:tab/>
      </w:r>
      <w:r w:rsidRPr="001662C6">
        <w:tab/>
      </w:r>
      <w:r w:rsidRPr="001662C6">
        <w:tab/>
        <w:t>SEQUENCE {</w:t>
      </w:r>
    </w:p>
    <w:p w14:paraId="7F438F38" w14:textId="77777777" w:rsidR="00477744" w:rsidRPr="001662C6" w:rsidRDefault="00477744" w:rsidP="00477744">
      <w:pPr>
        <w:pStyle w:val="PL"/>
        <w:shd w:val="clear" w:color="auto" w:fill="E6E6E6"/>
      </w:pPr>
      <w:r w:rsidRPr="001662C6">
        <w:tab/>
        <w:t>ss-rsrp</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BOOLEAN,</w:t>
      </w:r>
    </w:p>
    <w:p w14:paraId="5DDA6050" w14:textId="77777777" w:rsidR="00477744" w:rsidRPr="001662C6" w:rsidRDefault="00477744" w:rsidP="00477744">
      <w:pPr>
        <w:pStyle w:val="PL"/>
        <w:shd w:val="clear" w:color="auto" w:fill="E6E6E6"/>
      </w:pPr>
      <w:r w:rsidRPr="001662C6">
        <w:tab/>
        <w:t>ss-rsrq</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BOOLEAN,</w:t>
      </w:r>
    </w:p>
    <w:p w14:paraId="1DADB867" w14:textId="77777777" w:rsidR="00477744" w:rsidRPr="001662C6" w:rsidRDefault="00477744" w:rsidP="00477744">
      <w:pPr>
        <w:pStyle w:val="PL"/>
        <w:shd w:val="clear" w:color="auto" w:fill="E6E6E6"/>
      </w:pPr>
      <w:r w:rsidRPr="001662C6">
        <w:tab/>
        <w:t>ss-sinr</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BOOLEAN</w:t>
      </w:r>
    </w:p>
    <w:p w14:paraId="2C880B01" w14:textId="77777777" w:rsidR="00477744" w:rsidRPr="001662C6" w:rsidRDefault="00477744" w:rsidP="00477744">
      <w:pPr>
        <w:pStyle w:val="PL"/>
        <w:shd w:val="clear" w:color="auto" w:fill="E6E6E6"/>
      </w:pPr>
      <w:r w:rsidRPr="001662C6">
        <w:t>}</w:t>
      </w:r>
    </w:p>
    <w:p w14:paraId="7A1AF90E" w14:textId="77777777" w:rsidR="00477744" w:rsidRPr="001662C6" w:rsidRDefault="00477744" w:rsidP="00477744">
      <w:pPr>
        <w:pStyle w:val="PL"/>
        <w:shd w:val="clear" w:color="auto" w:fill="E6E6E6"/>
      </w:pPr>
    </w:p>
    <w:p w14:paraId="77D18A2A" w14:textId="77777777" w:rsidR="00477744" w:rsidRPr="001662C6" w:rsidRDefault="00477744" w:rsidP="00477744">
      <w:pPr>
        <w:pStyle w:val="PL"/>
        <w:shd w:val="clear" w:color="auto" w:fill="E6E6E6"/>
      </w:pPr>
      <w:r w:rsidRPr="001662C6">
        <w:t>ReportQuantityWLAN-r13 ::=</w:t>
      </w:r>
      <w:r w:rsidRPr="001662C6">
        <w:tab/>
      </w:r>
      <w:r w:rsidRPr="001662C6">
        <w:tab/>
        <w:t>SEQUENCE {</w:t>
      </w:r>
    </w:p>
    <w:p w14:paraId="3CAE65AB" w14:textId="77777777" w:rsidR="00477744" w:rsidRPr="001662C6" w:rsidRDefault="00477744" w:rsidP="00477744">
      <w:pPr>
        <w:pStyle w:val="PL"/>
        <w:shd w:val="clear" w:color="auto" w:fill="E6E6E6"/>
      </w:pPr>
      <w:r w:rsidRPr="001662C6">
        <w:rPr>
          <w:i/>
        </w:rPr>
        <w:tab/>
      </w:r>
      <w:r w:rsidRPr="001662C6">
        <w:t>bandRequestWLAN-r13</w:t>
      </w:r>
      <w:r w:rsidRPr="001662C6">
        <w:tab/>
      </w:r>
      <w:r w:rsidRPr="001662C6">
        <w:tab/>
      </w:r>
      <w:r w:rsidRPr="001662C6">
        <w:tab/>
      </w:r>
      <w:r w:rsidRPr="001662C6">
        <w:tab/>
      </w:r>
      <w:r w:rsidRPr="001662C6">
        <w:tab/>
      </w:r>
      <w:r w:rsidRPr="001662C6">
        <w:tab/>
      </w:r>
      <w:r w:rsidRPr="001662C6">
        <w:tab/>
      </w:r>
      <w:r w:rsidRPr="001662C6">
        <w:rPr>
          <w:snapToGrid w:val="0"/>
        </w:rPr>
        <w:t>ENUMERATED</w:t>
      </w:r>
      <w:r w:rsidRPr="001662C6">
        <w:rPr>
          <w:rFonts w:eastAsia="SimSun"/>
          <w:snapToGrid w:val="0"/>
        </w:rPr>
        <w:t xml:space="preserve"> {true}</w:t>
      </w:r>
      <w:r w:rsidRPr="001662C6">
        <w:tab/>
        <w:t>OPTIONAL,</w:t>
      </w:r>
      <w:r w:rsidRPr="001662C6">
        <w:tab/>
        <w:t>-- Need OR</w:t>
      </w:r>
    </w:p>
    <w:p w14:paraId="097F2711" w14:textId="77777777" w:rsidR="00477744" w:rsidRPr="001662C6" w:rsidRDefault="00477744" w:rsidP="00477744">
      <w:pPr>
        <w:pStyle w:val="PL"/>
        <w:shd w:val="clear" w:color="auto" w:fill="E6E6E6"/>
      </w:pPr>
      <w:r w:rsidRPr="001662C6">
        <w:rPr>
          <w:i/>
        </w:rPr>
        <w:tab/>
      </w:r>
      <w:r w:rsidRPr="001662C6">
        <w:t>carrierInfoRequestWLAN-r13</w:t>
      </w:r>
      <w:r w:rsidRPr="001662C6">
        <w:tab/>
      </w:r>
      <w:r w:rsidRPr="001662C6">
        <w:tab/>
      </w:r>
      <w:r w:rsidRPr="001662C6">
        <w:tab/>
      </w:r>
      <w:r w:rsidRPr="001662C6">
        <w:tab/>
      </w:r>
      <w:r w:rsidRPr="001662C6">
        <w:tab/>
      </w:r>
      <w:r w:rsidRPr="001662C6">
        <w:rPr>
          <w:snapToGrid w:val="0"/>
        </w:rPr>
        <w:t>ENUMERATED</w:t>
      </w:r>
      <w:r w:rsidRPr="001662C6">
        <w:rPr>
          <w:rFonts w:eastAsia="SimSun"/>
          <w:snapToGrid w:val="0"/>
        </w:rPr>
        <w:t xml:space="preserve"> {true}</w:t>
      </w:r>
      <w:r w:rsidRPr="001662C6">
        <w:tab/>
        <w:t>OPTIONAL,</w:t>
      </w:r>
      <w:r w:rsidRPr="001662C6">
        <w:tab/>
        <w:t>-- Need OR</w:t>
      </w:r>
    </w:p>
    <w:p w14:paraId="6E0A77C3" w14:textId="77777777" w:rsidR="00477744" w:rsidRPr="001662C6" w:rsidRDefault="00477744" w:rsidP="00477744">
      <w:pPr>
        <w:pStyle w:val="PL"/>
        <w:shd w:val="clear" w:color="auto" w:fill="E6E6E6"/>
      </w:pPr>
      <w:r w:rsidRPr="001662C6">
        <w:tab/>
        <w:t>availableAdmissionCapacityRequestWLAN-r13</w:t>
      </w:r>
      <w:r w:rsidRPr="001662C6">
        <w:tab/>
      </w:r>
      <w:r w:rsidRPr="001662C6">
        <w:rPr>
          <w:snapToGrid w:val="0"/>
        </w:rPr>
        <w:t>ENUMERATED</w:t>
      </w:r>
      <w:r w:rsidRPr="001662C6">
        <w:rPr>
          <w:rFonts w:eastAsia="SimSun"/>
          <w:snapToGrid w:val="0"/>
        </w:rPr>
        <w:t xml:space="preserve"> {true}</w:t>
      </w:r>
      <w:r w:rsidRPr="001662C6">
        <w:tab/>
        <w:t>OPTIONAL,</w:t>
      </w:r>
      <w:r w:rsidRPr="001662C6">
        <w:tab/>
        <w:t>-- Need OR</w:t>
      </w:r>
    </w:p>
    <w:p w14:paraId="22A163B6" w14:textId="77777777" w:rsidR="00477744" w:rsidRPr="001662C6" w:rsidRDefault="00477744" w:rsidP="00477744">
      <w:pPr>
        <w:pStyle w:val="PL"/>
        <w:shd w:val="clear" w:color="auto" w:fill="E6E6E6"/>
      </w:pPr>
      <w:r w:rsidRPr="001662C6">
        <w:tab/>
        <w:t>backhaulDL-BandwidthRequestWLAN-r13</w:t>
      </w:r>
      <w:r w:rsidRPr="001662C6">
        <w:tab/>
      </w:r>
      <w:r w:rsidRPr="001662C6">
        <w:tab/>
      </w:r>
      <w:r w:rsidRPr="001662C6">
        <w:tab/>
      </w:r>
      <w:r w:rsidRPr="001662C6">
        <w:rPr>
          <w:snapToGrid w:val="0"/>
        </w:rPr>
        <w:t>ENUMERATED</w:t>
      </w:r>
      <w:r w:rsidRPr="001662C6">
        <w:rPr>
          <w:rFonts w:eastAsia="SimSun"/>
          <w:snapToGrid w:val="0"/>
        </w:rPr>
        <w:t xml:space="preserve"> {true}</w:t>
      </w:r>
      <w:r w:rsidRPr="001662C6">
        <w:tab/>
        <w:t>OPTIONAL,</w:t>
      </w:r>
      <w:r w:rsidRPr="001662C6">
        <w:tab/>
        <w:t>-- Need OR</w:t>
      </w:r>
    </w:p>
    <w:p w14:paraId="247AF7F0" w14:textId="77777777" w:rsidR="00477744" w:rsidRPr="001662C6" w:rsidRDefault="00477744" w:rsidP="00477744">
      <w:pPr>
        <w:pStyle w:val="PL"/>
        <w:shd w:val="clear" w:color="auto" w:fill="E6E6E6"/>
      </w:pPr>
      <w:r w:rsidRPr="001662C6">
        <w:tab/>
        <w:t>backhaulUL-BandwidthRequestWLAN-r13</w:t>
      </w:r>
      <w:r w:rsidRPr="001662C6">
        <w:tab/>
      </w:r>
      <w:r w:rsidRPr="001662C6">
        <w:tab/>
      </w:r>
      <w:r w:rsidRPr="001662C6">
        <w:tab/>
      </w:r>
      <w:r w:rsidRPr="001662C6">
        <w:rPr>
          <w:snapToGrid w:val="0"/>
        </w:rPr>
        <w:t>ENUMERATED</w:t>
      </w:r>
      <w:r w:rsidRPr="001662C6">
        <w:rPr>
          <w:rFonts w:eastAsia="SimSun"/>
          <w:snapToGrid w:val="0"/>
        </w:rPr>
        <w:t xml:space="preserve"> {true}</w:t>
      </w:r>
      <w:r w:rsidRPr="001662C6">
        <w:tab/>
        <w:t>OPTIONAL,</w:t>
      </w:r>
      <w:r w:rsidRPr="001662C6">
        <w:tab/>
        <w:t>-- Need OR</w:t>
      </w:r>
    </w:p>
    <w:p w14:paraId="1C867C38" w14:textId="77777777" w:rsidR="00477744" w:rsidRPr="001662C6" w:rsidRDefault="00477744" w:rsidP="00477744">
      <w:pPr>
        <w:pStyle w:val="PL"/>
        <w:shd w:val="clear" w:color="auto" w:fill="E6E6E6"/>
      </w:pPr>
      <w:r w:rsidRPr="001662C6">
        <w:tab/>
        <w:t>channelUtilizationRequestWLAN-r13</w:t>
      </w:r>
      <w:r w:rsidRPr="001662C6">
        <w:tab/>
      </w:r>
      <w:r w:rsidRPr="001662C6">
        <w:tab/>
      </w:r>
      <w:r w:rsidRPr="001662C6">
        <w:tab/>
      </w:r>
      <w:r w:rsidRPr="001662C6">
        <w:rPr>
          <w:snapToGrid w:val="0"/>
        </w:rPr>
        <w:t>ENUMERATED</w:t>
      </w:r>
      <w:r w:rsidRPr="001662C6">
        <w:rPr>
          <w:rFonts w:eastAsia="SimSun"/>
          <w:snapToGrid w:val="0"/>
        </w:rPr>
        <w:t xml:space="preserve"> {true}</w:t>
      </w:r>
      <w:r w:rsidRPr="001662C6">
        <w:rPr>
          <w:rFonts w:eastAsia="SimSun"/>
          <w:snapToGrid w:val="0"/>
        </w:rPr>
        <w:tab/>
        <w:t>OPTIONAL</w:t>
      </w:r>
      <w:r w:rsidRPr="001662C6">
        <w:t>,</w:t>
      </w:r>
      <w:r w:rsidRPr="001662C6">
        <w:tab/>
        <w:t>-- Need OR</w:t>
      </w:r>
    </w:p>
    <w:p w14:paraId="6E583580" w14:textId="77777777" w:rsidR="00477744" w:rsidRPr="001662C6" w:rsidRDefault="00477744" w:rsidP="00477744">
      <w:pPr>
        <w:pStyle w:val="PL"/>
        <w:shd w:val="clear" w:color="auto" w:fill="E6E6E6"/>
      </w:pPr>
      <w:r w:rsidRPr="001662C6">
        <w:tab/>
        <w:t>stationCountRequestWLAN-r13</w:t>
      </w:r>
      <w:r w:rsidRPr="001662C6">
        <w:tab/>
      </w:r>
      <w:r w:rsidRPr="001662C6">
        <w:tab/>
      </w:r>
      <w:r w:rsidRPr="001662C6">
        <w:tab/>
      </w:r>
      <w:r w:rsidRPr="001662C6">
        <w:tab/>
      </w:r>
      <w:r w:rsidRPr="001662C6">
        <w:tab/>
      </w:r>
      <w:r w:rsidRPr="001662C6">
        <w:rPr>
          <w:snapToGrid w:val="0"/>
        </w:rPr>
        <w:t>ENUMERATED</w:t>
      </w:r>
      <w:r w:rsidRPr="001662C6">
        <w:rPr>
          <w:rFonts w:eastAsia="SimSun"/>
          <w:snapToGrid w:val="0"/>
        </w:rPr>
        <w:t xml:space="preserve"> {true}</w:t>
      </w:r>
      <w:r w:rsidRPr="001662C6">
        <w:rPr>
          <w:rFonts w:eastAsia="SimSun"/>
          <w:snapToGrid w:val="0"/>
        </w:rPr>
        <w:tab/>
        <w:t>OPTIONAL</w:t>
      </w:r>
      <w:r w:rsidRPr="001662C6">
        <w:t>,</w:t>
      </w:r>
      <w:r w:rsidRPr="001662C6">
        <w:tab/>
        <w:t>-- Need OR</w:t>
      </w:r>
    </w:p>
    <w:p w14:paraId="49096271" w14:textId="77777777" w:rsidR="00477744" w:rsidRPr="001662C6" w:rsidRDefault="00477744" w:rsidP="00477744">
      <w:pPr>
        <w:pStyle w:val="PL"/>
        <w:shd w:val="clear" w:color="auto" w:fill="E6E6E6"/>
      </w:pPr>
      <w:r w:rsidRPr="001662C6">
        <w:tab/>
        <w:t>...</w:t>
      </w:r>
    </w:p>
    <w:p w14:paraId="0812551B" w14:textId="77777777" w:rsidR="00477744" w:rsidRPr="001662C6" w:rsidRDefault="00477744" w:rsidP="00477744">
      <w:pPr>
        <w:pStyle w:val="PL"/>
        <w:shd w:val="clear" w:color="auto" w:fill="E6E6E6"/>
      </w:pPr>
      <w:r w:rsidRPr="001662C6">
        <w:t>}</w:t>
      </w:r>
    </w:p>
    <w:p w14:paraId="4257AE4C" w14:textId="77777777" w:rsidR="00477744" w:rsidRPr="001662C6" w:rsidRDefault="00477744" w:rsidP="00477744">
      <w:pPr>
        <w:pStyle w:val="PL"/>
        <w:shd w:val="clear" w:color="auto" w:fill="E6E6E6"/>
      </w:pPr>
    </w:p>
    <w:p w14:paraId="38C66A02" w14:textId="77777777" w:rsidR="00477744" w:rsidRPr="001662C6" w:rsidRDefault="00477744" w:rsidP="00477744">
      <w:pPr>
        <w:pStyle w:val="PL"/>
        <w:shd w:val="clear" w:color="auto" w:fill="E6E6E6"/>
      </w:pPr>
      <w:r w:rsidRPr="001662C6">
        <w:t>-- ASN1STOP</w:t>
      </w:r>
    </w:p>
    <w:p w14:paraId="2EDDA4BF" w14:textId="77777777" w:rsidR="00477744" w:rsidRPr="001662C6" w:rsidRDefault="00477744" w:rsidP="0047774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77744" w:rsidRPr="001662C6" w14:paraId="6878DB4C" w14:textId="77777777" w:rsidTr="00901EE0">
        <w:trPr>
          <w:gridAfter w:val="1"/>
          <w:wAfter w:w="6" w:type="dxa"/>
          <w:cantSplit/>
          <w:tblHeader/>
        </w:trPr>
        <w:tc>
          <w:tcPr>
            <w:tcW w:w="9639" w:type="dxa"/>
          </w:tcPr>
          <w:p w14:paraId="0805FAF2" w14:textId="77777777" w:rsidR="00477744" w:rsidRPr="001662C6" w:rsidRDefault="00477744" w:rsidP="00901EE0">
            <w:pPr>
              <w:pStyle w:val="TAH"/>
              <w:rPr>
                <w:lang w:eastAsia="en-GB"/>
              </w:rPr>
            </w:pPr>
            <w:r w:rsidRPr="001662C6">
              <w:rPr>
                <w:i/>
                <w:noProof/>
                <w:lang w:eastAsia="en-GB"/>
              </w:rPr>
              <w:lastRenderedPageBreak/>
              <w:t>ReportConfigInterRAT</w:t>
            </w:r>
            <w:r w:rsidRPr="001662C6">
              <w:rPr>
                <w:iCs/>
                <w:noProof/>
                <w:lang w:eastAsia="en-GB"/>
              </w:rPr>
              <w:t xml:space="preserve"> field descriptions</w:t>
            </w:r>
          </w:p>
        </w:tc>
      </w:tr>
      <w:tr w:rsidR="00477744" w:rsidRPr="001662C6" w14:paraId="7F8A2B03" w14:textId="77777777" w:rsidTr="00901EE0">
        <w:trPr>
          <w:gridAfter w:val="1"/>
          <w:wAfter w:w="6" w:type="dxa"/>
          <w:cantSplit/>
          <w:tblHeader/>
        </w:trPr>
        <w:tc>
          <w:tcPr>
            <w:tcW w:w="9639" w:type="dxa"/>
          </w:tcPr>
          <w:p w14:paraId="7F81D416" w14:textId="77777777" w:rsidR="00477744" w:rsidRPr="001662C6" w:rsidRDefault="00477744" w:rsidP="00901EE0">
            <w:pPr>
              <w:pStyle w:val="TAL"/>
              <w:rPr>
                <w:rFonts w:cs="Arial"/>
                <w:b/>
                <w:bCs/>
                <w:i/>
                <w:noProof/>
                <w:szCs w:val="18"/>
                <w:lang w:eastAsia="en-GB"/>
              </w:rPr>
            </w:pPr>
            <w:r w:rsidRPr="001662C6">
              <w:rPr>
                <w:rFonts w:cs="Arial"/>
                <w:b/>
                <w:bCs/>
                <w:i/>
                <w:noProof/>
                <w:szCs w:val="18"/>
                <w:lang w:eastAsia="en-GB"/>
              </w:rPr>
              <w:t>availableAdmissionCapacity</w:t>
            </w:r>
            <w:r w:rsidRPr="001662C6">
              <w:rPr>
                <w:b/>
                <w:i/>
              </w:rPr>
              <w:t>Request</w:t>
            </w:r>
            <w:r w:rsidRPr="001662C6">
              <w:rPr>
                <w:rFonts w:cs="Arial"/>
                <w:b/>
                <w:bCs/>
                <w:i/>
                <w:noProof/>
                <w:szCs w:val="18"/>
                <w:lang w:eastAsia="en-GB"/>
              </w:rPr>
              <w:t>WLAN</w:t>
            </w:r>
          </w:p>
          <w:p w14:paraId="32B25C42" w14:textId="77777777" w:rsidR="00477744" w:rsidRPr="001662C6" w:rsidRDefault="00477744" w:rsidP="00901EE0">
            <w:pPr>
              <w:keepNext/>
              <w:keepLines/>
              <w:spacing w:after="0"/>
              <w:rPr>
                <w:rFonts w:ascii="Arial" w:hAnsi="Arial"/>
                <w:sz w:val="18"/>
                <w:lang w:eastAsia="ko-KR"/>
              </w:rPr>
            </w:pPr>
            <w:r w:rsidRPr="001662C6">
              <w:rPr>
                <w:rFonts w:ascii="Arial" w:hAnsi="Arial" w:cs="Arial"/>
                <w:bCs/>
                <w:noProof/>
                <w:sz w:val="18"/>
                <w:szCs w:val="18"/>
              </w:rPr>
              <w:t xml:space="preserve">The value </w:t>
            </w:r>
            <w:r w:rsidRPr="001662C6">
              <w:rPr>
                <w:rFonts w:ascii="Arial" w:hAnsi="Arial" w:cs="Arial"/>
                <w:sz w:val="18"/>
                <w:szCs w:val="18"/>
              </w:rPr>
              <w:t>true</w:t>
            </w:r>
            <w:r w:rsidRPr="001662C6">
              <w:rPr>
                <w:rFonts w:ascii="Arial" w:hAnsi="Arial" w:cs="Arial"/>
                <w:bCs/>
                <w:noProof/>
                <w:sz w:val="18"/>
                <w:szCs w:val="18"/>
              </w:rPr>
              <w:t xml:space="preserve"> indicates that the UE shall include, if available, WLAN Available Admission Capacity in measurement reports</w:t>
            </w:r>
            <w:r w:rsidRPr="001662C6">
              <w:rPr>
                <w:rFonts w:ascii="Arial" w:hAnsi="Arial" w:cs="Arial"/>
                <w:sz w:val="18"/>
                <w:szCs w:val="18"/>
              </w:rPr>
              <w:t>.</w:t>
            </w:r>
          </w:p>
        </w:tc>
      </w:tr>
      <w:tr w:rsidR="00477744" w:rsidRPr="001662C6" w14:paraId="3C9917BE" w14:textId="77777777" w:rsidTr="00901EE0">
        <w:trPr>
          <w:gridAfter w:val="1"/>
          <w:wAfter w:w="6" w:type="dxa"/>
          <w:cantSplit/>
          <w:tblHeader/>
        </w:trPr>
        <w:tc>
          <w:tcPr>
            <w:tcW w:w="9639" w:type="dxa"/>
          </w:tcPr>
          <w:p w14:paraId="72A10687" w14:textId="77777777" w:rsidR="00477744" w:rsidRPr="001662C6" w:rsidRDefault="00477744" w:rsidP="00901EE0">
            <w:pPr>
              <w:pStyle w:val="TAL"/>
              <w:rPr>
                <w:rFonts w:cs="Arial"/>
                <w:b/>
                <w:bCs/>
                <w:i/>
                <w:noProof/>
                <w:szCs w:val="18"/>
                <w:lang w:eastAsia="en-GB"/>
              </w:rPr>
            </w:pPr>
            <w:r w:rsidRPr="001662C6">
              <w:rPr>
                <w:rFonts w:cs="Arial"/>
                <w:b/>
                <w:bCs/>
                <w:i/>
                <w:noProof/>
                <w:szCs w:val="18"/>
                <w:lang w:eastAsia="en-GB"/>
              </w:rPr>
              <w:t>backhaulDL-BandwidthRequestWLAN</w:t>
            </w:r>
          </w:p>
          <w:p w14:paraId="26844D60" w14:textId="77777777" w:rsidR="00477744" w:rsidRPr="001662C6" w:rsidRDefault="00477744" w:rsidP="00901EE0">
            <w:pPr>
              <w:keepNext/>
              <w:keepLines/>
              <w:spacing w:after="0"/>
              <w:rPr>
                <w:rFonts w:ascii="Arial" w:hAnsi="Arial"/>
                <w:sz w:val="18"/>
                <w:lang w:eastAsia="ko-KR"/>
              </w:rPr>
            </w:pPr>
            <w:r w:rsidRPr="001662C6">
              <w:rPr>
                <w:rFonts w:ascii="Arial" w:hAnsi="Arial" w:cs="Arial"/>
                <w:bCs/>
                <w:noProof/>
                <w:sz w:val="18"/>
                <w:szCs w:val="18"/>
              </w:rPr>
              <w:t xml:space="preserve">The value </w:t>
            </w:r>
            <w:r w:rsidRPr="001662C6">
              <w:rPr>
                <w:rFonts w:ascii="Arial" w:hAnsi="Arial" w:cs="Arial"/>
                <w:sz w:val="18"/>
                <w:szCs w:val="18"/>
              </w:rPr>
              <w:t>true</w:t>
            </w:r>
            <w:r w:rsidRPr="001662C6">
              <w:rPr>
                <w:rFonts w:ascii="Arial" w:hAnsi="Arial" w:cs="Arial"/>
                <w:bCs/>
                <w:noProof/>
                <w:sz w:val="18"/>
                <w:szCs w:val="18"/>
              </w:rPr>
              <w:t xml:space="preserve"> indicates that the UE shall include, if available, WLAN Backhaul Downlink Bandwidth in measurement reports</w:t>
            </w:r>
            <w:r w:rsidRPr="001662C6">
              <w:rPr>
                <w:rFonts w:ascii="Arial" w:hAnsi="Arial" w:cs="Arial"/>
                <w:sz w:val="18"/>
                <w:szCs w:val="18"/>
              </w:rPr>
              <w:t>.</w:t>
            </w:r>
          </w:p>
        </w:tc>
      </w:tr>
      <w:tr w:rsidR="00477744" w:rsidRPr="001662C6" w14:paraId="69B9EF11" w14:textId="77777777" w:rsidTr="00901EE0">
        <w:trPr>
          <w:gridAfter w:val="1"/>
          <w:wAfter w:w="6" w:type="dxa"/>
          <w:cantSplit/>
          <w:tblHeader/>
        </w:trPr>
        <w:tc>
          <w:tcPr>
            <w:tcW w:w="9639" w:type="dxa"/>
          </w:tcPr>
          <w:p w14:paraId="5830B2E2" w14:textId="77777777" w:rsidR="00477744" w:rsidRPr="001662C6" w:rsidRDefault="00477744" w:rsidP="00901EE0">
            <w:pPr>
              <w:pStyle w:val="TAL"/>
              <w:rPr>
                <w:rFonts w:cs="Arial"/>
                <w:b/>
                <w:bCs/>
                <w:i/>
                <w:noProof/>
                <w:szCs w:val="18"/>
                <w:lang w:eastAsia="en-GB"/>
              </w:rPr>
            </w:pPr>
            <w:r w:rsidRPr="001662C6">
              <w:rPr>
                <w:rFonts w:cs="Arial"/>
                <w:b/>
                <w:bCs/>
                <w:i/>
                <w:noProof/>
                <w:szCs w:val="18"/>
                <w:lang w:eastAsia="en-GB"/>
              </w:rPr>
              <w:t>backhaulUL-BandwidthRequestWLAN</w:t>
            </w:r>
          </w:p>
          <w:p w14:paraId="5F4B604A" w14:textId="77777777" w:rsidR="00477744" w:rsidRPr="001662C6" w:rsidRDefault="00477744" w:rsidP="00901EE0">
            <w:pPr>
              <w:keepNext/>
              <w:keepLines/>
              <w:spacing w:after="0"/>
              <w:rPr>
                <w:rFonts w:ascii="Arial" w:hAnsi="Arial"/>
                <w:sz w:val="18"/>
                <w:lang w:eastAsia="ko-KR"/>
              </w:rPr>
            </w:pPr>
            <w:r w:rsidRPr="001662C6">
              <w:rPr>
                <w:rFonts w:ascii="Arial" w:hAnsi="Arial" w:cs="Arial"/>
                <w:bCs/>
                <w:noProof/>
                <w:sz w:val="18"/>
                <w:szCs w:val="18"/>
              </w:rPr>
              <w:t xml:space="preserve">The value </w:t>
            </w:r>
            <w:r w:rsidRPr="001662C6">
              <w:rPr>
                <w:rFonts w:ascii="Arial" w:hAnsi="Arial" w:cs="Arial"/>
                <w:sz w:val="18"/>
                <w:szCs w:val="18"/>
              </w:rPr>
              <w:t>true</w:t>
            </w:r>
            <w:r w:rsidRPr="001662C6">
              <w:rPr>
                <w:rFonts w:ascii="Arial" w:hAnsi="Arial" w:cs="Arial"/>
                <w:bCs/>
                <w:noProof/>
                <w:sz w:val="18"/>
                <w:szCs w:val="18"/>
              </w:rPr>
              <w:t xml:space="preserve"> indicates that the UE shall include, if available, WLAN Backhaul Uplink Bandwidth in measurement reports</w:t>
            </w:r>
            <w:r w:rsidRPr="001662C6">
              <w:rPr>
                <w:rFonts w:ascii="Arial" w:hAnsi="Arial" w:cs="Arial"/>
                <w:sz w:val="18"/>
                <w:szCs w:val="18"/>
              </w:rPr>
              <w:t>.</w:t>
            </w:r>
          </w:p>
        </w:tc>
      </w:tr>
      <w:tr w:rsidR="00477744" w:rsidRPr="001662C6" w14:paraId="7E14B955" w14:textId="77777777" w:rsidTr="00901EE0">
        <w:trPr>
          <w:gridAfter w:val="1"/>
          <w:wAfter w:w="6" w:type="dxa"/>
          <w:cantSplit/>
          <w:tblHeader/>
        </w:trPr>
        <w:tc>
          <w:tcPr>
            <w:tcW w:w="9639" w:type="dxa"/>
          </w:tcPr>
          <w:p w14:paraId="1D154681" w14:textId="77777777" w:rsidR="00477744" w:rsidRPr="001662C6" w:rsidRDefault="00477744" w:rsidP="00901EE0">
            <w:pPr>
              <w:pStyle w:val="TAL"/>
              <w:rPr>
                <w:rFonts w:cs="Arial"/>
                <w:b/>
                <w:bCs/>
                <w:i/>
                <w:noProof/>
                <w:szCs w:val="18"/>
                <w:lang w:eastAsia="en-GB"/>
              </w:rPr>
            </w:pPr>
            <w:r w:rsidRPr="001662C6">
              <w:rPr>
                <w:rFonts w:cs="Arial"/>
                <w:b/>
                <w:bCs/>
                <w:i/>
                <w:noProof/>
                <w:szCs w:val="18"/>
                <w:lang w:eastAsia="en-GB"/>
              </w:rPr>
              <w:t>bandRequestWLAN</w:t>
            </w:r>
          </w:p>
          <w:p w14:paraId="543E88D8" w14:textId="77777777" w:rsidR="00477744" w:rsidRPr="001662C6" w:rsidRDefault="00477744" w:rsidP="00901EE0">
            <w:pPr>
              <w:keepNext/>
              <w:keepLines/>
              <w:spacing w:after="0"/>
              <w:rPr>
                <w:rFonts w:ascii="Arial" w:hAnsi="Arial"/>
                <w:sz w:val="18"/>
                <w:lang w:eastAsia="ko-KR"/>
              </w:rPr>
            </w:pPr>
            <w:r w:rsidRPr="001662C6">
              <w:rPr>
                <w:rFonts w:ascii="Arial" w:hAnsi="Arial" w:cs="Arial"/>
                <w:bCs/>
                <w:noProof/>
                <w:sz w:val="18"/>
                <w:szCs w:val="18"/>
              </w:rPr>
              <w:t xml:space="preserve">The value </w:t>
            </w:r>
            <w:r w:rsidRPr="001662C6">
              <w:rPr>
                <w:rFonts w:ascii="Arial" w:hAnsi="Arial" w:cs="Arial"/>
                <w:sz w:val="18"/>
                <w:szCs w:val="18"/>
              </w:rPr>
              <w:t>true</w:t>
            </w:r>
            <w:r w:rsidRPr="001662C6">
              <w:rPr>
                <w:rFonts w:ascii="Arial" w:hAnsi="Arial" w:cs="Arial"/>
                <w:bCs/>
                <w:noProof/>
                <w:sz w:val="18"/>
                <w:szCs w:val="18"/>
              </w:rPr>
              <w:t xml:space="preserve"> indicates that the UE shall include WLAN band in measurement reports</w:t>
            </w:r>
            <w:r w:rsidRPr="001662C6">
              <w:rPr>
                <w:rFonts w:ascii="Arial" w:hAnsi="Arial" w:cs="Arial"/>
                <w:sz w:val="18"/>
                <w:szCs w:val="18"/>
              </w:rPr>
              <w:t>.</w:t>
            </w:r>
          </w:p>
        </w:tc>
      </w:tr>
      <w:tr w:rsidR="00477744" w:rsidRPr="001662C6" w14:paraId="0C7FB8F2" w14:textId="77777777" w:rsidTr="00901EE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C16DD2C" w14:textId="77777777" w:rsidR="00477744" w:rsidRPr="001662C6" w:rsidRDefault="00477744" w:rsidP="00901EE0">
            <w:pPr>
              <w:keepNext/>
              <w:keepLines/>
              <w:spacing w:after="0"/>
              <w:rPr>
                <w:rFonts w:ascii="Arial" w:hAnsi="Arial"/>
                <w:b/>
                <w:bCs/>
                <w:i/>
                <w:noProof/>
                <w:sz w:val="18"/>
                <w:lang w:eastAsia="ko-KR"/>
              </w:rPr>
            </w:pPr>
            <w:r w:rsidRPr="001662C6">
              <w:rPr>
                <w:rFonts w:ascii="Arial" w:hAnsi="Arial"/>
                <w:b/>
                <w:bCs/>
                <w:i/>
                <w:noProof/>
                <w:sz w:val="18"/>
                <w:lang w:eastAsia="ko-KR"/>
              </w:rPr>
              <w:t>bN-ThresholdM</w:t>
            </w:r>
          </w:p>
          <w:p w14:paraId="142FE563" w14:textId="77777777" w:rsidR="00477744" w:rsidRPr="001662C6" w:rsidRDefault="00477744" w:rsidP="00901EE0">
            <w:pPr>
              <w:keepNext/>
              <w:keepLines/>
              <w:spacing w:after="0"/>
              <w:rPr>
                <w:rFonts w:ascii="Arial" w:hAnsi="Arial"/>
                <w:sz w:val="18"/>
                <w:lang w:eastAsia="ko-KR"/>
              </w:rPr>
            </w:pPr>
            <w:r w:rsidRPr="001662C6">
              <w:rPr>
                <w:rFonts w:ascii="Arial" w:hAnsi="Arial"/>
                <w:sz w:val="18"/>
                <w:lang w:eastAsia="ko-KR"/>
              </w:rPr>
              <w:t>Threshold to be used in inter RAT measurement report triggering condition for event number bN. If multiple thresholds are defined for event number bN, the thresholds are differentiated by M.</w:t>
            </w:r>
          </w:p>
        </w:tc>
      </w:tr>
      <w:tr w:rsidR="00477744" w:rsidRPr="001662C6" w14:paraId="1380E3C1" w14:textId="77777777" w:rsidTr="00901EE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AE6D550" w14:textId="77777777" w:rsidR="00477744" w:rsidRPr="001662C6" w:rsidRDefault="00477744" w:rsidP="00901EE0">
            <w:pPr>
              <w:pStyle w:val="TAL"/>
              <w:rPr>
                <w:rFonts w:cs="Arial"/>
                <w:b/>
                <w:bCs/>
                <w:i/>
                <w:noProof/>
                <w:szCs w:val="18"/>
                <w:lang w:eastAsia="en-GB"/>
              </w:rPr>
            </w:pPr>
            <w:r w:rsidRPr="001662C6">
              <w:rPr>
                <w:rFonts w:cs="Arial"/>
                <w:b/>
                <w:bCs/>
                <w:i/>
                <w:noProof/>
                <w:szCs w:val="18"/>
                <w:lang w:eastAsia="en-GB"/>
              </w:rPr>
              <w:t>carrierInfoRequestWLAN</w:t>
            </w:r>
          </w:p>
          <w:p w14:paraId="249216C9" w14:textId="77777777" w:rsidR="00477744" w:rsidRPr="001662C6" w:rsidRDefault="00477744" w:rsidP="00901EE0">
            <w:pPr>
              <w:keepNext/>
              <w:keepLines/>
              <w:spacing w:after="0"/>
              <w:rPr>
                <w:rFonts w:ascii="Arial" w:hAnsi="Arial"/>
                <w:b/>
                <w:bCs/>
                <w:i/>
                <w:noProof/>
                <w:sz w:val="18"/>
                <w:lang w:eastAsia="ko-KR"/>
              </w:rPr>
            </w:pPr>
            <w:r w:rsidRPr="001662C6">
              <w:rPr>
                <w:rFonts w:ascii="Arial" w:hAnsi="Arial" w:cs="Arial"/>
                <w:bCs/>
                <w:noProof/>
                <w:sz w:val="18"/>
                <w:szCs w:val="18"/>
              </w:rPr>
              <w:t xml:space="preserve">The value </w:t>
            </w:r>
            <w:r w:rsidRPr="001662C6">
              <w:rPr>
                <w:rFonts w:ascii="Arial" w:hAnsi="Arial" w:cs="Arial"/>
                <w:sz w:val="18"/>
                <w:szCs w:val="18"/>
              </w:rPr>
              <w:t>true</w:t>
            </w:r>
            <w:r w:rsidRPr="001662C6">
              <w:rPr>
                <w:rFonts w:ascii="Arial" w:hAnsi="Arial" w:cs="Arial"/>
                <w:bCs/>
                <w:noProof/>
                <w:sz w:val="18"/>
                <w:szCs w:val="18"/>
              </w:rPr>
              <w:t xml:space="preserve"> indicates that the UE shall include, if available, WLAN Carrier Information in measurement reports</w:t>
            </w:r>
            <w:r w:rsidRPr="001662C6">
              <w:rPr>
                <w:rFonts w:ascii="Arial" w:hAnsi="Arial" w:cs="Arial"/>
                <w:sz w:val="18"/>
                <w:szCs w:val="18"/>
              </w:rPr>
              <w:t>.</w:t>
            </w:r>
          </w:p>
        </w:tc>
      </w:tr>
      <w:tr w:rsidR="00477744" w:rsidRPr="001662C6" w14:paraId="76DE0A30" w14:textId="77777777" w:rsidTr="00901EE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2AE2892" w14:textId="77777777" w:rsidR="00477744" w:rsidRPr="001662C6" w:rsidRDefault="00477744" w:rsidP="00901EE0">
            <w:pPr>
              <w:keepNext/>
              <w:keepLines/>
              <w:spacing w:after="0"/>
              <w:rPr>
                <w:rFonts w:ascii="Arial" w:hAnsi="Arial"/>
                <w:b/>
                <w:bCs/>
                <w:i/>
                <w:noProof/>
                <w:sz w:val="18"/>
                <w:lang w:eastAsia="ko-KR"/>
              </w:rPr>
            </w:pPr>
            <w:r w:rsidRPr="001662C6">
              <w:rPr>
                <w:rFonts w:ascii="Arial" w:hAnsi="Arial"/>
                <w:b/>
                <w:bCs/>
                <w:i/>
                <w:noProof/>
                <w:sz w:val="18"/>
                <w:lang w:eastAsia="ko-KR"/>
              </w:rPr>
              <w:t>channelUtilizationRequest-WLAN</w:t>
            </w:r>
          </w:p>
          <w:p w14:paraId="7E57517C" w14:textId="77777777" w:rsidR="00477744" w:rsidRPr="001662C6" w:rsidRDefault="00477744" w:rsidP="00901EE0">
            <w:pPr>
              <w:keepNext/>
              <w:keepLines/>
              <w:spacing w:after="0"/>
              <w:rPr>
                <w:rFonts w:ascii="Arial" w:hAnsi="Arial"/>
                <w:b/>
                <w:bCs/>
                <w:i/>
                <w:noProof/>
                <w:sz w:val="18"/>
                <w:lang w:eastAsia="ko-KR"/>
              </w:rPr>
            </w:pPr>
            <w:r w:rsidRPr="001662C6">
              <w:rPr>
                <w:rFonts w:ascii="Arial" w:hAnsi="Arial" w:cs="Arial"/>
                <w:bCs/>
                <w:noProof/>
                <w:sz w:val="18"/>
                <w:szCs w:val="18"/>
                <w:lang w:eastAsia="ko-KR"/>
              </w:rPr>
              <w:t xml:space="preserve">The value </w:t>
            </w:r>
            <w:r w:rsidRPr="001662C6">
              <w:rPr>
                <w:rFonts w:ascii="Arial" w:hAnsi="Arial" w:cs="Arial"/>
                <w:sz w:val="18"/>
                <w:szCs w:val="18"/>
              </w:rPr>
              <w:t>true</w:t>
            </w:r>
            <w:r w:rsidRPr="001662C6">
              <w:rPr>
                <w:rFonts w:ascii="Arial" w:hAnsi="Arial" w:cs="Arial"/>
                <w:bCs/>
                <w:noProof/>
                <w:sz w:val="18"/>
                <w:szCs w:val="18"/>
                <w:lang w:eastAsia="ko-KR"/>
              </w:rPr>
              <w:t xml:space="preserve"> indicates that the UE shall include, if available, WLAN Channel Utilization in measurement reports.</w:t>
            </w:r>
          </w:p>
        </w:tc>
      </w:tr>
      <w:tr w:rsidR="00477744" w:rsidRPr="001662C6" w14:paraId="40E7C61B" w14:textId="77777777" w:rsidTr="00901EE0">
        <w:trPr>
          <w:gridAfter w:val="1"/>
          <w:wAfter w:w="6" w:type="dxa"/>
          <w:cantSplit/>
          <w:trHeight w:val="52"/>
        </w:trPr>
        <w:tc>
          <w:tcPr>
            <w:tcW w:w="9639" w:type="dxa"/>
            <w:tcBorders>
              <w:bottom w:val="single" w:sz="4" w:space="0" w:color="808080"/>
            </w:tcBorders>
          </w:tcPr>
          <w:p w14:paraId="3F39D54A" w14:textId="77777777" w:rsidR="00477744" w:rsidRPr="001662C6" w:rsidRDefault="00477744" w:rsidP="00901EE0">
            <w:pPr>
              <w:pStyle w:val="TAL"/>
              <w:rPr>
                <w:b/>
                <w:bCs/>
                <w:i/>
                <w:noProof/>
                <w:lang w:eastAsia="en-GB"/>
              </w:rPr>
            </w:pPr>
            <w:r w:rsidRPr="001662C6">
              <w:rPr>
                <w:b/>
                <w:bCs/>
                <w:i/>
                <w:noProof/>
                <w:lang w:eastAsia="en-GB"/>
              </w:rPr>
              <w:t>eventId</w:t>
            </w:r>
          </w:p>
          <w:p w14:paraId="28B8497B" w14:textId="77777777" w:rsidR="00477744" w:rsidRPr="001662C6" w:rsidRDefault="00477744" w:rsidP="00901EE0">
            <w:pPr>
              <w:pStyle w:val="TAL"/>
              <w:rPr>
                <w:lang w:eastAsia="en-GB"/>
              </w:rPr>
            </w:pPr>
            <w:r w:rsidRPr="001662C6">
              <w:rPr>
                <w:lang w:eastAsia="en-GB"/>
              </w:rPr>
              <w:t>Choice of inter-RAT event triggered reporting criteria.</w:t>
            </w:r>
          </w:p>
        </w:tc>
      </w:tr>
      <w:tr w:rsidR="001A4E13" w:rsidRPr="001662C6" w14:paraId="2B0B1C34" w14:textId="77777777" w:rsidTr="00901EE0">
        <w:trPr>
          <w:gridAfter w:val="1"/>
          <w:wAfter w:w="6" w:type="dxa"/>
          <w:cantSplit/>
          <w:trHeight w:val="52"/>
          <w:ins w:id="57" w:author="Ericsson User" w:date="2021-05-10T07:36:00Z"/>
        </w:trPr>
        <w:tc>
          <w:tcPr>
            <w:tcW w:w="9639" w:type="dxa"/>
            <w:tcBorders>
              <w:bottom w:val="single" w:sz="4" w:space="0" w:color="808080"/>
            </w:tcBorders>
          </w:tcPr>
          <w:p w14:paraId="048DB5CD" w14:textId="2F7643A9" w:rsidR="001A4E13" w:rsidRPr="001662C6" w:rsidRDefault="001A4E13" w:rsidP="001A4E13">
            <w:pPr>
              <w:pStyle w:val="TAL"/>
              <w:rPr>
                <w:ins w:id="58" w:author="Ericsson User" w:date="2021-05-10T07:36:00Z"/>
                <w:b/>
                <w:bCs/>
                <w:i/>
                <w:noProof/>
                <w:lang w:eastAsia="en-GB"/>
              </w:rPr>
            </w:pPr>
            <w:ins w:id="59" w:author="Ericsson User" w:date="2021-05-10T07:36:00Z">
              <w:r w:rsidRPr="001A4E13">
                <w:rPr>
                  <w:b/>
                  <w:bCs/>
                  <w:i/>
                  <w:noProof/>
                  <w:lang w:eastAsia="en-GB"/>
                </w:rPr>
                <w:t>includeBT-Meas</w:t>
              </w:r>
            </w:ins>
          </w:p>
          <w:p w14:paraId="173017BB" w14:textId="103939EA" w:rsidR="001A4E13" w:rsidRPr="001662C6" w:rsidRDefault="00EF74E2" w:rsidP="001A4E13">
            <w:pPr>
              <w:pStyle w:val="TAL"/>
              <w:rPr>
                <w:ins w:id="60" w:author="Ericsson User" w:date="2021-05-10T07:36:00Z"/>
                <w:b/>
                <w:bCs/>
                <w:i/>
                <w:noProof/>
                <w:lang w:eastAsia="en-GB"/>
              </w:rPr>
            </w:pPr>
            <w:ins w:id="61" w:author="Ericsson User" w:date="2021-05-10T07:37:00Z">
              <w:r>
                <w:rPr>
                  <w:iCs/>
                  <w:lang w:eastAsia="zh-CN"/>
                </w:rPr>
                <w:t>T</w:t>
              </w:r>
              <w:r w:rsidRPr="001662C6">
                <w:rPr>
                  <w:iCs/>
                  <w:lang w:eastAsia="zh-CN"/>
                </w:rPr>
                <w:t>he names of the Bluetooth beacon</w:t>
              </w:r>
              <w:r w:rsidR="00743EE8">
                <w:rPr>
                  <w:iCs/>
                  <w:lang w:eastAsia="zh-CN"/>
                </w:rPr>
                <w:t>s</w:t>
              </w:r>
              <w:r w:rsidRPr="001662C6">
                <w:rPr>
                  <w:iCs/>
                  <w:lang w:eastAsia="zh-CN"/>
                </w:rPr>
                <w:t xml:space="preserve"> which the UE is configured to measure</w:t>
              </w:r>
            </w:ins>
            <w:ins w:id="62" w:author="Ericsson User" w:date="2021-05-10T07:36:00Z">
              <w:r w:rsidR="001A4E13" w:rsidRPr="001662C6">
                <w:rPr>
                  <w:lang w:eastAsia="en-GB"/>
                </w:rPr>
                <w:t>.</w:t>
              </w:r>
            </w:ins>
          </w:p>
        </w:tc>
      </w:tr>
      <w:tr w:rsidR="001A4E13" w:rsidRPr="001662C6" w14:paraId="0521B7AA" w14:textId="77777777" w:rsidTr="00901EE0">
        <w:trPr>
          <w:gridAfter w:val="1"/>
          <w:wAfter w:w="6" w:type="dxa"/>
          <w:cantSplit/>
          <w:trHeight w:val="52"/>
          <w:ins w:id="63" w:author="Ericsson User" w:date="2021-05-10T07:36:00Z"/>
        </w:trPr>
        <w:tc>
          <w:tcPr>
            <w:tcW w:w="9639" w:type="dxa"/>
            <w:tcBorders>
              <w:bottom w:val="single" w:sz="4" w:space="0" w:color="808080"/>
            </w:tcBorders>
          </w:tcPr>
          <w:p w14:paraId="277B466F" w14:textId="49D849CC" w:rsidR="001A4E13" w:rsidRPr="001662C6" w:rsidRDefault="00743EE8" w:rsidP="001A4E13">
            <w:pPr>
              <w:pStyle w:val="TAL"/>
              <w:rPr>
                <w:ins w:id="64" w:author="Ericsson User" w:date="2021-05-10T07:36:00Z"/>
                <w:b/>
                <w:bCs/>
                <w:i/>
                <w:noProof/>
                <w:lang w:eastAsia="en-GB"/>
              </w:rPr>
            </w:pPr>
            <w:ins w:id="65" w:author="Ericsson User" w:date="2021-05-10T07:37:00Z">
              <w:r w:rsidRPr="001A4E13">
                <w:rPr>
                  <w:b/>
                  <w:bCs/>
                  <w:i/>
                  <w:noProof/>
                  <w:lang w:eastAsia="en-GB"/>
                </w:rPr>
                <w:t>include</w:t>
              </w:r>
              <w:r>
                <w:rPr>
                  <w:b/>
                  <w:bCs/>
                  <w:i/>
                  <w:noProof/>
                  <w:lang w:eastAsia="en-GB"/>
                </w:rPr>
                <w:t>WLAN</w:t>
              </w:r>
              <w:r w:rsidRPr="001A4E13">
                <w:rPr>
                  <w:b/>
                  <w:bCs/>
                  <w:i/>
                  <w:noProof/>
                  <w:lang w:eastAsia="en-GB"/>
                </w:rPr>
                <w:t>-Meas</w:t>
              </w:r>
            </w:ins>
          </w:p>
          <w:p w14:paraId="479047DD" w14:textId="0F77C3D1" w:rsidR="001A4E13" w:rsidRPr="001662C6" w:rsidRDefault="00743EE8" w:rsidP="001A4E13">
            <w:pPr>
              <w:pStyle w:val="TAL"/>
              <w:rPr>
                <w:ins w:id="66" w:author="Ericsson User" w:date="2021-05-10T07:36:00Z"/>
                <w:b/>
                <w:bCs/>
                <w:i/>
                <w:noProof/>
                <w:lang w:eastAsia="en-GB"/>
              </w:rPr>
            </w:pPr>
            <w:ins w:id="67" w:author="Ericsson User" w:date="2021-05-10T07:37:00Z">
              <w:r>
                <w:rPr>
                  <w:iCs/>
                  <w:lang w:eastAsia="zh-CN"/>
                </w:rPr>
                <w:t>T</w:t>
              </w:r>
              <w:r w:rsidRPr="001662C6">
                <w:rPr>
                  <w:iCs/>
                  <w:lang w:eastAsia="zh-CN"/>
                </w:rPr>
                <w:t xml:space="preserve">he names of the </w:t>
              </w:r>
              <w:r>
                <w:rPr>
                  <w:iCs/>
                  <w:lang w:eastAsia="zh-CN"/>
                </w:rPr>
                <w:t>WLAN</w:t>
              </w:r>
              <w:r w:rsidRPr="001662C6">
                <w:rPr>
                  <w:iCs/>
                  <w:lang w:eastAsia="zh-CN"/>
                </w:rPr>
                <w:t xml:space="preserve"> </w:t>
              </w:r>
              <w:r>
                <w:rPr>
                  <w:iCs/>
                  <w:lang w:eastAsia="zh-CN"/>
                </w:rPr>
                <w:t>APs</w:t>
              </w:r>
              <w:r w:rsidRPr="001662C6">
                <w:rPr>
                  <w:iCs/>
                  <w:lang w:eastAsia="zh-CN"/>
                </w:rPr>
                <w:t xml:space="preserve"> which the UE is configured to measure</w:t>
              </w:r>
            </w:ins>
            <w:ins w:id="68" w:author="Ericsson User" w:date="2021-05-10T07:36:00Z">
              <w:r w:rsidR="001A4E13" w:rsidRPr="001662C6">
                <w:rPr>
                  <w:lang w:eastAsia="en-GB"/>
                </w:rPr>
                <w:t>.</w:t>
              </w:r>
            </w:ins>
          </w:p>
        </w:tc>
      </w:tr>
      <w:tr w:rsidR="00477744" w:rsidRPr="001662C6" w14:paraId="1A33EB25" w14:textId="77777777" w:rsidTr="00901EE0">
        <w:trPr>
          <w:gridAfter w:val="1"/>
          <w:wAfter w:w="6" w:type="dxa"/>
          <w:cantSplit/>
        </w:trPr>
        <w:tc>
          <w:tcPr>
            <w:tcW w:w="9639" w:type="dxa"/>
          </w:tcPr>
          <w:p w14:paraId="16A7CC28" w14:textId="77777777" w:rsidR="00477744" w:rsidRPr="001662C6" w:rsidRDefault="00477744" w:rsidP="00901EE0">
            <w:pPr>
              <w:pStyle w:val="TAL"/>
              <w:rPr>
                <w:b/>
                <w:bCs/>
                <w:i/>
                <w:noProof/>
                <w:lang w:eastAsia="en-GB"/>
              </w:rPr>
            </w:pPr>
            <w:r w:rsidRPr="001662C6">
              <w:rPr>
                <w:b/>
                <w:bCs/>
                <w:i/>
                <w:noProof/>
                <w:lang w:eastAsia="en-GB"/>
              </w:rPr>
              <w:t>maxReportCells</w:t>
            </w:r>
          </w:p>
          <w:p w14:paraId="3E4FE5E9" w14:textId="77777777" w:rsidR="00477744" w:rsidRPr="001662C6" w:rsidRDefault="00477744" w:rsidP="00901EE0">
            <w:pPr>
              <w:pStyle w:val="TAL"/>
              <w:rPr>
                <w:lang w:eastAsia="en-GB"/>
              </w:rPr>
            </w:pPr>
            <w:r w:rsidRPr="001662C6">
              <w:rPr>
                <w:lang w:eastAsia="en-GB"/>
              </w:rPr>
              <w:t xml:space="preserve">Max number of cells, excluding the serving cell, to include in the measurement report. In case </w:t>
            </w:r>
            <w:r w:rsidRPr="001662C6">
              <w:rPr>
                <w:i/>
                <w:lang w:eastAsia="en-GB"/>
              </w:rPr>
              <w:t>purpose</w:t>
            </w:r>
            <w:r w:rsidRPr="001662C6">
              <w:rPr>
                <w:lang w:eastAsia="en-GB"/>
              </w:rPr>
              <w:t xml:space="preserve"> is set to </w:t>
            </w:r>
            <w:r w:rsidRPr="001662C6">
              <w:rPr>
                <w:i/>
                <w:lang w:eastAsia="en-GB"/>
              </w:rPr>
              <w:t>reportStrongestCellsForSON</w:t>
            </w:r>
            <w:r w:rsidRPr="001662C6">
              <w:rPr>
                <w:lang w:eastAsia="en-GB"/>
              </w:rPr>
              <w:t xml:space="preserve"> only value 1 applies. For </w:t>
            </w:r>
            <w:r w:rsidRPr="001662C6">
              <w:t>inter-RAT WLAN,</w:t>
            </w:r>
            <w:r w:rsidRPr="001662C6">
              <w:rPr>
                <w:lang w:eastAsia="en-GB"/>
              </w:rPr>
              <w:t xml:space="preserve"> it is the maximum number of WLANs to include in the measurement report.</w:t>
            </w:r>
          </w:p>
        </w:tc>
      </w:tr>
      <w:tr w:rsidR="00477744" w:rsidRPr="001662C6" w14:paraId="4F0AAB0A" w14:textId="77777777" w:rsidTr="00901EE0">
        <w:trPr>
          <w:gridAfter w:val="1"/>
          <w:wAfter w:w="6" w:type="dxa"/>
          <w:cantSplit/>
        </w:trPr>
        <w:tc>
          <w:tcPr>
            <w:tcW w:w="9639" w:type="dxa"/>
          </w:tcPr>
          <w:p w14:paraId="54D0B991" w14:textId="77777777" w:rsidR="00477744" w:rsidRPr="001662C6" w:rsidRDefault="00477744" w:rsidP="00901EE0">
            <w:pPr>
              <w:pStyle w:val="TAL"/>
              <w:rPr>
                <w:b/>
                <w:bCs/>
                <w:i/>
                <w:noProof/>
                <w:lang w:eastAsia="en-GB"/>
              </w:rPr>
            </w:pPr>
            <w:r w:rsidRPr="001662C6">
              <w:rPr>
                <w:b/>
                <w:bCs/>
                <w:i/>
                <w:noProof/>
                <w:lang w:eastAsia="en-GB"/>
              </w:rPr>
              <w:t>maxReportRS-Index</w:t>
            </w:r>
          </w:p>
          <w:p w14:paraId="666BC252" w14:textId="77777777" w:rsidR="00477744" w:rsidRPr="001662C6" w:rsidRDefault="00477744" w:rsidP="00901EE0">
            <w:pPr>
              <w:pStyle w:val="TAL"/>
              <w:rPr>
                <w:lang w:eastAsia="en-GB"/>
              </w:rPr>
            </w:pPr>
            <w:r w:rsidRPr="001662C6">
              <w:rPr>
                <w:lang w:eastAsia="en-GB"/>
              </w:rPr>
              <w:t xml:space="preserve">Max number of RS indices to include in the measurement report. E-UTRAN configures value 0 only if it sets </w:t>
            </w:r>
            <w:r w:rsidRPr="001662C6">
              <w:rPr>
                <w:i/>
                <w:lang w:eastAsia="en-GB"/>
              </w:rPr>
              <w:t>reportRS-IndexResultsNR</w:t>
            </w:r>
            <w:r w:rsidRPr="001662C6">
              <w:rPr>
                <w:lang w:eastAsia="en-GB"/>
              </w:rPr>
              <w:t xml:space="preserve"> to </w:t>
            </w:r>
            <w:r w:rsidRPr="001662C6">
              <w:rPr>
                <w:i/>
                <w:lang w:eastAsia="en-GB"/>
              </w:rPr>
              <w:t>FALSE</w:t>
            </w:r>
            <w:r w:rsidRPr="001662C6">
              <w:rPr>
                <w:lang w:eastAsia="en-GB"/>
              </w:rPr>
              <w:t>.</w:t>
            </w:r>
          </w:p>
        </w:tc>
      </w:tr>
      <w:tr w:rsidR="00477744" w:rsidRPr="001662C6" w14:paraId="72972C09" w14:textId="77777777" w:rsidTr="00901EE0">
        <w:trPr>
          <w:gridAfter w:val="1"/>
          <w:wAfter w:w="6" w:type="dxa"/>
          <w:cantSplit/>
        </w:trPr>
        <w:tc>
          <w:tcPr>
            <w:tcW w:w="9639" w:type="dxa"/>
          </w:tcPr>
          <w:p w14:paraId="67508402" w14:textId="77777777" w:rsidR="00477744" w:rsidRPr="001662C6" w:rsidRDefault="00477744" w:rsidP="00901EE0">
            <w:pPr>
              <w:pStyle w:val="TAL"/>
              <w:rPr>
                <w:b/>
                <w:bCs/>
                <w:i/>
                <w:iCs/>
                <w:noProof/>
                <w:lang w:eastAsia="zh-CN"/>
              </w:rPr>
            </w:pPr>
            <w:r w:rsidRPr="001662C6">
              <w:rPr>
                <w:b/>
                <w:bCs/>
                <w:i/>
                <w:iCs/>
                <w:noProof/>
                <w:lang w:eastAsia="zh-CN"/>
              </w:rPr>
              <w:t>m</w:t>
            </w:r>
            <w:r w:rsidRPr="001662C6">
              <w:rPr>
                <w:b/>
                <w:bCs/>
                <w:i/>
                <w:iCs/>
                <w:noProof/>
                <w:lang w:eastAsia="ko-KR"/>
              </w:rPr>
              <w:t>easRSSI-ReportConfigNR</w:t>
            </w:r>
          </w:p>
          <w:p w14:paraId="16E537B7" w14:textId="77777777" w:rsidR="00477744" w:rsidRPr="001662C6" w:rsidRDefault="00477744" w:rsidP="00901EE0">
            <w:pPr>
              <w:pStyle w:val="TAL"/>
              <w:rPr>
                <w:b/>
                <w:bCs/>
                <w:i/>
                <w:noProof/>
                <w:lang w:eastAsia="en-GB"/>
              </w:rPr>
            </w:pPr>
            <w:r w:rsidRPr="001662C6">
              <w:rPr>
                <w:lang w:eastAsia="en-GB"/>
              </w:rPr>
              <w:t>If this field is present, the UE shall perform measurement reporting for RSSI and channel occupancy</w:t>
            </w:r>
            <w:r w:rsidRPr="001662C6">
              <w:rPr>
                <w:rFonts w:cs="Arial"/>
                <w:szCs w:val="18"/>
              </w:rPr>
              <w:t xml:space="preserve"> and ignore the </w:t>
            </w:r>
            <w:r w:rsidRPr="001662C6">
              <w:rPr>
                <w:rFonts w:cs="Arial"/>
                <w:i/>
                <w:iCs/>
                <w:szCs w:val="18"/>
              </w:rPr>
              <w:t>triggerQuantity</w:t>
            </w:r>
            <w:r w:rsidRPr="001662C6">
              <w:rPr>
                <w:rFonts w:cs="Arial"/>
                <w:szCs w:val="18"/>
              </w:rPr>
              <w:t xml:space="preserve">, </w:t>
            </w:r>
            <w:r w:rsidRPr="001662C6">
              <w:rPr>
                <w:rFonts w:cs="Arial"/>
                <w:i/>
                <w:iCs/>
                <w:szCs w:val="18"/>
              </w:rPr>
              <w:t>reportQuantity</w:t>
            </w:r>
            <w:r w:rsidRPr="001662C6">
              <w:rPr>
                <w:rFonts w:cs="Arial"/>
                <w:szCs w:val="18"/>
              </w:rPr>
              <w:t xml:space="preserve"> and </w:t>
            </w:r>
            <w:r w:rsidRPr="001662C6">
              <w:rPr>
                <w:rFonts w:cs="Arial"/>
                <w:i/>
                <w:iCs/>
                <w:szCs w:val="18"/>
              </w:rPr>
              <w:t xml:space="preserve">maxReportCells </w:t>
            </w:r>
            <w:r w:rsidRPr="001662C6">
              <w:rPr>
                <w:rFonts w:cs="Arial"/>
                <w:iCs/>
                <w:szCs w:val="18"/>
              </w:rPr>
              <w:t>fields</w:t>
            </w:r>
            <w:r w:rsidRPr="001662C6">
              <w:rPr>
                <w:lang w:eastAsia="en-GB"/>
              </w:rPr>
              <w:t xml:space="preserve">. E-UTRAN sets this field to </w:t>
            </w:r>
            <w:r w:rsidRPr="001662C6">
              <w:rPr>
                <w:i/>
                <w:iCs/>
                <w:lang w:eastAsia="en-GB"/>
              </w:rPr>
              <w:t>true</w:t>
            </w:r>
            <w:r w:rsidRPr="001662C6">
              <w:rPr>
                <w:lang w:eastAsia="en-GB"/>
              </w:rPr>
              <w:t xml:space="preserve"> only when setting </w:t>
            </w:r>
            <w:r w:rsidRPr="001662C6">
              <w:rPr>
                <w:i/>
                <w:iCs/>
                <w:lang w:eastAsia="en-GB"/>
              </w:rPr>
              <w:t>triggerType</w:t>
            </w:r>
            <w:r w:rsidRPr="001662C6">
              <w:rPr>
                <w:lang w:eastAsia="en-GB"/>
              </w:rPr>
              <w:t xml:space="preserve"> to </w:t>
            </w:r>
            <w:r w:rsidRPr="001662C6">
              <w:rPr>
                <w:i/>
                <w:iCs/>
                <w:lang w:eastAsia="en-GB"/>
              </w:rPr>
              <w:t>periodical</w:t>
            </w:r>
            <w:r w:rsidRPr="001662C6">
              <w:rPr>
                <w:lang w:eastAsia="en-GB"/>
              </w:rPr>
              <w:t xml:space="preserve"> and </w:t>
            </w:r>
            <w:r w:rsidRPr="001662C6">
              <w:rPr>
                <w:i/>
                <w:iCs/>
                <w:lang w:eastAsia="en-GB"/>
              </w:rPr>
              <w:t>purpose</w:t>
            </w:r>
            <w:r w:rsidRPr="001662C6">
              <w:rPr>
                <w:lang w:eastAsia="en-GB"/>
              </w:rPr>
              <w:t xml:space="preserve"> to </w:t>
            </w:r>
            <w:r w:rsidRPr="001662C6">
              <w:rPr>
                <w:i/>
                <w:iCs/>
                <w:lang w:eastAsia="en-GB"/>
              </w:rPr>
              <w:t>reportStrongestCells</w:t>
            </w:r>
            <w:r w:rsidRPr="001662C6">
              <w:rPr>
                <w:lang w:eastAsia="en-GB"/>
              </w:rPr>
              <w:t>.</w:t>
            </w:r>
          </w:p>
        </w:tc>
      </w:tr>
      <w:tr w:rsidR="00477744" w:rsidRPr="001662C6" w14:paraId="441C585C" w14:textId="77777777" w:rsidTr="00901EE0">
        <w:trPr>
          <w:gridAfter w:val="1"/>
          <w:wAfter w:w="6" w:type="dxa"/>
          <w:cantSplit/>
        </w:trPr>
        <w:tc>
          <w:tcPr>
            <w:tcW w:w="9639" w:type="dxa"/>
          </w:tcPr>
          <w:p w14:paraId="2C815D31" w14:textId="77777777" w:rsidR="00477744" w:rsidRPr="001662C6" w:rsidRDefault="00477744" w:rsidP="00901EE0">
            <w:pPr>
              <w:pStyle w:val="TAL"/>
              <w:rPr>
                <w:b/>
                <w:bCs/>
                <w:i/>
                <w:noProof/>
                <w:lang w:eastAsia="en-GB"/>
              </w:rPr>
            </w:pPr>
            <w:r w:rsidRPr="001662C6">
              <w:rPr>
                <w:b/>
                <w:bCs/>
                <w:i/>
                <w:noProof/>
                <w:lang w:eastAsia="en-GB"/>
              </w:rPr>
              <w:t>Purpose</w:t>
            </w:r>
          </w:p>
          <w:p w14:paraId="79E0E774" w14:textId="77777777" w:rsidR="00477744" w:rsidRPr="001662C6" w:rsidRDefault="00477744" w:rsidP="00901EE0">
            <w:pPr>
              <w:pStyle w:val="TAL"/>
              <w:rPr>
                <w:lang w:eastAsia="en-GB"/>
              </w:rPr>
            </w:pPr>
            <w:r w:rsidRPr="001662C6">
              <w:rPr>
                <w:i/>
                <w:lang w:eastAsia="en-GB"/>
              </w:rPr>
              <w:t>reportStrongestCellsForSON</w:t>
            </w:r>
            <w:r w:rsidRPr="001662C6">
              <w:rPr>
                <w:lang w:eastAsia="en-GB"/>
              </w:rPr>
              <w:t xml:space="preserve"> applies only in case </w:t>
            </w:r>
            <w:r w:rsidRPr="001662C6">
              <w:rPr>
                <w:i/>
                <w:lang w:eastAsia="en-GB"/>
              </w:rPr>
              <w:t>reportConfig</w:t>
            </w:r>
            <w:r w:rsidRPr="001662C6">
              <w:rPr>
                <w:lang w:eastAsia="en-GB"/>
              </w:rPr>
              <w:t xml:space="preserve"> is linked to a </w:t>
            </w:r>
            <w:r w:rsidRPr="001662C6">
              <w:rPr>
                <w:i/>
                <w:lang w:eastAsia="en-GB"/>
              </w:rPr>
              <w:t>measObject</w:t>
            </w:r>
            <w:r w:rsidRPr="001662C6">
              <w:rPr>
                <w:lang w:eastAsia="en-GB"/>
              </w:rPr>
              <w:t xml:space="preserve"> set to </w:t>
            </w:r>
            <w:r w:rsidRPr="001662C6">
              <w:rPr>
                <w:i/>
                <w:lang w:eastAsia="en-GB"/>
              </w:rPr>
              <w:t>measObjectUTRA</w:t>
            </w:r>
            <w:r w:rsidRPr="001662C6">
              <w:rPr>
                <w:lang w:eastAsia="en-GB"/>
              </w:rPr>
              <w:t xml:space="preserve"> or </w:t>
            </w:r>
            <w:r w:rsidRPr="001662C6">
              <w:rPr>
                <w:i/>
                <w:lang w:eastAsia="en-GB"/>
              </w:rPr>
              <w:t>measObjectCDMA2000</w:t>
            </w:r>
            <w:r w:rsidRPr="001662C6">
              <w:rPr>
                <w:lang w:eastAsia="en-GB"/>
              </w:rPr>
              <w:t>.</w:t>
            </w:r>
          </w:p>
        </w:tc>
      </w:tr>
      <w:tr w:rsidR="00477744" w:rsidRPr="001662C6" w14:paraId="680E5FE8" w14:textId="77777777" w:rsidTr="00901EE0">
        <w:trPr>
          <w:gridAfter w:val="1"/>
          <w:wAfter w:w="6" w:type="dxa"/>
          <w:cantSplit/>
        </w:trPr>
        <w:tc>
          <w:tcPr>
            <w:tcW w:w="9639" w:type="dxa"/>
            <w:tcBorders>
              <w:bottom w:val="single" w:sz="4" w:space="0" w:color="808080"/>
            </w:tcBorders>
          </w:tcPr>
          <w:p w14:paraId="0E7687C8" w14:textId="77777777" w:rsidR="00477744" w:rsidRPr="001662C6" w:rsidRDefault="00477744" w:rsidP="00901EE0">
            <w:pPr>
              <w:pStyle w:val="TAL"/>
              <w:rPr>
                <w:b/>
                <w:bCs/>
                <w:i/>
                <w:noProof/>
                <w:lang w:eastAsia="en-GB"/>
              </w:rPr>
            </w:pPr>
            <w:r w:rsidRPr="001662C6">
              <w:rPr>
                <w:b/>
                <w:bCs/>
                <w:i/>
                <w:noProof/>
                <w:lang w:eastAsia="en-GB"/>
              </w:rPr>
              <w:t>reportAmount</w:t>
            </w:r>
          </w:p>
          <w:p w14:paraId="7443CCA2" w14:textId="77777777" w:rsidR="00477744" w:rsidRPr="001662C6" w:rsidRDefault="00477744" w:rsidP="00901EE0">
            <w:pPr>
              <w:pStyle w:val="TAL"/>
              <w:rPr>
                <w:lang w:eastAsia="en-GB"/>
              </w:rPr>
            </w:pPr>
            <w:r w:rsidRPr="001662C6">
              <w:rPr>
                <w:lang w:eastAsia="en-GB"/>
              </w:rPr>
              <w:t xml:space="preserve">Number of measurement reports applicable for </w:t>
            </w:r>
            <w:r w:rsidRPr="001662C6">
              <w:rPr>
                <w:i/>
                <w:lang w:eastAsia="en-GB"/>
              </w:rPr>
              <w:t>triggerType</w:t>
            </w:r>
            <w:r w:rsidRPr="001662C6">
              <w:rPr>
                <w:lang w:eastAsia="en-GB"/>
              </w:rPr>
              <w:t xml:space="preserve"> </w:t>
            </w:r>
            <w:r w:rsidRPr="001662C6">
              <w:rPr>
                <w:i/>
                <w:lang w:eastAsia="en-GB"/>
              </w:rPr>
              <w:t>event</w:t>
            </w:r>
            <w:r w:rsidRPr="001662C6">
              <w:rPr>
                <w:lang w:eastAsia="en-GB"/>
              </w:rPr>
              <w:t xml:space="preserve"> as well as for </w:t>
            </w:r>
            <w:r w:rsidRPr="001662C6">
              <w:rPr>
                <w:i/>
                <w:lang w:eastAsia="en-GB"/>
              </w:rPr>
              <w:t>triggerType</w:t>
            </w:r>
            <w:r w:rsidRPr="001662C6">
              <w:rPr>
                <w:lang w:eastAsia="en-GB"/>
              </w:rPr>
              <w:t xml:space="preserve"> </w:t>
            </w:r>
            <w:r w:rsidRPr="001662C6">
              <w:rPr>
                <w:i/>
                <w:lang w:eastAsia="en-GB"/>
              </w:rPr>
              <w:t>periodical</w:t>
            </w:r>
            <w:r w:rsidRPr="001662C6">
              <w:rPr>
                <w:lang w:eastAsia="en-GB"/>
              </w:rPr>
              <w:t xml:space="preserve">. In case </w:t>
            </w:r>
            <w:r w:rsidRPr="001662C6">
              <w:rPr>
                <w:i/>
                <w:lang w:eastAsia="en-GB"/>
              </w:rPr>
              <w:t>purpose</w:t>
            </w:r>
            <w:r w:rsidRPr="001662C6">
              <w:rPr>
                <w:lang w:eastAsia="en-GB"/>
              </w:rPr>
              <w:t xml:space="preserve"> is set to </w:t>
            </w:r>
            <w:r w:rsidRPr="001662C6">
              <w:rPr>
                <w:i/>
                <w:lang w:eastAsia="en-GB"/>
              </w:rPr>
              <w:t>reportCGI</w:t>
            </w:r>
            <w:r w:rsidRPr="001662C6">
              <w:rPr>
                <w:lang w:eastAsia="en-GB"/>
              </w:rPr>
              <w:t xml:space="preserve"> or reportStrongestCellsForSON only value 1 applies. In case</w:t>
            </w:r>
            <w:r w:rsidRPr="001662C6">
              <w:rPr>
                <w:i/>
                <w:lang w:eastAsia="en-GB"/>
              </w:rPr>
              <w:t xml:space="preserve"> reportSFTD-Meas</w:t>
            </w:r>
            <w:r w:rsidRPr="001662C6">
              <w:rPr>
                <w:lang w:eastAsia="en-GB"/>
              </w:rPr>
              <w:t xml:space="preserve"> is configured, only value 1 applies.</w:t>
            </w:r>
          </w:p>
        </w:tc>
      </w:tr>
      <w:tr w:rsidR="00477744" w:rsidRPr="001662C6" w14:paraId="4C235C3F" w14:textId="77777777" w:rsidTr="00901EE0">
        <w:trPr>
          <w:gridAfter w:val="1"/>
          <w:wAfter w:w="6" w:type="dxa"/>
          <w:cantSplit/>
        </w:trPr>
        <w:tc>
          <w:tcPr>
            <w:tcW w:w="9639" w:type="dxa"/>
            <w:tcBorders>
              <w:bottom w:val="single" w:sz="4" w:space="0" w:color="808080"/>
            </w:tcBorders>
          </w:tcPr>
          <w:p w14:paraId="0A822745" w14:textId="77777777" w:rsidR="00477744" w:rsidRPr="001662C6" w:rsidRDefault="00477744" w:rsidP="00901EE0">
            <w:pPr>
              <w:pStyle w:val="TAL"/>
              <w:rPr>
                <w:b/>
                <w:bCs/>
                <w:i/>
                <w:noProof/>
                <w:lang w:eastAsia="en-GB"/>
              </w:rPr>
            </w:pPr>
            <w:r w:rsidRPr="001662C6">
              <w:rPr>
                <w:b/>
                <w:bCs/>
                <w:i/>
                <w:noProof/>
                <w:lang w:eastAsia="en-GB"/>
              </w:rPr>
              <w:t>reportAnyWLAN</w:t>
            </w:r>
          </w:p>
          <w:p w14:paraId="3E292954" w14:textId="77777777" w:rsidR="00477744" w:rsidRPr="001662C6" w:rsidRDefault="00477744" w:rsidP="00901EE0">
            <w:pPr>
              <w:pStyle w:val="TAL"/>
              <w:rPr>
                <w:bCs/>
                <w:noProof/>
                <w:lang w:eastAsia="en-GB"/>
              </w:rPr>
            </w:pPr>
            <w:r w:rsidRPr="001662C6">
              <w:rPr>
                <w:bCs/>
                <w:noProof/>
                <w:lang w:eastAsia="en-GB"/>
              </w:rPr>
              <w:t xml:space="preserve">Indicates UE to report any WLAN AP meeting the triggering requirements, even if it is not included in the corresponding </w:t>
            </w:r>
            <w:r w:rsidRPr="001662C6">
              <w:rPr>
                <w:bCs/>
                <w:i/>
                <w:noProof/>
                <w:lang w:eastAsia="en-GB"/>
              </w:rPr>
              <w:t>MeasObjectWLAN</w:t>
            </w:r>
            <w:r w:rsidRPr="001662C6">
              <w:rPr>
                <w:bCs/>
                <w:noProof/>
                <w:lang w:eastAsia="en-GB"/>
              </w:rPr>
              <w:t xml:space="preserve">. </w:t>
            </w:r>
          </w:p>
        </w:tc>
      </w:tr>
      <w:tr w:rsidR="00477744" w:rsidRPr="001662C6" w14:paraId="3AFAD108" w14:textId="77777777" w:rsidTr="00901EE0">
        <w:trPr>
          <w:gridAfter w:val="1"/>
          <w:wAfter w:w="6" w:type="dxa"/>
          <w:cantSplit/>
        </w:trPr>
        <w:tc>
          <w:tcPr>
            <w:tcW w:w="9639" w:type="dxa"/>
            <w:tcBorders>
              <w:top w:val="single" w:sz="4" w:space="0" w:color="808080"/>
            </w:tcBorders>
          </w:tcPr>
          <w:p w14:paraId="0396C9D6" w14:textId="77777777" w:rsidR="00477744" w:rsidRPr="001662C6" w:rsidRDefault="00477744" w:rsidP="00901EE0">
            <w:pPr>
              <w:pStyle w:val="TAL"/>
              <w:rPr>
                <w:b/>
                <w:bCs/>
                <w:i/>
                <w:noProof/>
                <w:lang w:eastAsia="en-GB"/>
              </w:rPr>
            </w:pPr>
            <w:r w:rsidRPr="001662C6">
              <w:rPr>
                <w:b/>
                <w:bCs/>
                <w:i/>
                <w:noProof/>
                <w:lang w:eastAsia="en-GB"/>
              </w:rPr>
              <w:t>reportOnLeave</w:t>
            </w:r>
          </w:p>
          <w:p w14:paraId="4AC9CE44" w14:textId="77777777" w:rsidR="00477744" w:rsidRPr="001662C6" w:rsidRDefault="00477744" w:rsidP="00901EE0">
            <w:pPr>
              <w:pStyle w:val="TAL"/>
              <w:rPr>
                <w:bCs/>
                <w:noProof/>
                <w:lang w:eastAsia="en-GB"/>
              </w:rPr>
            </w:pPr>
            <w:r w:rsidRPr="001662C6">
              <w:rPr>
                <w:bCs/>
                <w:noProof/>
                <w:lang w:eastAsia="en-GB"/>
              </w:rPr>
              <w:t xml:space="preserve">Indicates whether or not the UE shall initiate the measurement reporting procedure when the leaving condition is met for a cell in </w:t>
            </w:r>
            <w:r w:rsidRPr="001662C6">
              <w:rPr>
                <w:bCs/>
                <w:i/>
                <w:noProof/>
                <w:lang w:eastAsia="en-GB"/>
              </w:rPr>
              <w:t>cellsTriggeredList</w:t>
            </w:r>
            <w:r w:rsidRPr="001662C6">
              <w:rPr>
                <w:bCs/>
                <w:noProof/>
                <w:lang w:eastAsia="en-GB"/>
              </w:rPr>
              <w:t>, as specified in 5.5.4.1.</w:t>
            </w:r>
          </w:p>
        </w:tc>
      </w:tr>
      <w:tr w:rsidR="00477744" w:rsidRPr="001662C6" w14:paraId="685C5C57" w14:textId="77777777" w:rsidTr="00901EE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33200F0" w14:textId="77777777" w:rsidR="00477744" w:rsidRPr="001662C6" w:rsidRDefault="00477744" w:rsidP="00901EE0">
            <w:pPr>
              <w:pStyle w:val="TAL"/>
              <w:rPr>
                <w:b/>
                <w:bCs/>
                <w:i/>
                <w:noProof/>
                <w:lang w:eastAsia="zh-CN"/>
              </w:rPr>
            </w:pPr>
            <w:r w:rsidRPr="001662C6">
              <w:rPr>
                <w:b/>
                <w:bCs/>
                <w:i/>
                <w:noProof/>
                <w:lang w:eastAsia="en-GB"/>
              </w:rPr>
              <w:t>reportQuantityUTRA-FDD</w:t>
            </w:r>
          </w:p>
          <w:p w14:paraId="705AD9A4" w14:textId="77777777" w:rsidR="00477744" w:rsidRPr="001662C6" w:rsidRDefault="00477744" w:rsidP="00901EE0">
            <w:pPr>
              <w:pStyle w:val="TAL"/>
              <w:rPr>
                <w:b/>
                <w:bCs/>
                <w:i/>
                <w:noProof/>
                <w:lang w:eastAsia="en-GB"/>
              </w:rPr>
            </w:pPr>
            <w:r w:rsidRPr="001662C6">
              <w:rPr>
                <w:bCs/>
                <w:noProof/>
                <w:lang w:eastAsia="en-GB"/>
              </w:rPr>
              <w:t xml:space="preserve">The quantities to be included in the </w:t>
            </w:r>
            <w:r w:rsidRPr="001662C6">
              <w:rPr>
                <w:bCs/>
                <w:noProof/>
                <w:lang w:eastAsia="zh-CN"/>
              </w:rPr>
              <w:t xml:space="preserve">UTRA </w:t>
            </w:r>
            <w:r w:rsidRPr="001662C6">
              <w:rPr>
                <w:bCs/>
                <w:noProof/>
                <w:lang w:eastAsia="en-GB"/>
              </w:rPr>
              <w:t>measurement report</w:t>
            </w:r>
            <w:r w:rsidRPr="001662C6">
              <w:rPr>
                <w:b/>
                <w:bCs/>
                <w:i/>
                <w:noProof/>
                <w:lang w:eastAsia="en-GB"/>
              </w:rPr>
              <w:t xml:space="preserve">. </w:t>
            </w:r>
            <w:r w:rsidRPr="001662C6">
              <w:rPr>
                <w:lang w:eastAsia="en-GB"/>
              </w:rPr>
              <w:t xml:space="preserve">The value </w:t>
            </w:r>
            <w:r w:rsidRPr="001662C6">
              <w:rPr>
                <w:i/>
                <w:lang w:eastAsia="en-GB"/>
              </w:rPr>
              <w:t>both</w:t>
            </w:r>
            <w:r w:rsidRPr="001662C6">
              <w:rPr>
                <w:lang w:eastAsia="en-GB"/>
              </w:rPr>
              <w:t xml:space="preserve"> means that both the cpich</w:t>
            </w:r>
            <w:r w:rsidRPr="001662C6">
              <w:rPr>
                <w:lang w:eastAsia="zh-CN"/>
              </w:rPr>
              <w:t xml:space="preserve"> </w:t>
            </w:r>
            <w:r w:rsidRPr="001662C6">
              <w:rPr>
                <w:lang w:eastAsia="en-GB"/>
              </w:rPr>
              <w:t>RSCP</w:t>
            </w:r>
            <w:r w:rsidRPr="001662C6">
              <w:rPr>
                <w:lang w:eastAsia="zh-CN"/>
              </w:rPr>
              <w:t xml:space="preserve"> and</w:t>
            </w:r>
            <w:r w:rsidRPr="001662C6">
              <w:rPr>
                <w:lang w:eastAsia="en-GB"/>
              </w:rPr>
              <w:t xml:space="preserve"> cpich</w:t>
            </w:r>
            <w:r w:rsidRPr="001662C6">
              <w:rPr>
                <w:lang w:eastAsia="zh-CN"/>
              </w:rPr>
              <w:t xml:space="preserve"> </w:t>
            </w:r>
            <w:r w:rsidRPr="001662C6">
              <w:rPr>
                <w:lang w:eastAsia="en-GB"/>
              </w:rPr>
              <w:t>EcN0 quantities are to be included in the measurement report.</w:t>
            </w:r>
          </w:p>
        </w:tc>
      </w:tr>
      <w:tr w:rsidR="00477744" w:rsidRPr="001662C6" w14:paraId="1979EFBE" w14:textId="77777777" w:rsidTr="00901EE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A4F67DF" w14:textId="77777777" w:rsidR="00477744" w:rsidRPr="001662C6" w:rsidRDefault="00477744" w:rsidP="00901EE0">
            <w:pPr>
              <w:pStyle w:val="TAL"/>
              <w:rPr>
                <w:b/>
                <w:bCs/>
                <w:i/>
                <w:noProof/>
                <w:lang w:eastAsia="zh-CN"/>
              </w:rPr>
            </w:pPr>
            <w:r w:rsidRPr="001662C6">
              <w:rPr>
                <w:b/>
                <w:bCs/>
                <w:i/>
                <w:noProof/>
                <w:lang w:eastAsia="en-GB"/>
              </w:rPr>
              <w:t>reportRS-IndexResultsNR</w:t>
            </w:r>
          </w:p>
          <w:p w14:paraId="1350AFEE" w14:textId="77777777" w:rsidR="00477744" w:rsidRPr="001662C6" w:rsidRDefault="00477744" w:rsidP="00901EE0">
            <w:pPr>
              <w:pStyle w:val="TAL"/>
              <w:rPr>
                <w:b/>
                <w:bCs/>
                <w:i/>
                <w:noProof/>
                <w:lang w:eastAsia="en-GB"/>
              </w:rPr>
            </w:pPr>
            <w:r w:rsidRPr="001662C6">
              <w:rPr>
                <w:bCs/>
                <w:noProof/>
                <w:lang w:eastAsia="en-GB"/>
              </w:rPr>
              <w:t>Indicates whether or not the UE shall report beam measurement result of NR in the measurement report.</w:t>
            </w:r>
          </w:p>
        </w:tc>
      </w:tr>
      <w:tr w:rsidR="00477744" w:rsidRPr="001662C6" w14:paraId="3AD56D1E" w14:textId="77777777" w:rsidTr="00901EE0">
        <w:trPr>
          <w:gridAfter w:val="1"/>
          <w:wAfter w:w="6" w:type="dxa"/>
          <w:cantSplit/>
        </w:trPr>
        <w:tc>
          <w:tcPr>
            <w:tcW w:w="9639" w:type="dxa"/>
          </w:tcPr>
          <w:p w14:paraId="75EEFAED" w14:textId="77777777" w:rsidR="00477744" w:rsidRPr="001662C6" w:rsidRDefault="00477744" w:rsidP="00901EE0">
            <w:pPr>
              <w:keepNext/>
              <w:keepLines/>
              <w:spacing w:after="0"/>
              <w:rPr>
                <w:rFonts w:ascii="Arial" w:hAnsi="Arial"/>
                <w:b/>
                <w:bCs/>
                <w:i/>
                <w:noProof/>
                <w:sz w:val="18"/>
                <w:lang w:eastAsia="zh-CN"/>
              </w:rPr>
            </w:pPr>
            <w:r w:rsidRPr="001662C6">
              <w:rPr>
                <w:rFonts w:ascii="Arial" w:hAnsi="Arial"/>
                <w:b/>
                <w:bCs/>
                <w:i/>
                <w:noProof/>
                <w:sz w:val="18"/>
              </w:rPr>
              <w:t>reportSFTD-Meas</w:t>
            </w:r>
          </w:p>
          <w:p w14:paraId="6C1D4B0F" w14:textId="77777777" w:rsidR="00477744" w:rsidRPr="001662C6" w:rsidRDefault="00477744" w:rsidP="00901EE0">
            <w:pPr>
              <w:keepNext/>
              <w:keepLines/>
              <w:spacing w:after="0"/>
              <w:rPr>
                <w:rFonts w:ascii="Arial" w:hAnsi="Arial"/>
                <w:b/>
                <w:bCs/>
                <w:i/>
                <w:noProof/>
                <w:sz w:val="18"/>
              </w:rPr>
            </w:pPr>
            <w:r w:rsidRPr="001662C6">
              <w:rPr>
                <w:rFonts w:ascii="Arial" w:hAnsi="Arial"/>
                <w:bCs/>
                <w:noProof/>
                <w:sz w:val="18"/>
              </w:rPr>
              <w:t>I</w:t>
            </w:r>
            <w:r w:rsidRPr="001662C6">
              <w:rPr>
                <w:rFonts w:ascii="Arial" w:hAnsi="Arial"/>
                <w:sz w:val="18"/>
              </w:rPr>
              <w:t xml:space="preserve">f this field is set to </w:t>
            </w:r>
            <w:r w:rsidRPr="001662C6">
              <w:rPr>
                <w:rFonts w:ascii="Arial" w:hAnsi="Arial"/>
                <w:i/>
                <w:sz w:val="18"/>
              </w:rPr>
              <w:t>pSCell</w:t>
            </w:r>
            <w:r w:rsidRPr="001662C6">
              <w:rPr>
                <w:rFonts w:ascii="Arial" w:hAnsi="Arial"/>
                <w:sz w:val="18"/>
              </w:rPr>
              <w:t xml:space="preserve">, the UE shall measure SFTD between the PCell and the PSCell as specified in TS 38.215 [89], in this case, the frequency of PSCell is configured in the corresponding </w:t>
            </w:r>
            <w:r w:rsidRPr="001662C6">
              <w:rPr>
                <w:rFonts w:ascii="Arial" w:hAnsi="Arial"/>
                <w:i/>
                <w:sz w:val="18"/>
              </w:rPr>
              <w:t>measObjectNR</w:t>
            </w:r>
            <w:r w:rsidRPr="001662C6">
              <w:rPr>
                <w:rFonts w:ascii="Arial" w:hAnsi="Arial"/>
                <w:sz w:val="18"/>
              </w:rPr>
              <w:t xml:space="preserve">. If the field is set to </w:t>
            </w:r>
            <w:r w:rsidRPr="001662C6">
              <w:rPr>
                <w:rFonts w:ascii="Arial" w:hAnsi="Arial"/>
                <w:i/>
                <w:sz w:val="18"/>
              </w:rPr>
              <w:t>neighborCells</w:t>
            </w:r>
            <w:r w:rsidRPr="001662C6">
              <w:rPr>
                <w:rFonts w:ascii="Arial" w:hAnsi="Arial"/>
                <w:sz w:val="18"/>
              </w:rPr>
              <w:t>, the UE shall measure SFTD between the PCell and the NR cells included in</w:t>
            </w:r>
            <w:r w:rsidRPr="001662C6">
              <w:t xml:space="preserve"> </w:t>
            </w:r>
            <w:r w:rsidRPr="001662C6">
              <w:rPr>
                <w:rFonts w:ascii="Arial" w:hAnsi="Arial"/>
                <w:i/>
                <w:sz w:val="18"/>
              </w:rPr>
              <w:t xml:space="preserve">cellsForWhichToReportSFTD </w:t>
            </w:r>
            <w:r w:rsidRPr="001662C6">
              <w:rPr>
                <w:rFonts w:ascii="Arial" w:hAnsi="Arial"/>
                <w:sz w:val="18"/>
              </w:rPr>
              <w:t>(if configured in the corresponding</w:t>
            </w:r>
            <w:r w:rsidRPr="001662C6">
              <w:rPr>
                <w:rFonts w:ascii="Arial" w:hAnsi="Arial"/>
                <w:i/>
                <w:sz w:val="18"/>
              </w:rPr>
              <w:t xml:space="preserve"> measObjectNR</w:t>
            </w:r>
            <w:r w:rsidRPr="001662C6">
              <w:rPr>
                <w:rFonts w:ascii="Arial" w:hAnsi="Arial"/>
                <w:sz w:val="18"/>
              </w:rPr>
              <w:t xml:space="preserve">) or between the PCell and up to 3 strongest detected NR cells (if </w:t>
            </w:r>
            <w:r w:rsidRPr="001662C6">
              <w:rPr>
                <w:rFonts w:ascii="Arial" w:hAnsi="Arial"/>
                <w:i/>
                <w:sz w:val="18"/>
              </w:rPr>
              <w:t>cellsForWhichToReportSFTD</w:t>
            </w:r>
            <w:r w:rsidRPr="001662C6">
              <w:rPr>
                <w:rFonts w:ascii="Arial" w:hAnsi="Arial"/>
                <w:sz w:val="18"/>
              </w:rPr>
              <w:t xml:space="preserve"> is not configured in the corresponding</w:t>
            </w:r>
            <w:r w:rsidRPr="001662C6">
              <w:rPr>
                <w:rFonts w:ascii="Arial" w:hAnsi="Arial"/>
                <w:i/>
                <w:sz w:val="18"/>
              </w:rPr>
              <w:t xml:space="preserve"> measObjectNR</w:t>
            </w:r>
            <w:r w:rsidRPr="001662C6">
              <w:rPr>
                <w:rFonts w:ascii="Arial" w:hAnsi="Arial"/>
                <w:sz w:val="18"/>
              </w:rPr>
              <w:t xml:space="preserve">), as specified in TS 38.215 [89]. E-UTRAN only includes this field when setting </w:t>
            </w:r>
            <w:r w:rsidRPr="001662C6">
              <w:rPr>
                <w:rFonts w:ascii="Arial" w:hAnsi="Arial"/>
                <w:i/>
                <w:sz w:val="18"/>
              </w:rPr>
              <w:t>triggerType</w:t>
            </w:r>
            <w:r w:rsidRPr="001662C6">
              <w:rPr>
                <w:rFonts w:ascii="Arial" w:hAnsi="Arial"/>
                <w:sz w:val="18"/>
              </w:rPr>
              <w:t xml:space="preserve"> to </w:t>
            </w:r>
            <w:r w:rsidRPr="001662C6">
              <w:rPr>
                <w:rFonts w:ascii="Arial" w:hAnsi="Arial"/>
                <w:i/>
                <w:sz w:val="18"/>
              </w:rPr>
              <w:t>periodical</w:t>
            </w:r>
            <w:r w:rsidRPr="001662C6">
              <w:rPr>
                <w:rFonts w:ascii="Arial" w:hAnsi="Arial"/>
                <w:sz w:val="18"/>
              </w:rPr>
              <w:t xml:space="preserve"> and </w:t>
            </w:r>
            <w:r w:rsidRPr="001662C6">
              <w:rPr>
                <w:rFonts w:ascii="Arial" w:hAnsi="Arial"/>
                <w:i/>
                <w:sz w:val="18"/>
              </w:rPr>
              <w:t>purpose</w:t>
            </w:r>
            <w:r w:rsidRPr="001662C6">
              <w:rPr>
                <w:rFonts w:ascii="Arial" w:hAnsi="Arial"/>
                <w:sz w:val="18"/>
              </w:rPr>
              <w:t xml:space="preserve"> to </w:t>
            </w:r>
            <w:r w:rsidRPr="001662C6">
              <w:rPr>
                <w:rFonts w:ascii="Arial" w:hAnsi="Arial"/>
                <w:i/>
                <w:sz w:val="18"/>
              </w:rPr>
              <w:t>reportStrongestCells</w:t>
            </w:r>
            <w:r w:rsidRPr="001662C6">
              <w:rPr>
                <w:rFonts w:ascii="Arial" w:hAnsi="Arial"/>
                <w:sz w:val="18"/>
              </w:rPr>
              <w:t xml:space="preserve">. If included, the UE shall ignore the </w:t>
            </w:r>
            <w:r w:rsidRPr="001662C6">
              <w:rPr>
                <w:rFonts w:ascii="Arial" w:hAnsi="Arial"/>
                <w:i/>
                <w:sz w:val="18"/>
              </w:rPr>
              <w:t>maxReportCells</w:t>
            </w:r>
            <w:r w:rsidRPr="001662C6">
              <w:rPr>
                <w:rFonts w:ascii="Arial" w:hAnsi="Arial"/>
                <w:sz w:val="18"/>
              </w:rPr>
              <w:t xml:space="preserve"> field.</w:t>
            </w:r>
          </w:p>
        </w:tc>
      </w:tr>
      <w:tr w:rsidR="00477744" w:rsidRPr="001662C6" w14:paraId="6975474E" w14:textId="77777777" w:rsidTr="00901EE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8C7FCAE" w14:textId="77777777" w:rsidR="00477744" w:rsidRPr="001662C6" w:rsidRDefault="00477744" w:rsidP="00901EE0">
            <w:pPr>
              <w:keepNext/>
              <w:keepLines/>
              <w:spacing w:after="0"/>
              <w:rPr>
                <w:rFonts w:ascii="Arial" w:hAnsi="Arial"/>
                <w:b/>
                <w:bCs/>
                <w:i/>
                <w:noProof/>
                <w:sz w:val="18"/>
              </w:rPr>
            </w:pPr>
            <w:r w:rsidRPr="001662C6">
              <w:rPr>
                <w:rFonts w:ascii="Arial" w:hAnsi="Arial"/>
                <w:b/>
                <w:bCs/>
                <w:i/>
                <w:noProof/>
                <w:sz w:val="18"/>
              </w:rPr>
              <w:t>si-RequestForHO</w:t>
            </w:r>
          </w:p>
          <w:p w14:paraId="1B355E74" w14:textId="77777777" w:rsidR="00477744" w:rsidRPr="001662C6" w:rsidRDefault="00477744" w:rsidP="00901EE0">
            <w:pPr>
              <w:pStyle w:val="TAL"/>
              <w:rPr>
                <w:b/>
                <w:i/>
                <w:lang w:eastAsia="en-GB"/>
              </w:rPr>
            </w:pPr>
            <w:r w:rsidRPr="001662C6">
              <w:rPr>
                <w:iCs/>
                <w:noProof/>
                <w:lang w:eastAsia="en-GB"/>
              </w:rPr>
              <w:t xml:space="preserve">The field applies to the </w:t>
            </w:r>
            <w:r w:rsidRPr="001662C6">
              <w:rPr>
                <w:i/>
                <w:noProof/>
                <w:lang w:eastAsia="en-GB"/>
              </w:rPr>
              <w:t>reportCGI</w:t>
            </w:r>
            <w:r w:rsidRPr="001662C6">
              <w:rPr>
                <w:iCs/>
                <w:noProof/>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sidRPr="001662C6">
              <w:rPr>
                <w:i/>
                <w:iCs/>
                <w:noProof/>
                <w:lang w:eastAsia="en-GB"/>
              </w:rPr>
              <w:t>reportConfig</w:t>
            </w:r>
            <w:r w:rsidRPr="001662C6">
              <w:rPr>
                <w:iCs/>
                <w:noProof/>
                <w:lang w:eastAsia="en-GB"/>
              </w:rPr>
              <w:t xml:space="preserve"> is linked to a </w:t>
            </w:r>
            <w:r w:rsidRPr="001662C6">
              <w:rPr>
                <w:i/>
                <w:iCs/>
                <w:noProof/>
                <w:lang w:eastAsia="en-GB"/>
              </w:rPr>
              <w:t>measObject</w:t>
            </w:r>
            <w:r w:rsidRPr="001662C6">
              <w:rPr>
                <w:iCs/>
                <w:noProof/>
                <w:lang w:eastAsia="en-GB"/>
              </w:rPr>
              <w:t xml:space="preserve"> set to </w:t>
            </w:r>
            <w:r w:rsidRPr="001662C6">
              <w:rPr>
                <w:i/>
                <w:iCs/>
                <w:noProof/>
                <w:lang w:eastAsia="en-GB"/>
              </w:rPr>
              <w:t>measObjectNR</w:t>
            </w:r>
            <w:r w:rsidRPr="001662C6">
              <w:rPr>
                <w:iCs/>
                <w:noProof/>
                <w:lang w:eastAsia="en-GB"/>
              </w:rPr>
              <w:t>.</w:t>
            </w:r>
          </w:p>
        </w:tc>
      </w:tr>
      <w:tr w:rsidR="00477744" w:rsidRPr="001662C6" w14:paraId="09C5B552" w14:textId="77777777" w:rsidTr="00901EE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33D59E5" w14:textId="77777777" w:rsidR="00477744" w:rsidRPr="001662C6" w:rsidRDefault="00477744" w:rsidP="00901EE0">
            <w:pPr>
              <w:keepNext/>
              <w:keepLines/>
              <w:spacing w:after="0"/>
              <w:rPr>
                <w:rFonts w:ascii="Arial" w:hAnsi="Arial"/>
                <w:b/>
                <w:bCs/>
                <w:i/>
                <w:noProof/>
                <w:sz w:val="18"/>
              </w:rPr>
            </w:pPr>
            <w:r w:rsidRPr="001662C6">
              <w:rPr>
                <w:rFonts w:ascii="Arial" w:hAnsi="Arial"/>
                <w:b/>
                <w:bCs/>
                <w:i/>
                <w:noProof/>
                <w:sz w:val="18"/>
              </w:rPr>
              <w:lastRenderedPageBreak/>
              <w:t>ss-rsrp</w:t>
            </w:r>
          </w:p>
          <w:p w14:paraId="73AE88DE" w14:textId="77777777" w:rsidR="00477744" w:rsidRPr="001662C6" w:rsidRDefault="00477744" w:rsidP="00901EE0">
            <w:pPr>
              <w:keepNext/>
              <w:keepLines/>
              <w:spacing w:after="0"/>
              <w:rPr>
                <w:rFonts w:ascii="Arial" w:hAnsi="Arial"/>
                <w:b/>
                <w:bCs/>
                <w:i/>
                <w:noProof/>
                <w:sz w:val="18"/>
              </w:rPr>
            </w:pPr>
            <w:r w:rsidRPr="001662C6">
              <w:rPr>
                <w:rFonts w:ascii="Arial" w:hAnsi="Arial" w:cs="Arial"/>
                <w:bCs/>
                <w:noProof/>
                <w:sz w:val="18"/>
                <w:szCs w:val="18"/>
              </w:rPr>
              <w:t>Indicates whether or not the UE shall report SS-RSRP quantity of NR.</w:t>
            </w:r>
          </w:p>
        </w:tc>
      </w:tr>
      <w:tr w:rsidR="00477744" w:rsidRPr="001662C6" w14:paraId="1A7152C6" w14:textId="77777777" w:rsidTr="00901EE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0C9CA42" w14:textId="77777777" w:rsidR="00477744" w:rsidRPr="001662C6" w:rsidRDefault="00477744" w:rsidP="00901EE0">
            <w:pPr>
              <w:keepNext/>
              <w:keepLines/>
              <w:spacing w:after="0"/>
              <w:rPr>
                <w:rFonts w:ascii="Arial" w:hAnsi="Arial"/>
                <w:b/>
                <w:bCs/>
                <w:i/>
                <w:noProof/>
                <w:sz w:val="18"/>
              </w:rPr>
            </w:pPr>
            <w:r w:rsidRPr="001662C6">
              <w:rPr>
                <w:rFonts w:ascii="Arial" w:hAnsi="Arial"/>
                <w:b/>
                <w:bCs/>
                <w:i/>
                <w:noProof/>
                <w:sz w:val="18"/>
              </w:rPr>
              <w:t>ss-rsrq</w:t>
            </w:r>
          </w:p>
          <w:p w14:paraId="5860F3AF" w14:textId="77777777" w:rsidR="00477744" w:rsidRPr="001662C6" w:rsidRDefault="00477744" w:rsidP="00901EE0">
            <w:pPr>
              <w:keepNext/>
              <w:keepLines/>
              <w:spacing w:after="0"/>
              <w:rPr>
                <w:rFonts w:ascii="Arial" w:hAnsi="Arial"/>
                <w:b/>
                <w:bCs/>
                <w:i/>
                <w:noProof/>
                <w:sz w:val="18"/>
              </w:rPr>
            </w:pPr>
            <w:r w:rsidRPr="001662C6">
              <w:rPr>
                <w:rFonts w:ascii="Arial" w:hAnsi="Arial" w:cs="Arial"/>
                <w:bCs/>
                <w:noProof/>
                <w:sz w:val="18"/>
                <w:szCs w:val="18"/>
              </w:rPr>
              <w:t>Indicates whether or not the UE shall report SS-RSRQ quantity of NR.</w:t>
            </w:r>
          </w:p>
        </w:tc>
      </w:tr>
      <w:tr w:rsidR="00477744" w:rsidRPr="001662C6" w14:paraId="7E122442" w14:textId="77777777" w:rsidTr="00901EE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8813ED7" w14:textId="77777777" w:rsidR="00477744" w:rsidRPr="001662C6" w:rsidRDefault="00477744" w:rsidP="00901EE0">
            <w:pPr>
              <w:keepNext/>
              <w:keepLines/>
              <w:spacing w:after="0"/>
              <w:rPr>
                <w:rFonts w:ascii="Arial" w:hAnsi="Arial"/>
                <w:b/>
                <w:bCs/>
                <w:i/>
                <w:noProof/>
                <w:sz w:val="18"/>
              </w:rPr>
            </w:pPr>
            <w:r w:rsidRPr="001662C6">
              <w:rPr>
                <w:rFonts w:ascii="Arial" w:hAnsi="Arial"/>
                <w:b/>
                <w:bCs/>
                <w:i/>
                <w:noProof/>
                <w:sz w:val="18"/>
              </w:rPr>
              <w:t>ss-sinr</w:t>
            </w:r>
          </w:p>
          <w:p w14:paraId="61546777" w14:textId="77777777" w:rsidR="00477744" w:rsidRPr="001662C6" w:rsidRDefault="00477744" w:rsidP="00901EE0">
            <w:pPr>
              <w:keepNext/>
              <w:keepLines/>
              <w:spacing w:after="0"/>
              <w:rPr>
                <w:rFonts w:ascii="Arial" w:hAnsi="Arial"/>
                <w:b/>
                <w:bCs/>
                <w:i/>
                <w:noProof/>
                <w:sz w:val="18"/>
              </w:rPr>
            </w:pPr>
            <w:r w:rsidRPr="001662C6">
              <w:rPr>
                <w:rFonts w:ascii="Arial" w:hAnsi="Arial" w:cs="Arial"/>
                <w:bCs/>
                <w:noProof/>
                <w:sz w:val="18"/>
                <w:szCs w:val="18"/>
              </w:rPr>
              <w:t>Indicates whether or not the UE shall report SS-SINR quantity of NR.</w:t>
            </w:r>
          </w:p>
        </w:tc>
      </w:tr>
      <w:tr w:rsidR="00477744" w:rsidRPr="001662C6" w14:paraId="064C2946" w14:textId="77777777" w:rsidTr="00901EE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905E4A0" w14:textId="77777777" w:rsidR="00477744" w:rsidRPr="001662C6" w:rsidRDefault="00477744" w:rsidP="00901EE0">
            <w:pPr>
              <w:keepNext/>
              <w:keepLines/>
              <w:spacing w:after="0"/>
              <w:rPr>
                <w:rFonts w:ascii="Arial" w:hAnsi="Arial"/>
                <w:b/>
                <w:bCs/>
                <w:i/>
                <w:noProof/>
                <w:sz w:val="18"/>
              </w:rPr>
            </w:pPr>
            <w:r w:rsidRPr="001662C6">
              <w:rPr>
                <w:rFonts w:ascii="Arial" w:hAnsi="Arial"/>
                <w:b/>
                <w:bCs/>
                <w:i/>
                <w:noProof/>
                <w:sz w:val="18"/>
              </w:rPr>
              <w:t>stationCountRequestWLAN</w:t>
            </w:r>
          </w:p>
          <w:p w14:paraId="1220904A" w14:textId="77777777" w:rsidR="00477744" w:rsidRPr="001662C6" w:rsidRDefault="00477744" w:rsidP="00901EE0">
            <w:pPr>
              <w:keepNext/>
              <w:keepLines/>
              <w:spacing w:after="0"/>
              <w:rPr>
                <w:rFonts w:ascii="Arial" w:hAnsi="Arial"/>
                <w:b/>
                <w:bCs/>
                <w:i/>
                <w:noProof/>
                <w:sz w:val="18"/>
              </w:rPr>
            </w:pPr>
            <w:r w:rsidRPr="001662C6">
              <w:rPr>
                <w:rFonts w:ascii="Arial" w:hAnsi="Arial" w:cs="Arial"/>
                <w:bCs/>
                <w:noProof/>
                <w:sz w:val="18"/>
                <w:szCs w:val="18"/>
              </w:rPr>
              <w:t xml:space="preserve">The value </w:t>
            </w:r>
            <w:r w:rsidRPr="001662C6">
              <w:rPr>
                <w:rFonts w:ascii="Arial" w:hAnsi="Arial" w:cs="Arial"/>
                <w:sz w:val="18"/>
                <w:szCs w:val="18"/>
              </w:rPr>
              <w:t>true</w:t>
            </w:r>
            <w:r w:rsidRPr="001662C6">
              <w:rPr>
                <w:rFonts w:ascii="Arial" w:hAnsi="Arial" w:cs="Arial"/>
                <w:bCs/>
                <w:noProof/>
                <w:sz w:val="18"/>
                <w:szCs w:val="18"/>
              </w:rPr>
              <w:t xml:space="preserve"> indicates that the UE shall include, if available, WLAN Station Count in measurement reports.</w:t>
            </w:r>
          </w:p>
        </w:tc>
      </w:tr>
      <w:tr w:rsidR="00477744" w:rsidRPr="001662C6" w14:paraId="0467F7C0" w14:textId="77777777" w:rsidTr="00901EE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2D8135C" w14:textId="77777777" w:rsidR="00477744" w:rsidRPr="001662C6" w:rsidRDefault="00477744" w:rsidP="00901EE0">
            <w:pPr>
              <w:pStyle w:val="TAL"/>
              <w:rPr>
                <w:b/>
                <w:i/>
              </w:rPr>
            </w:pPr>
            <w:r w:rsidRPr="001662C6">
              <w:rPr>
                <w:b/>
                <w:i/>
              </w:rPr>
              <w:t>b1-ThresholdGERAN, b2-Threshold2GERAN</w:t>
            </w:r>
          </w:p>
          <w:p w14:paraId="266B7B5A" w14:textId="77777777" w:rsidR="00477744" w:rsidRPr="001662C6" w:rsidRDefault="00477744" w:rsidP="00901EE0">
            <w:pPr>
              <w:pStyle w:val="TAL"/>
              <w:rPr>
                <w:lang w:eastAsia="en-GB"/>
              </w:rPr>
            </w:pPr>
            <w:r w:rsidRPr="001662C6">
              <w:rPr>
                <w:lang w:eastAsia="en-GB"/>
              </w:rPr>
              <w:t>The actual value is field value – 110 dBm.</w:t>
            </w:r>
          </w:p>
        </w:tc>
      </w:tr>
      <w:tr w:rsidR="00477744" w:rsidRPr="001662C6" w14:paraId="58579A0D" w14:textId="77777777" w:rsidTr="00901EE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398423D" w14:textId="77777777" w:rsidR="00477744" w:rsidRPr="001662C6" w:rsidRDefault="00477744" w:rsidP="00901EE0">
            <w:pPr>
              <w:pStyle w:val="TAL"/>
              <w:rPr>
                <w:b/>
                <w:i/>
              </w:rPr>
            </w:pPr>
            <w:r w:rsidRPr="001662C6">
              <w:rPr>
                <w:b/>
                <w:i/>
              </w:rPr>
              <w:t>b1-ThresholdUTRA, b2-Threshold2UTRA</w:t>
            </w:r>
          </w:p>
          <w:p w14:paraId="2331EE8F" w14:textId="77777777" w:rsidR="00477744" w:rsidRPr="001662C6" w:rsidRDefault="00477744" w:rsidP="00901EE0">
            <w:pPr>
              <w:pStyle w:val="TAL"/>
              <w:rPr>
                <w:lang w:eastAsia="en-GB"/>
              </w:rPr>
            </w:pPr>
            <w:r w:rsidRPr="001662C6">
              <w:rPr>
                <w:i/>
                <w:lang w:eastAsia="en-GB"/>
              </w:rPr>
              <w:t>utra-RSCP</w:t>
            </w:r>
            <w:r w:rsidRPr="001662C6">
              <w:rPr>
                <w:lang w:eastAsia="en-GB"/>
              </w:rPr>
              <w:t xml:space="preserve"> corresponds to CPICH_RSCP in TS 25.133 [29] for FDD and P-CCPCH_RSCP in TS 25.123 [30] for TDD. </w:t>
            </w:r>
            <w:r w:rsidRPr="001662C6">
              <w:rPr>
                <w:i/>
                <w:lang w:eastAsia="en-GB"/>
              </w:rPr>
              <w:t>utra-EcN0</w:t>
            </w:r>
            <w:r w:rsidRPr="001662C6">
              <w:rPr>
                <w:lang w:eastAsia="en-GB"/>
              </w:rPr>
              <w:t xml:space="preserve"> corresponds to CPICH_Ec/No in TS 25.133 [29] for FDD, and is not applicable for TDD.</w:t>
            </w:r>
          </w:p>
          <w:p w14:paraId="4D99B9F7" w14:textId="77777777" w:rsidR="00477744" w:rsidRPr="001662C6" w:rsidRDefault="00477744" w:rsidP="00901EE0">
            <w:pPr>
              <w:pStyle w:val="TAL"/>
              <w:rPr>
                <w:lang w:eastAsia="en-GB"/>
              </w:rPr>
            </w:pPr>
            <w:r w:rsidRPr="001662C6">
              <w:rPr>
                <w:lang w:eastAsia="en-GB"/>
              </w:rPr>
              <w:t xml:space="preserve">For </w:t>
            </w:r>
            <w:r w:rsidRPr="001662C6">
              <w:rPr>
                <w:i/>
                <w:lang w:eastAsia="en-GB"/>
              </w:rPr>
              <w:t>utra-RSCP</w:t>
            </w:r>
            <w:r w:rsidRPr="001662C6">
              <w:rPr>
                <w:lang w:eastAsia="en-GB"/>
              </w:rPr>
              <w:t>: The actual value is field value – 115 dBm.</w:t>
            </w:r>
          </w:p>
          <w:p w14:paraId="1D8026A7" w14:textId="77777777" w:rsidR="00477744" w:rsidRPr="001662C6" w:rsidRDefault="00477744" w:rsidP="00901EE0">
            <w:pPr>
              <w:pStyle w:val="TAL"/>
              <w:rPr>
                <w:b/>
                <w:bCs/>
                <w:i/>
                <w:noProof/>
                <w:lang w:eastAsia="ko-KR"/>
              </w:rPr>
            </w:pPr>
            <w:r w:rsidRPr="001662C6">
              <w:rPr>
                <w:lang w:eastAsia="en-GB"/>
              </w:rPr>
              <w:t xml:space="preserve">For </w:t>
            </w:r>
            <w:r w:rsidRPr="001662C6">
              <w:rPr>
                <w:i/>
                <w:lang w:eastAsia="en-GB"/>
              </w:rPr>
              <w:t>utra-EcN0</w:t>
            </w:r>
            <w:r w:rsidRPr="001662C6">
              <w:rPr>
                <w:lang w:eastAsia="en-GB"/>
              </w:rPr>
              <w:t>: The actual value is (field value – 49)/2 dB.</w:t>
            </w:r>
          </w:p>
        </w:tc>
      </w:tr>
      <w:tr w:rsidR="00477744" w:rsidRPr="001662C6" w14:paraId="78FDACC8" w14:textId="77777777" w:rsidTr="00901EE0">
        <w:trPr>
          <w:gridAfter w:val="1"/>
          <w:wAfter w:w="6" w:type="dxa"/>
          <w:cantSplit/>
        </w:trPr>
        <w:tc>
          <w:tcPr>
            <w:tcW w:w="9639" w:type="dxa"/>
            <w:tcBorders>
              <w:top w:val="single" w:sz="4" w:space="0" w:color="808080"/>
            </w:tcBorders>
          </w:tcPr>
          <w:p w14:paraId="33BDC635" w14:textId="77777777" w:rsidR="00477744" w:rsidRPr="001662C6" w:rsidRDefault="00477744" w:rsidP="00901EE0">
            <w:pPr>
              <w:pStyle w:val="TAL"/>
              <w:rPr>
                <w:b/>
                <w:bCs/>
                <w:i/>
                <w:noProof/>
                <w:lang w:eastAsia="en-GB"/>
              </w:rPr>
            </w:pPr>
            <w:r w:rsidRPr="001662C6">
              <w:rPr>
                <w:b/>
                <w:bCs/>
                <w:i/>
                <w:noProof/>
                <w:lang w:eastAsia="en-GB"/>
              </w:rPr>
              <w:t>timeToTrigger</w:t>
            </w:r>
          </w:p>
          <w:p w14:paraId="12699ECC" w14:textId="77777777" w:rsidR="00477744" w:rsidRPr="001662C6" w:rsidRDefault="00477744" w:rsidP="00901EE0">
            <w:pPr>
              <w:pStyle w:val="TAL"/>
              <w:rPr>
                <w:lang w:eastAsia="en-GB"/>
              </w:rPr>
            </w:pPr>
            <w:r w:rsidRPr="001662C6">
              <w:rPr>
                <w:lang w:eastAsia="en-GB"/>
              </w:rPr>
              <w:t>Time during which specific criteria for the event needs to be met in order to trigger a measurement report.</w:t>
            </w:r>
          </w:p>
        </w:tc>
      </w:tr>
      <w:tr w:rsidR="00477744" w:rsidRPr="001662C6" w14:paraId="0A9B8885" w14:textId="77777777" w:rsidTr="00901EE0">
        <w:trPr>
          <w:gridAfter w:val="1"/>
          <w:wAfter w:w="6" w:type="dxa"/>
          <w:cantSplit/>
        </w:trPr>
        <w:tc>
          <w:tcPr>
            <w:tcW w:w="9639" w:type="dxa"/>
            <w:tcBorders>
              <w:top w:val="single" w:sz="4" w:space="0" w:color="808080"/>
              <w:bottom w:val="single" w:sz="4" w:space="0" w:color="808080"/>
            </w:tcBorders>
          </w:tcPr>
          <w:p w14:paraId="36DA6919" w14:textId="77777777" w:rsidR="00477744" w:rsidRPr="001662C6" w:rsidRDefault="00477744" w:rsidP="00901EE0">
            <w:pPr>
              <w:pStyle w:val="TAL"/>
              <w:rPr>
                <w:b/>
                <w:bCs/>
                <w:i/>
                <w:iCs/>
                <w:lang w:eastAsia="en-GB"/>
              </w:rPr>
            </w:pPr>
            <w:r w:rsidRPr="001662C6">
              <w:rPr>
                <w:b/>
                <w:bCs/>
                <w:i/>
                <w:iCs/>
                <w:lang w:eastAsia="en-GB"/>
              </w:rPr>
              <w:t>triggerType</w:t>
            </w:r>
          </w:p>
          <w:p w14:paraId="73FEA20B" w14:textId="77777777" w:rsidR="00477744" w:rsidRPr="001662C6" w:rsidRDefault="00477744" w:rsidP="00901EE0">
            <w:pPr>
              <w:pStyle w:val="TAL"/>
              <w:rPr>
                <w:b/>
                <w:bCs/>
                <w:i/>
                <w:noProof/>
                <w:lang w:eastAsia="en-GB"/>
              </w:rPr>
            </w:pPr>
            <w:r w:rsidRPr="001662C6">
              <w:rPr>
                <w:bCs/>
                <w:noProof/>
                <w:lang w:eastAsia="en-GB"/>
              </w:rPr>
              <w:t xml:space="preserve">E-UTRAN does not configure the value </w:t>
            </w:r>
            <w:r w:rsidRPr="001662C6">
              <w:rPr>
                <w:i/>
                <w:iCs/>
                <w:lang w:eastAsia="en-GB"/>
              </w:rPr>
              <w:t>periodical</w:t>
            </w:r>
            <w:r w:rsidRPr="001662C6">
              <w:rPr>
                <w:bCs/>
                <w:iCs/>
                <w:lang w:eastAsia="en-GB"/>
              </w:rPr>
              <w:t xml:space="preserve"> in </w:t>
            </w:r>
            <w:r w:rsidRPr="001662C6">
              <w:rPr>
                <w:bCs/>
                <w:noProof/>
                <w:lang w:eastAsia="en-GB"/>
              </w:rPr>
              <w:t xml:space="preserve">case </w:t>
            </w:r>
            <w:r w:rsidRPr="001662C6">
              <w:rPr>
                <w:i/>
                <w:iCs/>
                <w:lang w:eastAsia="en-GB"/>
              </w:rPr>
              <w:t>reportConfig</w:t>
            </w:r>
            <w:r w:rsidRPr="001662C6">
              <w:rPr>
                <w:lang w:eastAsia="en-GB"/>
              </w:rPr>
              <w:t xml:space="preserve"> is linked to a </w:t>
            </w:r>
            <w:r w:rsidRPr="001662C6">
              <w:rPr>
                <w:i/>
                <w:iCs/>
                <w:lang w:eastAsia="en-GB"/>
              </w:rPr>
              <w:t>measObject</w:t>
            </w:r>
            <w:r w:rsidRPr="001662C6">
              <w:rPr>
                <w:lang w:eastAsia="en-GB"/>
              </w:rPr>
              <w:t xml:space="preserve"> set to </w:t>
            </w:r>
            <w:r w:rsidRPr="001662C6">
              <w:rPr>
                <w:i/>
                <w:iCs/>
                <w:lang w:eastAsia="en-GB"/>
              </w:rPr>
              <w:t>measObjectWLAN</w:t>
            </w:r>
            <w:r w:rsidRPr="001662C6">
              <w:rPr>
                <w:lang w:eastAsia="en-GB"/>
              </w:rPr>
              <w:t>.</w:t>
            </w:r>
          </w:p>
        </w:tc>
      </w:tr>
      <w:tr w:rsidR="00477744" w:rsidRPr="001662C6" w14:paraId="600B2EE2" w14:textId="77777777" w:rsidTr="00901EE0">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BD107FF" w14:textId="77777777" w:rsidR="00477744" w:rsidRPr="001662C6" w:rsidRDefault="00477744" w:rsidP="00901EE0">
            <w:pPr>
              <w:keepNext/>
              <w:keepLines/>
              <w:spacing w:after="0"/>
              <w:rPr>
                <w:rFonts w:ascii="Arial" w:hAnsi="Arial"/>
                <w:b/>
                <w:bCs/>
                <w:i/>
                <w:noProof/>
                <w:sz w:val="18"/>
              </w:rPr>
            </w:pPr>
            <w:r w:rsidRPr="001662C6">
              <w:rPr>
                <w:rFonts w:ascii="Arial" w:hAnsi="Arial"/>
                <w:b/>
                <w:bCs/>
                <w:i/>
                <w:noProof/>
                <w:sz w:val="18"/>
              </w:rPr>
              <w:t>useAutonomousGapsNR</w:t>
            </w:r>
          </w:p>
          <w:p w14:paraId="6D2C8585" w14:textId="77777777" w:rsidR="00477744" w:rsidRPr="001662C6" w:rsidRDefault="00477744" w:rsidP="00901EE0">
            <w:pPr>
              <w:pStyle w:val="TAL"/>
              <w:rPr>
                <w:b/>
                <w:bCs/>
                <w:i/>
                <w:iCs/>
                <w:lang w:eastAsia="en-GB"/>
              </w:rPr>
            </w:pPr>
            <w:r w:rsidRPr="001662C6">
              <w:rPr>
                <w:iCs/>
                <w:noProof/>
                <w:lang w:eastAsia="en-GB"/>
              </w:rPr>
              <w:t xml:space="preserve">The field applies to the </w:t>
            </w:r>
            <w:r w:rsidRPr="001662C6">
              <w:rPr>
                <w:i/>
                <w:noProof/>
                <w:lang w:eastAsia="en-GB"/>
              </w:rPr>
              <w:t>reportCGI</w:t>
            </w:r>
            <w:r w:rsidRPr="001662C6">
              <w:rPr>
                <w:iCs/>
                <w:noProof/>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sidRPr="001662C6">
              <w:rPr>
                <w:i/>
                <w:iCs/>
                <w:noProof/>
                <w:lang w:eastAsia="en-GB"/>
              </w:rPr>
              <w:t>reportConfig</w:t>
            </w:r>
            <w:r w:rsidRPr="001662C6">
              <w:rPr>
                <w:iCs/>
                <w:noProof/>
                <w:lang w:eastAsia="en-GB"/>
              </w:rPr>
              <w:t xml:space="preserve"> is linked to a </w:t>
            </w:r>
            <w:r w:rsidRPr="001662C6">
              <w:rPr>
                <w:i/>
                <w:iCs/>
                <w:noProof/>
                <w:lang w:eastAsia="en-GB"/>
              </w:rPr>
              <w:t>measObject</w:t>
            </w:r>
            <w:r w:rsidRPr="001662C6">
              <w:rPr>
                <w:iCs/>
                <w:noProof/>
                <w:lang w:eastAsia="en-GB"/>
              </w:rPr>
              <w:t xml:space="preserve"> set to </w:t>
            </w:r>
            <w:r w:rsidRPr="001662C6">
              <w:rPr>
                <w:i/>
                <w:iCs/>
                <w:noProof/>
                <w:lang w:eastAsia="en-GB"/>
              </w:rPr>
              <w:t>measObjectNR</w:t>
            </w:r>
            <w:r w:rsidRPr="001662C6">
              <w:rPr>
                <w:iCs/>
                <w:noProof/>
                <w:lang w:eastAsia="en-GB"/>
              </w:rPr>
              <w:t>.</w:t>
            </w:r>
          </w:p>
        </w:tc>
      </w:tr>
    </w:tbl>
    <w:p w14:paraId="28127FC6" w14:textId="77777777" w:rsidR="00477744" w:rsidRPr="001662C6" w:rsidRDefault="00477744" w:rsidP="0047774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477744" w:rsidRPr="001662C6" w14:paraId="7F033990" w14:textId="77777777" w:rsidTr="00901EE0">
        <w:trPr>
          <w:gridAfter w:val="1"/>
          <w:wAfter w:w="6" w:type="dxa"/>
          <w:cantSplit/>
          <w:tblHeader/>
        </w:trPr>
        <w:tc>
          <w:tcPr>
            <w:tcW w:w="2268" w:type="dxa"/>
          </w:tcPr>
          <w:p w14:paraId="68BCA971" w14:textId="77777777" w:rsidR="00477744" w:rsidRPr="001662C6" w:rsidRDefault="00477744" w:rsidP="00901EE0">
            <w:pPr>
              <w:pStyle w:val="TAH"/>
              <w:rPr>
                <w:iCs/>
                <w:lang w:eastAsia="en-GB"/>
              </w:rPr>
            </w:pPr>
            <w:r w:rsidRPr="001662C6">
              <w:rPr>
                <w:iCs/>
                <w:lang w:eastAsia="en-GB"/>
              </w:rPr>
              <w:t>Conditional presence</w:t>
            </w:r>
          </w:p>
        </w:tc>
        <w:tc>
          <w:tcPr>
            <w:tcW w:w="7371" w:type="dxa"/>
          </w:tcPr>
          <w:p w14:paraId="28BD3E13" w14:textId="77777777" w:rsidR="00477744" w:rsidRPr="001662C6" w:rsidRDefault="00477744" w:rsidP="00901EE0">
            <w:pPr>
              <w:pStyle w:val="TAH"/>
              <w:rPr>
                <w:lang w:eastAsia="en-GB"/>
              </w:rPr>
            </w:pPr>
            <w:r w:rsidRPr="001662C6">
              <w:rPr>
                <w:iCs/>
                <w:lang w:eastAsia="en-GB"/>
              </w:rPr>
              <w:t>Explanation</w:t>
            </w:r>
          </w:p>
        </w:tc>
      </w:tr>
      <w:tr w:rsidR="00477744" w:rsidRPr="001662C6" w14:paraId="2676196A" w14:textId="77777777" w:rsidTr="00901EE0">
        <w:trPr>
          <w:gridAfter w:val="1"/>
          <w:wAfter w:w="6" w:type="dxa"/>
          <w:cantSplit/>
        </w:trPr>
        <w:tc>
          <w:tcPr>
            <w:tcW w:w="2268" w:type="dxa"/>
          </w:tcPr>
          <w:p w14:paraId="39C44146" w14:textId="77777777" w:rsidR="00477744" w:rsidRPr="001662C6" w:rsidRDefault="00477744" w:rsidP="00901EE0">
            <w:pPr>
              <w:pStyle w:val="TAL"/>
              <w:rPr>
                <w:i/>
                <w:noProof/>
                <w:lang w:eastAsia="en-GB"/>
              </w:rPr>
            </w:pPr>
            <w:r w:rsidRPr="001662C6">
              <w:rPr>
                <w:i/>
                <w:noProof/>
                <w:lang w:eastAsia="en-GB"/>
              </w:rPr>
              <w:t>reportCGI</w:t>
            </w:r>
          </w:p>
        </w:tc>
        <w:tc>
          <w:tcPr>
            <w:tcW w:w="7371" w:type="dxa"/>
          </w:tcPr>
          <w:p w14:paraId="3908ECED" w14:textId="77777777" w:rsidR="00477744" w:rsidRPr="001662C6" w:rsidRDefault="00477744" w:rsidP="00901EE0">
            <w:pPr>
              <w:pStyle w:val="TAL"/>
              <w:rPr>
                <w:lang w:eastAsia="en-GB"/>
              </w:rPr>
            </w:pPr>
            <w:r w:rsidRPr="001662C6">
              <w:rPr>
                <w:lang w:eastAsia="en-GB"/>
              </w:rPr>
              <w:t xml:space="preserve">The field is optional, need OR, in case </w:t>
            </w:r>
            <w:r w:rsidRPr="001662C6">
              <w:rPr>
                <w:i/>
                <w:lang w:eastAsia="en-GB"/>
              </w:rPr>
              <w:t>purpose</w:t>
            </w:r>
            <w:r w:rsidRPr="001662C6">
              <w:rPr>
                <w:lang w:eastAsia="en-GB"/>
              </w:rPr>
              <w:t xml:space="preserve"> is included and set to </w:t>
            </w:r>
            <w:r w:rsidRPr="001662C6">
              <w:rPr>
                <w:i/>
                <w:lang w:eastAsia="en-GB"/>
              </w:rPr>
              <w:t>reportCGI</w:t>
            </w:r>
            <w:r w:rsidRPr="001662C6">
              <w:rPr>
                <w:lang w:eastAsia="en-GB"/>
              </w:rPr>
              <w:t>; otherwise the field is not present and the UE shall delete any existing value for this field.</w:t>
            </w:r>
          </w:p>
        </w:tc>
      </w:tr>
      <w:tr w:rsidR="00477744" w:rsidRPr="001662C6" w14:paraId="64790BDE" w14:textId="77777777" w:rsidTr="00901EE0">
        <w:trPr>
          <w:cantSplit/>
        </w:trPr>
        <w:tc>
          <w:tcPr>
            <w:tcW w:w="2269" w:type="dxa"/>
            <w:tcBorders>
              <w:top w:val="single" w:sz="4" w:space="0" w:color="808080"/>
              <w:left w:val="single" w:sz="4" w:space="0" w:color="808080"/>
              <w:bottom w:val="single" w:sz="4" w:space="0" w:color="808080"/>
              <w:right w:val="single" w:sz="4" w:space="0" w:color="808080"/>
            </w:tcBorders>
          </w:tcPr>
          <w:p w14:paraId="1BB9BEC4" w14:textId="77777777" w:rsidR="00477744" w:rsidRPr="001662C6" w:rsidRDefault="00477744" w:rsidP="00901EE0">
            <w:pPr>
              <w:pStyle w:val="TAL"/>
              <w:rPr>
                <w:i/>
                <w:noProof/>
                <w:lang w:eastAsia="en-GB"/>
              </w:rPr>
            </w:pPr>
            <w:r w:rsidRPr="001662C6">
              <w:rPr>
                <w:i/>
                <w:noProof/>
                <w:lang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14:paraId="3FD83514" w14:textId="77777777" w:rsidR="00477744" w:rsidRPr="001662C6" w:rsidRDefault="00477744" w:rsidP="00901EE0">
            <w:pPr>
              <w:pStyle w:val="TAL"/>
              <w:rPr>
                <w:lang w:eastAsia="en-GB"/>
              </w:rPr>
            </w:pPr>
            <w:r w:rsidRPr="001662C6">
              <w:rPr>
                <w:lang w:eastAsia="en-GB"/>
              </w:rPr>
              <w:t xml:space="preserve">The field is optional, need OR, in case </w:t>
            </w:r>
            <w:r w:rsidRPr="001662C6">
              <w:rPr>
                <w:i/>
                <w:lang w:eastAsia="en-GB"/>
              </w:rPr>
              <w:t>purpose</w:t>
            </w:r>
            <w:r w:rsidRPr="001662C6">
              <w:rPr>
                <w:lang w:eastAsia="en-GB"/>
              </w:rPr>
              <w:t xml:space="preserve"> is included and set to </w:t>
            </w:r>
            <w:r w:rsidRPr="001662C6">
              <w:rPr>
                <w:i/>
                <w:lang w:eastAsia="en-GB"/>
              </w:rPr>
              <w:t>reportCGI,</w:t>
            </w:r>
            <w:r w:rsidRPr="001662C6">
              <w:rPr>
                <w:lang w:eastAsia="en-GB"/>
              </w:rPr>
              <w:t xml:space="preserve"> </w:t>
            </w:r>
            <w:r w:rsidRPr="001662C6">
              <w:rPr>
                <w:lang w:eastAsia="zh-CN"/>
              </w:rPr>
              <w:t xml:space="preserve">and </w:t>
            </w:r>
            <w:r w:rsidRPr="001662C6">
              <w:rPr>
                <w:i/>
                <w:lang w:eastAsia="zh-CN"/>
              </w:rPr>
              <w:t>reportConfig</w:t>
            </w:r>
            <w:r w:rsidRPr="001662C6">
              <w:rPr>
                <w:lang w:eastAsia="zh-CN"/>
              </w:rPr>
              <w:t xml:space="preserve"> is linked to a </w:t>
            </w:r>
            <w:r w:rsidRPr="001662C6">
              <w:rPr>
                <w:i/>
                <w:lang w:eastAsia="zh-CN"/>
              </w:rPr>
              <w:t>measObject</w:t>
            </w:r>
            <w:r w:rsidRPr="001662C6">
              <w:rPr>
                <w:lang w:eastAsia="zh-CN"/>
              </w:rPr>
              <w:t xml:space="preserve"> set to </w:t>
            </w:r>
            <w:r w:rsidRPr="001662C6">
              <w:rPr>
                <w:i/>
                <w:lang w:eastAsia="zh-CN"/>
              </w:rPr>
              <w:t>measObjectNR</w:t>
            </w:r>
            <w:r w:rsidRPr="001662C6">
              <w:rPr>
                <w:lang w:eastAsia="zh-CN"/>
              </w:rPr>
              <w:t xml:space="preserve">, </w:t>
            </w:r>
            <w:r w:rsidRPr="001662C6">
              <w:rPr>
                <w:lang w:eastAsia="en-GB"/>
              </w:rPr>
              <w:t>otherwise the field is not present and the UE shall delete any existing value for this field.</w:t>
            </w:r>
          </w:p>
        </w:tc>
      </w:tr>
      <w:bookmarkEnd w:id="38"/>
      <w:bookmarkEnd w:id="39"/>
      <w:bookmarkEnd w:id="40"/>
      <w:bookmarkEnd w:id="41"/>
      <w:bookmarkEnd w:id="42"/>
      <w:bookmarkEnd w:id="43"/>
      <w:bookmarkEnd w:id="44"/>
      <w:bookmarkEnd w:id="45"/>
    </w:tbl>
    <w:p w14:paraId="091B9089" w14:textId="77777777" w:rsidR="00B52242" w:rsidRPr="006E3574" w:rsidRDefault="00B52242" w:rsidP="002D7B4E">
      <w:pPr>
        <w:rPr>
          <w:color w:val="FF0000"/>
        </w:rPr>
      </w:pPr>
    </w:p>
    <w:bookmarkEnd w:id="1"/>
    <w:bookmarkEnd w:id="2"/>
    <w:bookmarkEnd w:id="3"/>
    <w:bookmarkEnd w:id="4"/>
    <w:bookmarkEnd w:id="5"/>
    <w:p w14:paraId="646D5FA5" w14:textId="1FD62604" w:rsidR="001E41F3" w:rsidRDefault="002D7B4E" w:rsidP="000D7713">
      <w:pPr>
        <w:rPr>
          <w:color w:val="FF0000"/>
        </w:rPr>
      </w:pPr>
      <w:r w:rsidRPr="006E3574">
        <w:rPr>
          <w:color w:val="FF0000"/>
        </w:rPr>
        <w:t xml:space="preserve">/* </w:t>
      </w:r>
      <w:r>
        <w:rPr>
          <w:color w:val="FF0000"/>
        </w:rPr>
        <w:t>End of change</w:t>
      </w:r>
      <w:r w:rsidRPr="006E3574">
        <w:rPr>
          <w:color w:val="FF0000"/>
        </w:rPr>
        <w:t xml:space="preserve"> */</w:t>
      </w:r>
      <w:bookmarkEnd w:id="6"/>
      <w:bookmarkEnd w:id="7"/>
      <w:bookmarkEnd w:id="8"/>
      <w:bookmarkEnd w:id="9"/>
      <w:bookmarkEnd w:id="10"/>
      <w:bookmarkEnd w:id="11"/>
      <w:bookmarkEnd w:id="12"/>
      <w:bookmarkEnd w:id="13"/>
      <w:bookmarkEnd w:id="14"/>
      <w:bookmarkEnd w:id="15"/>
      <w:bookmarkEnd w:id="16"/>
    </w:p>
    <w:p w14:paraId="3970CA31" w14:textId="2262985E" w:rsidR="00FE1A29" w:rsidRDefault="00FE1A29" w:rsidP="00FE1A29">
      <w:pPr>
        <w:rPr>
          <w:color w:val="FF0000"/>
        </w:rPr>
      </w:pPr>
      <w:r w:rsidRPr="006E3574">
        <w:rPr>
          <w:color w:val="FF0000"/>
        </w:rPr>
        <w:t xml:space="preserve">/* </w:t>
      </w:r>
      <w:r>
        <w:rPr>
          <w:color w:val="FF0000"/>
        </w:rPr>
        <w:t>Start of next change</w:t>
      </w:r>
      <w:r w:rsidRPr="006E3574">
        <w:rPr>
          <w:color w:val="FF0000"/>
        </w:rPr>
        <w:t xml:space="preserve"> */</w:t>
      </w:r>
    </w:p>
    <w:p w14:paraId="53962119" w14:textId="77777777" w:rsidR="00DD0733" w:rsidRPr="001662C6" w:rsidRDefault="00DD0733" w:rsidP="00DD0733">
      <w:pPr>
        <w:pStyle w:val="Heading3"/>
      </w:pPr>
      <w:bookmarkStart w:id="69" w:name="_Toc20487460"/>
      <w:bookmarkStart w:id="70" w:name="_Toc29342759"/>
      <w:bookmarkStart w:id="71" w:name="_Toc29343898"/>
      <w:bookmarkStart w:id="72" w:name="_Toc36567164"/>
      <w:bookmarkStart w:id="73" w:name="_Toc36810610"/>
      <w:bookmarkStart w:id="74" w:name="_Toc36846974"/>
      <w:bookmarkStart w:id="75" w:name="_Toc36939627"/>
      <w:bookmarkStart w:id="76" w:name="_Toc37082607"/>
      <w:bookmarkStart w:id="77" w:name="_Toc46481248"/>
      <w:bookmarkStart w:id="78" w:name="_Toc46482482"/>
      <w:bookmarkStart w:id="79" w:name="_Toc46483716"/>
      <w:bookmarkStart w:id="80" w:name="_Toc67997522"/>
      <w:r w:rsidRPr="001662C6">
        <w:t>6.3.6</w:t>
      </w:r>
      <w:r w:rsidRPr="001662C6">
        <w:tab/>
        <w:t>Other information elements</w:t>
      </w:r>
      <w:bookmarkEnd w:id="69"/>
      <w:bookmarkEnd w:id="70"/>
      <w:bookmarkEnd w:id="71"/>
      <w:bookmarkEnd w:id="72"/>
      <w:bookmarkEnd w:id="73"/>
      <w:bookmarkEnd w:id="74"/>
      <w:bookmarkEnd w:id="75"/>
      <w:bookmarkEnd w:id="76"/>
      <w:bookmarkEnd w:id="77"/>
      <w:bookmarkEnd w:id="78"/>
      <w:bookmarkEnd w:id="79"/>
      <w:bookmarkEnd w:id="80"/>
    </w:p>
    <w:p w14:paraId="6B427DE6" w14:textId="77777777" w:rsidR="00151B83" w:rsidRPr="00B52242" w:rsidRDefault="00151B83" w:rsidP="00151B83">
      <w:pPr>
        <w:rPr>
          <w:rFonts w:ascii="Arial" w:hAnsi="Arial"/>
          <w:sz w:val="28"/>
          <w:lang w:eastAsia="ja-JP"/>
        </w:rPr>
      </w:pPr>
      <w:r w:rsidRPr="006E3574">
        <w:rPr>
          <w:color w:val="FF0000"/>
        </w:rPr>
        <w:t xml:space="preserve">/* </w:t>
      </w:r>
      <w:r>
        <w:rPr>
          <w:color w:val="FF0000"/>
        </w:rPr>
        <w:t>Unaffected IEs are excluded</w:t>
      </w:r>
      <w:r w:rsidRPr="006E3574">
        <w:rPr>
          <w:color w:val="FF0000"/>
        </w:rPr>
        <w:t>*/</w:t>
      </w:r>
    </w:p>
    <w:p w14:paraId="615B97CB" w14:textId="77777777" w:rsidR="009D5726" w:rsidRPr="001662C6" w:rsidRDefault="009D5726" w:rsidP="009D5726">
      <w:pPr>
        <w:pStyle w:val="Heading4"/>
      </w:pPr>
      <w:bookmarkStart w:id="81" w:name="_Toc20487489"/>
      <w:bookmarkStart w:id="82" w:name="_Toc29342789"/>
      <w:bookmarkStart w:id="83" w:name="_Toc29343928"/>
      <w:bookmarkStart w:id="84" w:name="_Toc36567194"/>
      <w:bookmarkStart w:id="85" w:name="_Toc36810641"/>
      <w:bookmarkStart w:id="86" w:name="_Toc36847005"/>
      <w:bookmarkStart w:id="87" w:name="_Toc36939658"/>
      <w:bookmarkStart w:id="88" w:name="_Toc37082638"/>
      <w:bookmarkStart w:id="89" w:name="_Toc46481279"/>
      <w:bookmarkStart w:id="90" w:name="_Toc46482513"/>
      <w:bookmarkStart w:id="91" w:name="_Toc46483747"/>
      <w:bookmarkStart w:id="92" w:name="_Toc67997553"/>
      <w:r w:rsidRPr="001662C6">
        <w:t>–</w:t>
      </w:r>
      <w:r w:rsidRPr="001662C6">
        <w:tab/>
      </w:r>
      <w:r w:rsidRPr="001662C6">
        <w:rPr>
          <w:i/>
          <w:noProof/>
        </w:rPr>
        <w:t>UE-EUTRA-Capability</w:t>
      </w:r>
      <w:bookmarkEnd w:id="81"/>
      <w:bookmarkEnd w:id="82"/>
      <w:bookmarkEnd w:id="83"/>
      <w:bookmarkEnd w:id="84"/>
      <w:bookmarkEnd w:id="85"/>
      <w:bookmarkEnd w:id="86"/>
      <w:bookmarkEnd w:id="87"/>
      <w:bookmarkEnd w:id="88"/>
      <w:bookmarkEnd w:id="89"/>
      <w:bookmarkEnd w:id="90"/>
      <w:bookmarkEnd w:id="91"/>
      <w:bookmarkEnd w:id="92"/>
    </w:p>
    <w:p w14:paraId="11DB2B61" w14:textId="77777777" w:rsidR="009D5726" w:rsidRPr="001662C6" w:rsidRDefault="009D5726" w:rsidP="009D5726">
      <w:pPr>
        <w:rPr>
          <w:iCs/>
        </w:rPr>
      </w:pPr>
      <w:r w:rsidRPr="001662C6">
        <w:t xml:space="preserve">The IE </w:t>
      </w:r>
      <w:r w:rsidRPr="001662C6">
        <w:rPr>
          <w:i/>
          <w:noProof/>
        </w:rPr>
        <w:t>UE-EUTRA-Capability</w:t>
      </w:r>
      <w:r w:rsidRPr="001662C6">
        <w:rPr>
          <w:iCs/>
        </w:rPr>
        <w:t xml:space="preserve"> is used to convey the E-UTRA UE Radio Access Capability Parameters, see TS 36.306 [5], and the Feature Group Indicators for mandatory features (defined in Annexes B.1 and C.1) to the network.</w:t>
      </w:r>
      <w:r w:rsidRPr="001662C6">
        <w:t xml:space="preserve"> </w:t>
      </w:r>
      <w:r w:rsidRPr="001662C6">
        <w:rPr>
          <w:iCs/>
        </w:rPr>
        <w:t xml:space="preserve">The IE </w:t>
      </w:r>
      <w:r w:rsidRPr="001662C6">
        <w:rPr>
          <w:i/>
          <w:iCs/>
        </w:rPr>
        <w:t>UE-EUTRA-Capability</w:t>
      </w:r>
      <w:r w:rsidRPr="001662C6">
        <w:rPr>
          <w:iCs/>
        </w:rPr>
        <w:t xml:space="preserve"> is transferred in E-UTRA or in another RAT.</w:t>
      </w:r>
    </w:p>
    <w:p w14:paraId="201BD98B" w14:textId="77777777" w:rsidR="009D5726" w:rsidRPr="001662C6" w:rsidRDefault="009D5726" w:rsidP="009D5726">
      <w:pPr>
        <w:pStyle w:val="NO"/>
      </w:pPr>
      <w:r w:rsidRPr="001662C6">
        <w:t>NOTE 0:</w:t>
      </w:r>
      <w:r w:rsidRPr="001662C6">
        <w:tab/>
        <w:t>For (UE capability specific) guidelines on the use of keyword OPTIONAL, see Annex A.3.5.</w:t>
      </w:r>
    </w:p>
    <w:p w14:paraId="677570E7" w14:textId="77777777" w:rsidR="009D5726" w:rsidRPr="001662C6" w:rsidRDefault="009D5726" w:rsidP="009D5726">
      <w:pPr>
        <w:pStyle w:val="TH"/>
      </w:pPr>
      <w:r w:rsidRPr="001662C6">
        <w:rPr>
          <w:bCs/>
          <w:i/>
          <w:iCs/>
        </w:rPr>
        <w:t>UE-EUTRA-Capability</w:t>
      </w:r>
      <w:r w:rsidRPr="001662C6">
        <w:t xml:space="preserve"> information element</w:t>
      </w:r>
    </w:p>
    <w:p w14:paraId="1F792BBB" w14:textId="77777777" w:rsidR="009D5726" w:rsidRPr="001662C6" w:rsidRDefault="009D5726" w:rsidP="009D5726">
      <w:pPr>
        <w:pStyle w:val="PL"/>
        <w:shd w:val="clear" w:color="auto" w:fill="E6E6E6"/>
      </w:pPr>
      <w:r w:rsidRPr="001662C6">
        <w:t>-- ASN1START</w:t>
      </w:r>
    </w:p>
    <w:p w14:paraId="068F684C" w14:textId="77777777" w:rsidR="009D5726" w:rsidRPr="001662C6" w:rsidRDefault="009D5726" w:rsidP="009D5726">
      <w:pPr>
        <w:pStyle w:val="PL"/>
        <w:shd w:val="clear" w:color="auto" w:fill="E6E6E6"/>
      </w:pPr>
    </w:p>
    <w:p w14:paraId="46A0EA66" w14:textId="77777777" w:rsidR="009D5726" w:rsidRPr="001662C6" w:rsidRDefault="009D5726" w:rsidP="009D5726">
      <w:pPr>
        <w:pStyle w:val="PL"/>
        <w:shd w:val="clear" w:color="auto" w:fill="E6E6E6"/>
      </w:pPr>
      <w:r w:rsidRPr="001662C6">
        <w:t>UE-EUTRA-Capability</w:t>
      </w:r>
      <w:bookmarkStart w:id="93" w:name="OLE_LINK112"/>
      <w:bookmarkStart w:id="94" w:name="OLE_LINK113"/>
      <w:r w:rsidRPr="001662C6">
        <w:t xml:space="preserve"> :</w:t>
      </w:r>
      <w:bookmarkEnd w:id="93"/>
      <w:bookmarkEnd w:id="94"/>
      <w:r w:rsidRPr="001662C6">
        <w:t>:=</w:t>
      </w:r>
      <w:r w:rsidRPr="001662C6">
        <w:tab/>
      </w:r>
      <w:r w:rsidRPr="001662C6">
        <w:tab/>
      </w:r>
      <w:r w:rsidRPr="001662C6">
        <w:tab/>
        <w:t>SEQUENCE {</w:t>
      </w:r>
    </w:p>
    <w:p w14:paraId="264D2D23" w14:textId="77777777" w:rsidR="009D5726" w:rsidRPr="001662C6" w:rsidRDefault="009D5726" w:rsidP="009D5726">
      <w:pPr>
        <w:pStyle w:val="PL"/>
        <w:shd w:val="clear" w:color="auto" w:fill="E6E6E6"/>
      </w:pPr>
      <w:r w:rsidRPr="001662C6">
        <w:lastRenderedPageBreak/>
        <w:tab/>
        <w:t>accessStratumRelease</w:t>
      </w:r>
      <w:r w:rsidRPr="001662C6">
        <w:tab/>
      </w:r>
      <w:r w:rsidRPr="001662C6">
        <w:tab/>
      </w:r>
      <w:r w:rsidRPr="001662C6">
        <w:tab/>
        <w:t>AccessStratumRelease,</w:t>
      </w:r>
    </w:p>
    <w:p w14:paraId="79C968A2" w14:textId="77777777" w:rsidR="009D5726" w:rsidRPr="001662C6" w:rsidRDefault="009D5726" w:rsidP="009D5726">
      <w:pPr>
        <w:pStyle w:val="PL"/>
        <w:shd w:val="clear" w:color="auto" w:fill="E6E6E6"/>
      </w:pPr>
      <w:r w:rsidRPr="001662C6">
        <w:tab/>
        <w:t>ue-Category</w:t>
      </w:r>
      <w:r w:rsidRPr="001662C6">
        <w:tab/>
      </w:r>
      <w:r w:rsidRPr="001662C6">
        <w:tab/>
      </w:r>
      <w:r w:rsidRPr="001662C6">
        <w:tab/>
      </w:r>
      <w:r w:rsidRPr="001662C6">
        <w:tab/>
      </w:r>
      <w:r w:rsidRPr="001662C6">
        <w:tab/>
      </w:r>
      <w:r w:rsidRPr="001662C6">
        <w:tab/>
        <w:t>INTEGER (1..5),</w:t>
      </w:r>
    </w:p>
    <w:p w14:paraId="3EC015A6" w14:textId="77777777" w:rsidR="009D5726" w:rsidRPr="001662C6" w:rsidRDefault="009D5726" w:rsidP="009D5726">
      <w:pPr>
        <w:pStyle w:val="PL"/>
        <w:shd w:val="clear" w:color="auto" w:fill="E6E6E6"/>
      </w:pPr>
      <w:r w:rsidRPr="001662C6">
        <w:tab/>
        <w:t>pdcp-Parameters</w:t>
      </w:r>
      <w:r w:rsidRPr="001662C6">
        <w:tab/>
      </w:r>
      <w:r w:rsidRPr="001662C6">
        <w:tab/>
      </w:r>
      <w:r w:rsidRPr="001662C6">
        <w:tab/>
      </w:r>
      <w:r w:rsidRPr="001662C6">
        <w:tab/>
      </w:r>
      <w:r w:rsidRPr="001662C6">
        <w:tab/>
        <w:t>PDCP-Parameters,</w:t>
      </w:r>
    </w:p>
    <w:p w14:paraId="6A0B5273" w14:textId="77777777" w:rsidR="009D5726" w:rsidRPr="001662C6" w:rsidRDefault="009D5726" w:rsidP="009D5726">
      <w:pPr>
        <w:pStyle w:val="PL"/>
        <w:shd w:val="clear" w:color="auto" w:fill="E6E6E6"/>
      </w:pPr>
      <w:r w:rsidRPr="001662C6">
        <w:tab/>
        <w:t>phyLayerParameters</w:t>
      </w:r>
      <w:r w:rsidRPr="001662C6">
        <w:tab/>
      </w:r>
      <w:r w:rsidRPr="001662C6">
        <w:tab/>
      </w:r>
      <w:r w:rsidRPr="001662C6">
        <w:tab/>
      </w:r>
      <w:r w:rsidRPr="001662C6">
        <w:tab/>
        <w:t>PhyLayerParameters,</w:t>
      </w:r>
    </w:p>
    <w:p w14:paraId="4F66FB1D" w14:textId="77777777" w:rsidR="009D5726" w:rsidRPr="001662C6" w:rsidRDefault="009D5726" w:rsidP="009D5726">
      <w:pPr>
        <w:pStyle w:val="PL"/>
        <w:shd w:val="clear" w:color="auto" w:fill="E6E6E6"/>
      </w:pPr>
      <w:r w:rsidRPr="001662C6">
        <w:tab/>
        <w:t>rf-Parameters</w:t>
      </w:r>
      <w:r w:rsidRPr="001662C6">
        <w:tab/>
      </w:r>
      <w:r w:rsidRPr="001662C6">
        <w:tab/>
      </w:r>
      <w:r w:rsidRPr="001662C6">
        <w:tab/>
      </w:r>
      <w:r w:rsidRPr="001662C6">
        <w:tab/>
      </w:r>
      <w:r w:rsidRPr="001662C6">
        <w:tab/>
        <w:t>RF-Parameters,</w:t>
      </w:r>
    </w:p>
    <w:p w14:paraId="3CBC729C" w14:textId="77777777" w:rsidR="009D5726" w:rsidRPr="001662C6" w:rsidRDefault="009D5726" w:rsidP="009D5726">
      <w:pPr>
        <w:pStyle w:val="PL"/>
        <w:shd w:val="clear" w:color="auto" w:fill="E6E6E6"/>
      </w:pPr>
      <w:r w:rsidRPr="001662C6">
        <w:tab/>
        <w:t>measParameters</w:t>
      </w:r>
      <w:r w:rsidRPr="001662C6">
        <w:tab/>
      </w:r>
      <w:r w:rsidRPr="001662C6">
        <w:tab/>
      </w:r>
      <w:r w:rsidRPr="001662C6">
        <w:tab/>
      </w:r>
      <w:r w:rsidRPr="001662C6">
        <w:tab/>
      </w:r>
      <w:r w:rsidRPr="001662C6">
        <w:tab/>
        <w:t>MeasParameters,</w:t>
      </w:r>
    </w:p>
    <w:p w14:paraId="248593CE" w14:textId="77777777" w:rsidR="009D5726" w:rsidRPr="001662C6" w:rsidRDefault="009D5726" w:rsidP="009D5726">
      <w:pPr>
        <w:pStyle w:val="PL"/>
        <w:shd w:val="clear" w:color="auto" w:fill="E6E6E6"/>
      </w:pPr>
      <w:r w:rsidRPr="001662C6">
        <w:tab/>
        <w:t>featureGroupIndicators</w:t>
      </w:r>
      <w:r w:rsidRPr="001662C6">
        <w:tab/>
      </w:r>
      <w:r w:rsidRPr="001662C6">
        <w:tab/>
      </w:r>
      <w:r w:rsidRPr="001662C6">
        <w:tab/>
        <w:t>BIT STRING (SIZE (32))</w:t>
      </w:r>
      <w:r w:rsidRPr="001662C6">
        <w:tab/>
      </w:r>
      <w:r w:rsidRPr="001662C6">
        <w:tab/>
      </w:r>
      <w:r w:rsidRPr="001662C6">
        <w:tab/>
      </w:r>
      <w:r w:rsidRPr="001662C6">
        <w:tab/>
      </w:r>
      <w:r w:rsidRPr="001662C6">
        <w:tab/>
        <w:t>OPTIONAL,</w:t>
      </w:r>
    </w:p>
    <w:p w14:paraId="3384041A" w14:textId="77777777" w:rsidR="009D5726" w:rsidRPr="001662C6" w:rsidRDefault="009D5726" w:rsidP="009D5726">
      <w:pPr>
        <w:pStyle w:val="PL"/>
        <w:shd w:val="clear" w:color="auto" w:fill="E6E6E6"/>
      </w:pPr>
      <w:r w:rsidRPr="001662C6">
        <w:tab/>
        <w:t>interRAT-Parameters</w:t>
      </w:r>
      <w:r w:rsidRPr="001662C6">
        <w:tab/>
      </w:r>
      <w:r w:rsidRPr="001662C6">
        <w:tab/>
      </w:r>
      <w:r w:rsidRPr="001662C6">
        <w:tab/>
      </w:r>
      <w:r w:rsidRPr="001662C6">
        <w:tab/>
        <w:t>SEQUENCE {</w:t>
      </w:r>
    </w:p>
    <w:p w14:paraId="6A9E311C" w14:textId="77777777" w:rsidR="009D5726" w:rsidRPr="001662C6" w:rsidRDefault="009D5726" w:rsidP="009D5726">
      <w:pPr>
        <w:pStyle w:val="PL"/>
        <w:shd w:val="clear" w:color="auto" w:fill="E6E6E6"/>
      </w:pPr>
      <w:r w:rsidRPr="001662C6">
        <w:tab/>
      </w:r>
      <w:r w:rsidRPr="001662C6">
        <w:tab/>
        <w:t>utraFDD</w:t>
      </w:r>
      <w:r w:rsidRPr="001662C6">
        <w:tab/>
      </w:r>
      <w:r w:rsidRPr="001662C6">
        <w:tab/>
      </w:r>
      <w:r w:rsidRPr="001662C6">
        <w:tab/>
      </w:r>
      <w:r w:rsidRPr="001662C6">
        <w:tab/>
      </w:r>
      <w:r w:rsidRPr="001662C6">
        <w:tab/>
      </w:r>
      <w:r w:rsidRPr="001662C6">
        <w:tab/>
      </w:r>
      <w:r w:rsidRPr="001662C6">
        <w:tab/>
        <w:t>IRAT-ParametersUTRA-FDD</w:t>
      </w:r>
      <w:r w:rsidRPr="001662C6">
        <w:tab/>
      </w:r>
      <w:r w:rsidRPr="001662C6">
        <w:tab/>
      </w:r>
      <w:r w:rsidRPr="001662C6">
        <w:tab/>
      </w:r>
      <w:r w:rsidRPr="001662C6">
        <w:tab/>
        <w:t>OPTIONAL,</w:t>
      </w:r>
    </w:p>
    <w:p w14:paraId="51CEECF1" w14:textId="77777777" w:rsidR="009D5726" w:rsidRPr="001662C6" w:rsidRDefault="009D5726" w:rsidP="009D5726">
      <w:pPr>
        <w:pStyle w:val="PL"/>
        <w:shd w:val="clear" w:color="auto" w:fill="E6E6E6"/>
      </w:pPr>
      <w:r w:rsidRPr="001662C6">
        <w:tab/>
      </w:r>
      <w:r w:rsidRPr="001662C6">
        <w:tab/>
        <w:t>utraTDD128</w:t>
      </w:r>
      <w:r w:rsidRPr="001662C6">
        <w:tab/>
      </w:r>
      <w:r w:rsidRPr="001662C6">
        <w:tab/>
      </w:r>
      <w:r w:rsidRPr="001662C6">
        <w:tab/>
      </w:r>
      <w:r w:rsidRPr="001662C6">
        <w:tab/>
      </w:r>
      <w:r w:rsidRPr="001662C6">
        <w:tab/>
      </w:r>
      <w:r w:rsidRPr="001662C6">
        <w:tab/>
        <w:t>IRAT-ParametersUTRA-TDD128</w:t>
      </w:r>
      <w:r w:rsidRPr="001662C6">
        <w:tab/>
      </w:r>
      <w:r w:rsidRPr="001662C6">
        <w:tab/>
      </w:r>
      <w:r w:rsidRPr="001662C6">
        <w:tab/>
        <w:t>OPTIONAL,</w:t>
      </w:r>
    </w:p>
    <w:p w14:paraId="0A64B75D" w14:textId="77777777" w:rsidR="009D5726" w:rsidRPr="001662C6" w:rsidRDefault="009D5726" w:rsidP="009D5726">
      <w:pPr>
        <w:pStyle w:val="PL"/>
        <w:shd w:val="clear" w:color="auto" w:fill="E6E6E6"/>
      </w:pPr>
      <w:r w:rsidRPr="001662C6">
        <w:tab/>
      </w:r>
      <w:r w:rsidRPr="001662C6">
        <w:tab/>
        <w:t>utraTDD384</w:t>
      </w:r>
      <w:r w:rsidRPr="001662C6">
        <w:tab/>
      </w:r>
      <w:r w:rsidRPr="001662C6">
        <w:tab/>
      </w:r>
      <w:r w:rsidRPr="001662C6">
        <w:tab/>
      </w:r>
      <w:r w:rsidRPr="001662C6">
        <w:tab/>
      </w:r>
      <w:r w:rsidRPr="001662C6">
        <w:tab/>
      </w:r>
      <w:r w:rsidRPr="001662C6">
        <w:tab/>
        <w:t>IRAT-ParametersUTRA-TDD384</w:t>
      </w:r>
      <w:r w:rsidRPr="001662C6">
        <w:tab/>
      </w:r>
      <w:r w:rsidRPr="001662C6">
        <w:tab/>
      </w:r>
      <w:r w:rsidRPr="001662C6">
        <w:tab/>
        <w:t>OPTIONAL,</w:t>
      </w:r>
    </w:p>
    <w:p w14:paraId="54DB2E25" w14:textId="77777777" w:rsidR="009D5726" w:rsidRPr="001662C6" w:rsidRDefault="009D5726" w:rsidP="009D5726">
      <w:pPr>
        <w:pStyle w:val="PL"/>
        <w:shd w:val="clear" w:color="auto" w:fill="E6E6E6"/>
      </w:pPr>
      <w:r w:rsidRPr="001662C6">
        <w:tab/>
      </w:r>
      <w:r w:rsidRPr="001662C6">
        <w:tab/>
        <w:t>utraTDD768</w:t>
      </w:r>
      <w:r w:rsidRPr="001662C6">
        <w:tab/>
      </w:r>
      <w:r w:rsidRPr="001662C6">
        <w:tab/>
      </w:r>
      <w:r w:rsidRPr="001662C6">
        <w:tab/>
      </w:r>
      <w:r w:rsidRPr="001662C6">
        <w:tab/>
      </w:r>
      <w:r w:rsidRPr="001662C6">
        <w:tab/>
      </w:r>
      <w:r w:rsidRPr="001662C6">
        <w:tab/>
        <w:t>IRAT-ParametersUTRA-TDD768</w:t>
      </w:r>
      <w:r w:rsidRPr="001662C6">
        <w:tab/>
      </w:r>
      <w:r w:rsidRPr="001662C6">
        <w:tab/>
      </w:r>
      <w:r w:rsidRPr="001662C6">
        <w:tab/>
        <w:t>OPTIONAL,</w:t>
      </w:r>
    </w:p>
    <w:p w14:paraId="77862697" w14:textId="77777777" w:rsidR="009D5726" w:rsidRPr="001662C6" w:rsidRDefault="009D5726" w:rsidP="009D5726">
      <w:pPr>
        <w:pStyle w:val="PL"/>
        <w:shd w:val="clear" w:color="auto" w:fill="E6E6E6"/>
      </w:pPr>
      <w:r w:rsidRPr="001662C6">
        <w:tab/>
      </w:r>
      <w:r w:rsidRPr="001662C6">
        <w:tab/>
        <w:t>geran</w:t>
      </w:r>
      <w:r w:rsidRPr="001662C6">
        <w:tab/>
      </w:r>
      <w:r w:rsidRPr="001662C6">
        <w:tab/>
      </w:r>
      <w:r w:rsidRPr="001662C6">
        <w:tab/>
      </w:r>
      <w:r w:rsidRPr="001662C6">
        <w:tab/>
      </w:r>
      <w:r w:rsidRPr="001662C6">
        <w:tab/>
      </w:r>
      <w:r w:rsidRPr="001662C6">
        <w:tab/>
      </w:r>
      <w:r w:rsidRPr="001662C6">
        <w:tab/>
        <w:t>IRAT-ParametersGERAN</w:t>
      </w:r>
      <w:r w:rsidRPr="001662C6">
        <w:tab/>
      </w:r>
      <w:r w:rsidRPr="001662C6">
        <w:tab/>
      </w:r>
      <w:r w:rsidRPr="001662C6">
        <w:tab/>
      </w:r>
      <w:r w:rsidRPr="001662C6">
        <w:tab/>
        <w:t>OPTIONAL,</w:t>
      </w:r>
    </w:p>
    <w:p w14:paraId="7083774C" w14:textId="77777777" w:rsidR="009D5726" w:rsidRPr="001662C6" w:rsidRDefault="009D5726" w:rsidP="009D5726">
      <w:pPr>
        <w:pStyle w:val="PL"/>
        <w:shd w:val="clear" w:color="auto" w:fill="E6E6E6"/>
      </w:pPr>
      <w:r w:rsidRPr="001662C6">
        <w:tab/>
      </w:r>
      <w:r w:rsidRPr="001662C6">
        <w:tab/>
        <w:t>cdma2000-HRPD</w:t>
      </w:r>
      <w:r w:rsidRPr="001662C6">
        <w:tab/>
      </w:r>
      <w:r w:rsidRPr="001662C6">
        <w:tab/>
      </w:r>
      <w:r w:rsidRPr="001662C6">
        <w:tab/>
      </w:r>
      <w:r w:rsidRPr="001662C6">
        <w:tab/>
      </w:r>
      <w:r w:rsidRPr="001662C6">
        <w:tab/>
        <w:t>IRAT-ParametersCDMA2000-HRPD</w:t>
      </w:r>
      <w:r w:rsidRPr="001662C6">
        <w:tab/>
      </w:r>
      <w:r w:rsidRPr="001662C6">
        <w:tab/>
        <w:t>OPTIONAL,</w:t>
      </w:r>
    </w:p>
    <w:p w14:paraId="7E8495F7" w14:textId="77777777" w:rsidR="009D5726" w:rsidRPr="001662C6" w:rsidRDefault="009D5726" w:rsidP="009D5726">
      <w:pPr>
        <w:pStyle w:val="PL"/>
        <w:shd w:val="clear" w:color="auto" w:fill="E6E6E6"/>
      </w:pPr>
      <w:r w:rsidRPr="001662C6">
        <w:tab/>
      </w:r>
      <w:r w:rsidRPr="001662C6">
        <w:tab/>
        <w:t>cdma2000-1xRTT</w:t>
      </w:r>
      <w:r w:rsidRPr="001662C6">
        <w:tab/>
      </w:r>
      <w:r w:rsidRPr="001662C6">
        <w:tab/>
      </w:r>
      <w:r w:rsidRPr="001662C6">
        <w:tab/>
      </w:r>
      <w:r w:rsidRPr="001662C6">
        <w:tab/>
      </w:r>
      <w:r w:rsidRPr="001662C6">
        <w:tab/>
        <w:t>IRAT-ParametersCDMA2000-1XRTT</w:t>
      </w:r>
      <w:r w:rsidRPr="001662C6">
        <w:tab/>
      </w:r>
      <w:r w:rsidRPr="001662C6">
        <w:tab/>
        <w:t>OPTIONAL</w:t>
      </w:r>
    </w:p>
    <w:p w14:paraId="3F7A3292" w14:textId="77777777" w:rsidR="009D5726" w:rsidRPr="001662C6" w:rsidRDefault="009D5726" w:rsidP="009D5726">
      <w:pPr>
        <w:pStyle w:val="PL"/>
        <w:shd w:val="clear" w:color="auto" w:fill="E6E6E6"/>
      </w:pPr>
      <w:r w:rsidRPr="001662C6">
        <w:tab/>
        <w:t>},</w:t>
      </w:r>
    </w:p>
    <w:p w14:paraId="4DF2DF08"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t>UE-EUTRA-Capability-v920-IEs</w:t>
      </w:r>
      <w:r w:rsidRPr="001662C6">
        <w:tab/>
      </w:r>
      <w:r w:rsidRPr="001662C6">
        <w:tab/>
      </w:r>
      <w:r w:rsidRPr="001662C6">
        <w:tab/>
        <w:t>OPTIONAL</w:t>
      </w:r>
    </w:p>
    <w:p w14:paraId="7963277F" w14:textId="77777777" w:rsidR="009D5726" w:rsidRPr="001662C6" w:rsidRDefault="009D5726" w:rsidP="009D5726">
      <w:pPr>
        <w:pStyle w:val="PL"/>
        <w:shd w:val="clear" w:color="auto" w:fill="E6E6E6"/>
      </w:pPr>
      <w:r w:rsidRPr="001662C6">
        <w:t>}</w:t>
      </w:r>
    </w:p>
    <w:p w14:paraId="6BEF1B0F" w14:textId="77777777" w:rsidR="009D5726" w:rsidRPr="001662C6" w:rsidRDefault="009D5726" w:rsidP="009D5726">
      <w:pPr>
        <w:pStyle w:val="PL"/>
        <w:shd w:val="clear" w:color="auto" w:fill="E6E6E6"/>
      </w:pPr>
    </w:p>
    <w:p w14:paraId="4EEE0C41" w14:textId="77777777" w:rsidR="009D5726" w:rsidRPr="001662C6" w:rsidRDefault="009D5726" w:rsidP="009D5726">
      <w:pPr>
        <w:pStyle w:val="PL"/>
        <w:shd w:val="clear" w:color="auto" w:fill="E6E6E6"/>
      </w:pPr>
      <w:r w:rsidRPr="001662C6">
        <w:t>-- Late non critical extensions</w:t>
      </w:r>
    </w:p>
    <w:p w14:paraId="1D58F28E" w14:textId="77777777" w:rsidR="009D5726" w:rsidRPr="001662C6" w:rsidRDefault="009D5726" w:rsidP="009D5726">
      <w:pPr>
        <w:pStyle w:val="PL"/>
        <w:shd w:val="clear" w:color="auto" w:fill="E6E6E6"/>
      </w:pPr>
      <w:r w:rsidRPr="001662C6">
        <w:t>UE-EUTRA-Capability-v9a0-IEs ::=</w:t>
      </w:r>
      <w:r w:rsidRPr="001662C6">
        <w:tab/>
        <w:t>SEQUENCE {</w:t>
      </w:r>
    </w:p>
    <w:p w14:paraId="785DFC5C" w14:textId="77777777" w:rsidR="009D5726" w:rsidRPr="001662C6" w:rsidRDefault="009D5726" w:rsidP="009D5726">
      <w:pPr>
        <w:pStyle w:val="PL"/>
        <w:shd w:val="clear" w:color="auto" w:fill="E6E6E6"/>
      </w:pPr>
      <w:r w:rsidRPr="001662C6">
        <w:tab/>
        <w:t>featureGroupIndRel9Add-r9</w:t>
      </w:r>
      <w:r w:rsidRPr="001662C6">
        <w:tab/>
      </w:r>
      <w:r w:rsidRPr="001662C6">
        <w:tab/>
      </w:r>
      <w:r w:rsidRPr="001662C6">
        <w:tab/>
        <w:t>BIT STRING (SIZE (32))</w:t>
      </w:r>
      <w:r w:rsidRPr="001662C6">
        <w:tab/>
      </w:r>
      <w:r w:rsidRPr="001662C6">
        <w:tab/>
      </w:r>
      <w:r w:rsidRPr="001662C6">
        <w:tab/>
      </w:r>
      <w:r w:rsidRPr="001662C6">
        <w:tab/>
        <w:t>OPTIONAL,</w:t>
      </w:r>
    </w:p>
    <w:p w14:paraId="48A76044" w14:textId="77777777" w:rsidR="009D5726" w:rsidRPr="001662C6" w:rsidRDefault="009D5726" w:rsidP="009D5726">
      <w:pPr>
        <w:pStyle w:val="PL"/>
        <w:shd w:val="clear" w:color="auto" w:fill="E6E6E6"/>
      </w:pPr>
      <w:r w:rsidRPr="001662C6">
        <w:tab/>
        <w:t>fdd-Add-UE-EUTRA-Capabilities-r9</w:t>
      </w:r>
      <w:r w:rsidRPr="001662C6">
        <w:tab/>
        <w:t>UE-EUTRA-CapabilityAddXDD-Mode-r9</w:t>
      </w:r>
      <w:r w:rsidRPr="001662C6">
        <w:tab/>
        <w:t>OPTIONAL,</w:t>
      </w:r>
    </w:p>
    <w:p w14:paraId="5824DA82" w14:textId="77777777" w:rsidR="009D5726" w:rsidRPr="001662C6" w:rsidRDefault="009D5726" w:rsidP="009D5726">
      <w:pPr>
        <w:pStyle w:val="PL"/>
        <w:shd w:val="clear" w:color="auto" w:fill="E6E6E6"/>
      </w:pPr>
      <w:r w:rsidRPr="001662C6">
        <w:tab/>
        <w:t>tdd-Add-UE-EUTRA-Capabilities-r9</w:t>
      </w:r>
      <w:r w:rsidRPr="001662C6">
        <w:tab/>
        <w:t>UE-EUTRA-CapabilityAddXDD-Mode-r9</w:t>
      </w:r>
      <w:r w:rsidRPr="001662C6">
        <w:tab/>
        <w:t>OPTIONAL,</w:t>
      </w:r>
    </w:p>
    <w:p w14:paraId="18DF83D9"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UE-EUTRA-Capability-v9c0-IEs</w:t>
      </w:r>
      <w:r w:rsidRPr="001662C6">
        <w:tab/>
      </w:r>
      <w:r w:rsidRPr="001662C6">
        <w:tab/>
        <w:t>OPTIONAL</w:t>
      </w:r>
    </w:p>
    <w:p w14:paraId="51D1CE68" w14:textId="77777777" w:rsidR="009D5726" w:rsidRPr="001662C6" w:rsidRDefault="009D5726" w:rsidP="009D5726">
      <w:pPr>
        <w:pStyle w:val="PL"/>
        <w:shd w:val="clear" w:color="auto" w:fill="E6E6E6"/>
      </w:pPr>
      <w:r w:rsidRPr="001662C6">
        <w:t>}</w:t>
      </w:r>
    </w:p>
    <w:p w14:paraId="78E85CEB" w14:textId="77777777" w:rsidR="009D5726" w:rsidRPr="001662C6" w:rsidRDefault="009D5726" w:rsidP="009D5726">
      <w:pPr>
        <w:pStyle w:val="PL"/>
        <w:shd w:val="clear" w:color="auto" w:fill="E6E6E6"/>
      </w:pPr>
    </w:p>
    <w:p w14:paraId="0541AE38" w14:textId="77777777" w:rsidR="009D5726" w:rsidRPr="001662C6" w:rsidRDefault="009D5726" w:rsidP="009D5726">
      <w:pPr>
        <w:pStyle w:val="PL"/>
        <w:shd w:val="clear" w:color="auto" w:fill="E6E6E6"/>
      </w:pPr>
      <w:r w:rsidRPr="001662C6">
        <w:t>UE-EUTRA-Capability-v9c0-IEs ::=</w:t>
      </w:r>
      <w:r w:rsidRPr="001662C6">
        <w:tab/>
        <w:t>SEQUENCE {</w:t>
      </w:r>
    </w:p>
    <w:p w14:paraId="43C53DC9" w14:textId="77777777" w:rsidR="009D5726" w:rsidRPr="001662C6" w:rsidRDefault="009D5726" w:rsidP="009D5726">
      <w:pPr>
        <w:pStyle w:val="PL"/>
        <w:shd w:val="clear" w:color="auto" w:fill="E6E6E6"/>
      </w:pPr>
      <w:r w:rsidRPr="001662C6">
        <w:tab/>
        <w:t>interRAT-ParametersUTRA-v9c0</w:t>
      </w:r>
      <w:r w:rsidRPr="001662C6">
        <w:tab/>
      </w:r>
      <w:r w:rsidRPr="001662C6">
        <w:tab/>
        <w:t>IRAT-ParametersUTRA-v9c0</w:t>
      </w:r>
      <w:r w:rsidRPr="001662C6">
        <w:tab/>
      </w:r>
      <w:r w:rsidRPr="001662C6">
        <w:tab/>
        <w:t>OPTIONAL,</w:t>
      </w:r>
    </w:p>
    <w:p w14:paraId="00E01EA4"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UE-EUTRA-Capability-v9d0-IEs</w:t>
      </w:r>
      <w:r w:rsidRPr="001662C6">
        <w:tab/>
        <w:t>OPTIONAL</w:t>
      </w:r>
    </w:p>
    <w:p w14:paraId="31042C28" w14:textId="77777777" w:rsidR="009D5726" w:rsidRPr="001662C6" w:rsidRDefault="009D5726" w:rsidP="009D5726">
      <w:pPr>
        <w:pStyle w:val="PL"/>
        <w:shd w:val="clear" w:color="auto" w:fill="E6E6E6"/>
      </w:pPr>
      <w:r w:rsidRPr="001662C6">
        <w:t>}</w:t>
      </w:r>
    </w:p>
    <w:p w14:paraId="081EC551" w14:textId="77777777" w:rsidR="009D5726" w:rsidRPr="001662C6" w:rsidRDefault="009D5726" w:rsidP="009D5726">
      <w:pPr>
        <w:pStyle w:val="PL"/>
        <w:shd w:val="clear" w:color="auto" w:fill="E6E6E6"/>
      </w:pPr>
    </w:p>
    <w:p w14:paraId="1F8457AF" w14:textId="77777777" w:rsidR="009D5726" w:rsidRPr="001662C6" w:rsidRDefault="009D5726" w:rsidP="009D5726">
      <w:pPr>
        <w:pStyle w:val="PL"/>
        <w:shd w:val="clear" w:color="auto" w:fill="E6E6E6"/>
      </w:pPr>
      <w:r w:rsidRPr="001662C6">
        <w:t>UE-EUTRA-Capability-v9d0-IEs ::=</w:t>
      </w:r>
      <w:r w:rsidRPr="001662C6">
        <w:tab/>
        <w:t>SEQUENCE {</w:t>
      </w:r>
    </w:p>
    <w:p w14:paraId="33248697" w14:textId="77777777" w:rsidR="009D5726" w:rsidRPr="001662C6" w:rsidRDefault="009D5726" w:rsidP="009D5726">
      <w:pPr>
        <w:pStyle w:val="PL"/>
        <w:shd w:val="clear" w:color="auto" w:fill="E6E6E6"/>
      </w:pPr>
      <w:r w:rsidRPr="001662C6">
        <w:tab/>
        <w:t>phyLayerParameters-v9d0</w:t>
      </w:r>
      <w:r w:rsidRPr="001662C6">
        <w:tab/>
      </w:r>
      <w:r w:rsidRPr="001662C6">
        <w:tab/>
      </w:r>
      <w:r w:rsidRPr="001662C6">
        <w:tab/>
      </w:r>
      <w:r w:rsidRPr="001662C6">
        <w:tab/>
        <w:t>PhyLayerParameters-v9d0</w:t>
      </w:r>
      <w:r w:rsidRPr="001662C6">
        <w:tab/>
      </w:r>
      <w:r w:rsidRPr="001662C6">
        <w:tab/>
      </w:r>
      <w:r w:rsidRPr="001662C6">
        <w:tab/>
        <w:t>OPTIONAL,</w:t>
      </w:r>
    </w:p>
    <w:p w14:paraId="1B4C1EEB"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UE-EUTRA-Capability-v9e0-IEs</w:t>
      </w:r>
      <w:r w:rsidRPr="001662C6">
        <w:tab/>
        <w:t>OPTIONAL</w:t>
      </w:r>
    </w:p>
    <w:p w14:paraId="524AE736" w14:textId="77777777" w:rsidR="009D5726" w:rsidRPr="001662C6" w:rsidRDefault="009D5726" w:rsidP="009D5726">
      <w:pPr>
        <w:pStyle w:val="PL"/>
        <w:shd w:val="clear" w:color="auto" w:fill="E6E6E6"/>
      </w:pPr>
      <w:r w:rsidRPr="001662C6">
        <w:t>}</w:t>
      </w:r>
    </w:p>
    <w:p w14:paraId="1E94EFE7" w14:textId="77777777" w:rsidR="009D5726" w:rsidRPr="001662C6" w:rsidRDefault="009D5726" w:rsidP="009D5726">
      <w:pPr>
        <w:pStyle w:val="PL"/>
        <w:shd w:val="clear" w:color="auto" w:fill="E6E6E6"/>
      </w:pPr>
    </w:p>
    <w:p w14:paraId="52C434A7" w14:textId="77777777" w:rsidR="009D5726" w:rsidRPr="001662C6" w:rsidRDefault="009D5726" w:rsidP="009D5726">
      <w:pPr>
        <w:pStyle w:val="PL"/>
        <w:shd w:val="clear" w:color="auto" w:fill="E6E6E6"/>
      </w:pPr>
      <w:r w:rsidRPr="001662C6">
        <w:t>UE-EUTRA-Capability-v9e0-IEs ::=</w:t>
      </w:r>
      <w:r w:rsidRPr="001662C6">
        <w:tab/>
        <w:t>SEQUENCE {</w:t>
      </w:r>
    </w:p>
    <w:p w14:paraId="4C24CC4D" w14:textId="77777777" w:rsidR="009D5726" w:rsidRPr="001662C6" w:rsidRDefault="009D5726" w:rsidP="009D5726">
      <w:pPr>
        <w:pStyle w:val="PL"/>
        <w:shd w:val="clear" w:color="auto" w:fill="E6E6E6"/>
      </w:pPr>
      <w:r w:rsidRPr="001662C6">
        <w:tab/>
        <w:t>rf-Parameters-v9e0</w:t>
      </w:r>
      <w:r w:rsidRPr="001662C6">
        <w:tab/>
      </w:r>
      <w:r w:rsidRPr="001662C6">
        <w:tab/>
      </w:r>
      <w:r w:rsidRPr="001662C6">
        <w:tab/>
      </w:r>
      <w:r w:rsidRPr="001662C6">
        <w:tab/>
      </w:r>
      <w:r w:rsidRPr="001662C6">
        <w:tab/>
        <w:t>RF-Parameters-v9e0</w:t>
      </w:r>
      <w:r w:rsidRPr="001662C6">
        <w:tab/>
      </w:r>
      <w:r w:rsidRPr="001662C6">
        <w:tab/>
      </w:r>
      <w:r w:rsidRPr="001662C6">
        <w:tab/>
      </w:r>
      <w:r w:rsidRPr="001662C6">
        <w:tab/>
      </w:r>
      <w:r w:rsidRPr="001662C6">
        <w:tab/>
      </w:r>
      <w:r w:rsidRPr="001662C6">
        <w:tab/>
        <w:t>OPTIONAL,</w:t>
      </w:r>
    </w:p>
    <w:p w14:paraId="3ABE7373"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UE-EUTRA-Capability-v9h0-IEs</w:t>
      </w:r>
      <w:r w:rsidRPr="001662C6">
        <w:tab/>
      </w:r>
      <w:r w:rsidRPr="001662C6">
        <w:tab/>
      </w:r>
      <w:r w:rsidRPr="001662C6">
        <w:tab/>
        <w:t>OPTIONAL</w:t>
      </w:r>
    </w:p>
    <w:p w14:paraId="375FD593" w14:textId="77777777" w:rsidR="009D5726" w:rsidRPr="001662C6" w:rsidRDefault="009D5726" w:rsidP="009D5726">
      <w:pPr>
        <w:pStyle w:val="PL"/>
        <w:shd w:val="clear" w:color="auto" w:fill="E6E6E6"/>
      </w:pPr>
      <w:r w:rsidRPr="001662C6">
        <w:t>}</w:t>
      </w:r>
    </w:p>
    <w:p w14:paraId="72913739" w14:textId="77777777" w:rsidR="009D5726" w:rsidRPr="001662C6" w:rsidRDefault="009D5726" w:rsidP="009D5726">
      <w:pPr>
        <w:pStyle w:val="PL"/>
        <w:shd w:val="clear" w:color="auto" w:fill="E6E6E6"/>
      </w:pPr>
    </w:p>
    <w:p w14:paraId="48008935" w14:textId="77777777" w:rsidR="009D5726" w:rsidRPr="001662C6" w:rsidRDefault="009D5726" w:rsidP="009D5726">
      <w:pPr>
        <w:pStyle w:val="PL"/>
        <w:shd w:val="clear" w:color="auto" w:fill="E6E6E6"/>
      </w:pPr>
      <w:r w:rsidRPr="001662C6">
        <w:t>UE-EUTRA-Capability-v9h0-IEs ::=</w:t>
      </w:r>
      <w:r w:rsidRPr="001662C6">
        <w:tab/>
        <w:t>SEQUENCE {</w:t>
      </w:r>
    </w:p>
    <w:p w14:paraId="579C87B3" w14:textId="77777777" w:rsidR="009D5726" w:rsidRPr="001662C6" w:rsidRDefault="009D5726" w:rsidP="009D5726">
      <w:pPr>
        <w:pStyle w:val="PL"/>
        <w:shd w:val="clear" w:color="auto" w:fill="E6E6E6"/>
      </w:pPr>
      <w:r w:rsidRPr="001662C6">
        <w:tab/>
        <w:t>interRAT-ParametersUTRA-v9h0</w:t>
      </w:r>
      <w:r w:rsidRPr="001662C6">
        <w:tab/>
      </w:r>
      <w:r w:rsidRPr="001662C6">
        <w:tab/>
        <w:t>IRAT-ParametersUTRA-v9h0</w:t>
      </w:r>
      <w:r w:rsidRPr="001662C6">
        <w:tab/>
      </w:r>
      <w:r w:rsidRPr="001662C6">
        <w:tab/>
      </w:r>
      <w:r w:rsidRPr="001662C6">
        <w:tab/>
      </w:r>
      <w:r w:rsidRPr="001662C6">
        <w:tab/>
        <w:t>OPTIONAL,</w:t>
      </w:r>
    </w:p>
    <w:p w14:paraId="2B0EC8E0" w14:textId="77777777" w:rsidR="009D5726" w:rsidRPr="001662C6" w:rsidRDefault="009D5726" w:rsidP="009D5726">
      <w:pPr>
        <w:pStyle w:val="PL"/>
        <w:shd w:val="clear" w:color="auto" w:fill="E6E6E6"/>
      </w:pPr>
      <w:r w:rsidRPr="001662C6">
        <w:tab/>
        <w:t>-- Following field is only to be used for late REL-9 extensions</w:t>
      </w:r>
    </w:p>
    <w:p w14:paraId="713D13F6" w14:textId="77777777" w:rsidR="009D5726" w:rsidRPr="001662C6" w:rsidRDefault="009D5726" w:rsidP="009D5726">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4F33B55C"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UE-EUTRA-Capability-v10c0-IEs</w:t>
      </w:r>
      <w:r w:rsidRPr="001662C6">
        <w:tab/>
      </w:r>
      <w:r w:rsidRPr="001662C6">
        <w:tab/>
      </w:r>
      <w:r w:rsidRPr="001662C6">
        <w:tab/>
        <w:t>OPTIONAL</w:t>
      </w:r>
    </w:p>
    <w:p w14:paraId="0DC160F8" w14:textId="77777777" w:rsidR="009D5726" w:rsidRPr="001662C6" w:rsidRDefault="009D5726" w:rsidP="009D5726">
      <w:pPr>
        <w:pStyle w:val="PL"/>
        <w:shd w:val="clear" w:color="auto" w:fill="E6E6E6"/>
      </w:pPr>
      <w:r w:rsidRPr="001662C6">
        <w:t>}</w:t>
      </w:r>
    </w:p>
    <w:p w14:paraId="4EB1B5B4" w14:textId="77777777" w:rsidR="009D5726" w:rsidRPr="001662C6" w:rsidRDefault="009D5726" w:rsidP="009D5726">
      <w:pPr>
        <w:pStyle w:val="PL"/>
        <w:shd w:val="clear" w:color="auto" w:fill="E6E6E6"/>
      </w:pPr>
    </w:p>
    <w:p w14:paraId="1294894B" w14:textId="77777777" w:rsidR="009D5726" w:rsidRPr="001662C6" w:rsidRDefault="009D5726" w:rsidP="009D5726">
      <w:pPr>
        <w:pStyle w:val="PL"/>
        <w:shd w:val="clear" w:color="auto" w:fill="E6E6E6"/>
      </w:pPr>
      <w:r w:rsidRPr="001662C6">
        <w:t>UE-EUTRA-Capability-v10c0-IEs ::=</w:t>
      </w:r>
      <w:r w:rsidRPr="001662C6">
        <w:tab/>
        <w:t>SEQUENCE {</w:t>
      </w:r>
    </w:p>
    <w:p w14:paraId="6763BFFC" w14:textId="77777777" w:rsidR="009D5726" w:rsidRPr="001662C6" w:rsidRDefault="009D5726" w:rsidP="009D5726">
      <w:pPr>
        <w:pStyle w:val="PL"/>
        <w:shd w:val="clear" w:color="auto" w:fill="E6E6E6"/>
      </w:pPr>
      <w:r w:rsidRPr="001662C6">
        <w:tab/>
        <w:t>otdoa-PositioningCapabilities-r10</w:t>
      </w:r>
      <w:r w:rsidRPr="001662C6">
        <w:tab/>
        <w:t>OTDOA-PositioningCapabilities-r10</w:t>
      </w:r>
      <w:r w:rsidRPr="001662C6">
        <w:tab/>
      </w:r>
      <w:r w:rsidRPr="001662C6">
        <w:tab/>
        <w:t>OPTIONAL,</w:t>
      </w:r>
    </w:p>
    <w:p w14:paraId="78C91A28"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UE-EUTRA-Capability-v10f0-IEs</w:t>
      </w:r>
      <w:r w:rsidRPr="001662C6">
        <w:tab/>
      </w:r>
      <w:r w:rsidRPr="001662C6">
        <w:tab/>
      </w:r>
      <w:r w:rsidRPr="001662C6">
        <w:tab/>
        <w:t>OPTIONAL</w:t>
      </w:r>
    </w:p>
    <w:p w14:paraId="55FD7B26" w14:textId="77777777" w:rsidR="009D5726" w:rsidRPr="001662C6" w:rsidRDefault="009D5726" w:rsidP="009D5726">
      <w:pPr>
        <w:pStyle w:val="PL"/>
        <w:shd w:val="clear" w:color="auto" w:fill="E6E6E6"/>
      </w:pPr>
      <w:r w:rsidRPr="001662C6">
        <w:t>}</w:t>
      </w:r>
    </w:p>
    <w:p w14:paraId="786A3C24" w14:textId="77777777" w:rsidR="009D5726" w:rsidRPr="001662C6" w:rsidRDefault="009D5726" w:rsidP="009D5726">
      <w:pPr>
        <w:pStyle w:val="PL"/>
        <w:shd w:val="clear" w:color="auto" w:fill="E6E6E6"/>
      </w:pPr>
    </w:p>
    <w:p w14:paraId="1E921B07" w14:textId="77777777" w:rsidR="009D5726" w:rsidRPr="001662C6" w:rsidRDefault="009D5726" w:rsidP="009D5726">
      <w:pPr>
        <w:pStyle w:val="PL"/>
        <w:shd w:val="clear" w:color="auto" w:fill="E6E6E6"/>
      </w:pPr>
      <w:r w:rsidRPr="001662C6">
        <w:t>UE-EUTRA-Capability-v10f0-IEs ::=</w:t>
      </w:r>
      <w:r w:rsidRPr="001662C6">
        <w:tab/>
        <w:t>SEQUENCE {</w:t>
      </w:r>
    </w:p>
    <w:p w14:paraId="6623AF63" w14:textId="77777777" w:rsidR="009D5726" w:rsidRPr="001662C6" w:rsidRDefault="009D5726" w:rsidP="009D5726">
      <w:pPr>
        <w:pStyle w:val="PL"/>
        <w:shd w:val="clear" w:color="auto" w:fill="E6E6E6"/>
      </w:pPr>
      <w:r w:rsidRPr="001662C6">
        <w:tab/>
        <w:t>rf-Parameters-v10f0</w:t>
      </w:r>
      <w:r w:rsidRPr="001662C6">
        <w:tab/>
      </w:r>
      <w:r w:rsidRPr="001662C6">
        <w:tab/>
      </w:r>
      <w:r w:rsidRPr="001662C6">
        <w:tab/>
      </w:r>
      <w:r w:rsidRPr="001662C6">
        <w:tab/>
      </w:r>
      <w:r w:rsidRPr="001662C6">
        <w:tab/>
        <w:t>RF-Parameters-v10f0</w:t>
      </w:r>
      <w:r w:rsidRPr="001662C6">
        <w:tab/>
      </w:r>
      <w:r w:rsidRPr="001662C6">
        <w:tab/>
      </w:r>
      <w:r w:rsidRPr="001662C6">
        <w:tab/>
      </w:r>
      <w:r w:rsidRPr="001662C6">
        <w:tab/>
      </w:r>
      <w:r w:rsidRPr="001662C6">
        <w:tab/>
      </w:r>
      <w:r w:rsidRPr="001662C6">
        <w:tab/>
        <w:t>OPTIONAL,</w:t>
      </w:r>
    </w:p>
    <w:p w14:paraId="020C4CA0"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UE-EUTRA-Capability-v10i0-IEs</w:t>
      </w:r>
      <w:r w:rsidRPr="001662C6">
        <w:tab/>
      </w:r>
      <w:r w:rsidRPr="001662C6">
        <w:tab/>
      </w:r>
      <w:r w:rsidRPr="001662C6">
        <w:tab/>
        <w:t>OPTIONAL</w:t>
      </w:r>
    </w:p>
    <w:p w14:paraId="2CE43991" w14:textId="77777777" w:rsidR="009D5726" w:rsidRPr="001662C6" w:rsidRDefault="009D5726" w:rsidP="009D5726">
      <w:pPr>
        <w:pStyle w:val="PL"/>
        <w:shd w:val="clear" w:color="auto" w:fill="E6E6E6"/>
      </w:pPr>
      <w:r w:rsidRPr="001662C6">
        <w:t>}</w:t>
      </w:r>
    </w:p>
    <w:p w14:paraId="4A81464B" w14:textId="77777777" w:rsidR="009D5726" w:rsidRPr="001662C6" w:rsidRDefault="009D5726" w:rsidP="009D5726">
      <w:pPr>
        <w:pStyle w:val="PL"/>
        <w:shd w:val="clear" w:color="auto" w:fill="E6E6E6"/>
      </w:pPr>
    </w:p>
    <w:p w14:paraId="5C729B30" w14:textId="77777777" w:rsidR="009D5726" w:rsidRPr="001662C6" w:rsidRDefault="009D5726" w:rsidP="009D5726">
      <w:pPr>
        <w:pStyle w:val="PL"/>
        <w:shd w:val="clear" w:color="auto" w:fill="E6E6E6"/>
      </w:pPr>
      <w:r w:rsidRPr="001662C6">
        <w:t>UE-EUTRA-Capability-v10i0-IEs ::=</w:t>
      </w:r>
      <w:r w:rsidRPr="001662C6">
        <w:tab/>
        <w:t>SEQUENCE {</w:t>
      </w:r>
    </w:p>
    <w:p w14:paraId="33B86884" w14:textId="77777777" w:rsidR="009D5726" w:rsidRPr="001662C6" w:rsidRDefault="009D5726" w:rsidP="009D5726">
      <w:pPr>
        <w:pStyle w:val="PL"/>
        <w:shd w:val="clear" w:color="auto" w:fill="E6E6E6"/>
      </w:pPr>
      <w:r w:rsidRPr="001662C6">
        <w:tab/>
        <w:t>rf-Parameters-v10i0</w:t>
      </w:r>
      <w:r w:rsidRPr="001662C6">
        <w:tab/>
      </w:r>
      <w:r w:rsidRPr="001662C6">
        <w:tab/>
      </w:r>
      <w:r w:rsidRPr="001662C6">
        <w:tab/>
      </w:r>
      <w:r w:rsidRPr="001662C6">
        <w:tab/>
      </w:r>
      <w:r w:rsidRPr="001662C6">
        <w:tab/>
        <w:t>RF-Parameters-v10i0</w:t>
      </w:r>
      <w:r w:rsidRPr="001662C6">
        <w:tab/>
      </w:r>
      <w:r w:rsidRPr="001662C6">
        <w:tab/>
      </w:r>
      <w:r w:rsidRPr="001662C6">
        <w:tab/>
      </w:r>
      <w:r w:rsidRPr="001662C6">
        <w:tab/>
      </w:r>
      <w:r w:rsidRPr="001662C6">
        <w:tab/>
      </w:r>
      <w:r w:rsidRPr="001662C6">
        <w:tab/>
        <w:t>OPTIONAL,</w:t>
      </w:r>
    </w:p>
    <w:p w14:paraId="448E4EE5" w14:textId="77777777" w:rsidR="009D5726" w:rsidRPr="001662C6" w:rsidRDefault="009D5726" w:rsidP="009D5726">
      <w:pPr>
        <w:pStyle w:val="PL"/>
        <w:shd w:val="clear" w:color="auto" w:fill="E6E6E6"/>
      </w:pPr>
      <w:r w:rsidRPr="001662C6">
        <w:tab/>
        <w:t>-- Following field is only to be used for late REL-10 extensions</w:t>
      </w:r>
    </w:p>
    <w:p w14:paraId="227570D9" w14:textId="77777777" w:rsidR="009D5726" w:rsidRPr="001662C6" w:rsidRDefault="009D5726" w:rsidP="009D5726">
      <w:pPr>
        <w:pStyle w:val="PL"/>
        <w:shd w:val="clear" w:color="auto" w:fill="E6E6E6"/>
      </w:pPr>
      <w:r w:rsidRPr="001662C6">
        <w:tab/>
        <w:t>lateNonCriticalExtension</w:t>
      </w:r>
      <w:r w:rsidRPr="001662C6">
        <w:tab/>
      </w:r>
      <w:r w:rsidRPr="001662C6">
        <w:tab/>
      </w:r>
      <w:r w:rsidRPr="001662C6">
        <w:tab/>
        <w:t>OCTET STRING (CONTAINING UE-EUTRA-Capability-v10j0-IEs)</w:t>
      </w:r>
      <w:r w:rsidRPr="001662C6">
        <w:tab/>
        <w:t>OPTIONAL,</w:t>
      </w:r>
    </w:p>
    <w:p w14:paraId="0E76FD84"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UE-EUTRA-Capability-v11d0-IEs</w:t>
      </w:r>
      <w:r w:rsidRPr="001662C6">
        <w:tab/>
      </w:r>
      <w:r w:rsidRPr="001662C6">
        <w:tab/>
      </w:r>
      <w:r w:rsidRPr="001662C6">
        <w:tab/>
        <w:t>OPTIONAL</w:t>
      </w:r>
    </w:p>
    <w:p w14:paraId="05E86BC7" w14:textId="77777777" w:rsidR="009D5726" w:rsidRPr="001662C6" w:rsidRDefault="009D5726" w:rsidP="009D5726">
      <w:pPr>
        <w:pStyle w:val="PL"/>
        <w:shd w:val="clear" w:color="auto" w:fill="E6E6E6"/>
      </w:pPr>
      <w:r w:rsidRPr="001662C6">
        <w:t>}</w:t>
      </w:r>
    </w:p>
    <w:p w14:paraId="407B54F6" w14:textId="77777777" w:rsidR="009D5726" w:rsidRPr="001662C6" w:rsidRDefault="009D5726" w:rsidP="009D5726">
      <w:pPr>
        <w:pStyle w:val="PL"/>
        <w:shd w:val="clear" w:color="auto" w:fill="E6E6E6"/>
      </w:pPr>
    </w:p>
    <w:p w14:paraId="56772686" w14:textId="77777777" w:rsidR="009D5726" w:rsidRPr="001662C6" w:rsidRDefault="009D5726" w:rsidP="009D5726">
      <w:pPr>
        <w:pStyle w:val="PL"/>
        <w:shd w:val="clear" w:color="auto" w:fill="E6E6E6"/>
      </w:pPr>
      <w:r w:rsidRPr="001662C6">
        <w:t>UE-EUTRA-Capability-v10j0-IEs ::=</w:t>
      </w:r>
      <w:r w:rsidRPr="001662C6">
        <w:tab/>
        <w:t>SEQUENCE {</w:t>
      </w:r>
    </w:p>
    <w:p w14:paraId="340DD59F" w14:textId="77777777" w:rsidR="009D5726" w:rsidRPr="001662C6" w:rsidRDefault="009D5726" w:rsidP="009D5726">
      <w:pPr>
        <w:pStyle w:val="PL"/>
        <w:shd w:val="clear" w:color="auto" w:fill="E6E6E6"/>
      </w:pPr>
      <w:r w:rsidRPr="001662C6">
        <w:tab/>
        <w:t>rf-Parameters-v10j0</w:t>
      </w:r>
      <w:r w:rsidRPr="001662C6">
        <w:tab/>
      </w:r>
      <w:r w:rsidRPr="001662C6">
        <w:tab/>
      </w:r>
      <w:r w:rsidRPr="001662C6">
        <w:tab/>
      </w:r>
      <w:r w:rsidRPr="001662C6">
        <w:tab/>
      </w:r>
      <w:r w:rsidRPr="001662C6">
        <w:tab/>
        <w:t>RF-Parameters-v10j0</w:t>
      </w:r>
      <w:r w:rsidRPr="001662C6">
        <w:tab/>
      </w:r>
      <w:r w:rsidRPr="001662C6">
        <w:tab/>
      </w:r>
      <w:r w:rsidRPr="001662C6">
        <w:tab/>
      </w:r>
      <w:r w:rsidRPr="001662C6">
        <w:tab/>
      </w:r>
      <w:r w:rsidRPr="001662C6">
        <w:tab/>
      </w:r>
      <w:r w:rsidRPr="001662C6">
        <w:tab/>
        <w:t>OPTIONAL,</w:t>
      </w:r>
    </w:p>
    <w:p w14:paraId="11C900AB"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t>OPTIONAL</w:t>
      </w:r>
    </w:p>
    <w:p w14:paraId="672B53AB" w14:textId="77777777" w:rsidR="009D5726" w:rsidRPr="001662C6" w:rsidRDefault="009D5726" w:rsidP="009D5726">
      <w:pPr>
        <w:pStyle w:val="PL"/>
        <w:shd w:val="clear" w:color="auto" w:fill="E6E6E6"/>
      </w:pPr>
      <w:r w:rsidRPr="001662C6">
        <w:t>}</w:t>
      </w:r>
    </w:p>
    <w:p w14:paraId="0435C621" w14:textId="77777777" w:rsidR="009D5726" w:rsidRPr="001662C6" w:rsidRDefault="009D5726" w:rsidP="009D5726">
      <w:pPr>
        <w:pStyle w:val="PL"/>
        <w:shd w:val="clear" w:color="auto" w:fill="E6E6E6"/>
      </w:pPr>
    </w:p>
    <w:p w14:paraId="1DFE8EE5" w14:textId="77777777" w:rsidR="009D5726" w:rsidRPr="001662C6" w:rsidRDefault="009D5726" w:rsidP="009D5726">
      <w:pPr>
        <w:pStyle w:val="PL"/>
        <w:shd w:val="clear" w:color="auto" w:fill="E6E6E6"/>
      </w:pPr>
      <w:r w:rsidRPr="001662C6">
        <w:t>UE-EUTRA-Capability-v11d0-IEs ::=</w:t>
      </w:r>
      <w:r w:rsidRPr="001662C6">
        <w:tab/>
        <w:t>SEQUENCE {</w:t>
      </w:r>
    </w:p>
    <w:p w14:paraId="49BCB5CA" w14:textId="77777777" w:rsidR="009D5726" w:rsidRPr="001662C6" w:rsidRDefault="009D5726" w:rsidP="009D5726">
      <w:pPr>
        <w:pStyle w:val="PL"/>
        <w:shd w:val="clear" w:color="auto" w:fill="E6E6E6"/>
      </w:pPr>
      <w:r w:rsidRPr="001662C6">
        <w:tab/>
        <w:t>rf-Parameters-v11d0</w:t>
      </w:r>
      <w:r w:rsidRPr="001662C6">
        <w:tab/>
      </w:r>
      <w:r w:rsidRPr="001662C6">
        <w:tab/>
      </w:r>
      <w:r w:rsidRPr="001662C6">
        <w:tab/>
      </w:r>
      <w:r w:rsidRPr="001662C6">
        <w:tab/>
      </w:r>
      <w:r w:rsidRPr="001662C6">
        <w:tab/>
        <w:t>RF-Parameters-v11d0</w:t>
      </w:r>
      <w:r w:rsidRPr="001662C6">
        <w:tab/>
      </w:r>
      <w:r w:rsidRPr="001662C6">
        <w:tab/>
      </w:r>
      <w:r w:rsidRPr="001662C6">
        <w:tab/>
      </w:r>
      <w:r w:rsidRPr="001662C6">
        <w:tab/>
      </w:r>
      <w:r w:rsidRPr="001662C6">
        <w:tab/>
      </w:r>
      <w:r w:rsidRPr="001662C6">
        <w:tab/>
        <w:t>OPTIONAL,</w:t>
      </w:r>
    </w:p>
    <w:p w14:paraId="6796F4FA" w14:textId="77777777" w:rsidR="009D5726" w:rsidRPr="001662C6" w:rsidRDefault="009D5726" w:rsidP="009D5726">
      <w:pPr>
        <w:pStyle w:val="PL"/>
        <w:shd w:val="clear" w:color="auto" w:fill="E6E6E6"/>
      </w:pPr>
      <w:r w:rsidRPr="001662C6">
        <w:tab/>
        <w:t>otherParameters-v11d0</w:t>
      </w:r>
      <w:r w:rsidRPr="001662C6">
        <w:tab/>
      </w:r>
      <w:r w:rsidRPr="001662C6">
        <w:tab/>
      </w:r>
      <w:r w:rsidRPr="001662C6">
        <w:tab/>
      </w:r>
      <w:r w:rsidRPr="001662C6">
        <w:tab/>
        <w:t>Other-Parameters-v11d0</w:t>
      </w:r>
      <w:r w:rsidRPr="001662C6">
        <w:tab/>
      </w:r>
      <w:r w:rsidRPr="001662C6">
        <w:tab/>
      </w:r>
      <w:r w:rsidRPr="001662C6">
        <w:tab/>
      </w:r>
      <w:r w:rsidRPr="001662C6">
        <w:tab/>
      </w:r>
      <w:r w:rsidRPr="001662C6">
        <w:tab/>
        <w:t>OPTIONAL,</w:t>
      </w:r>
    </w:p>
    <w:p w14:paraId="2540F88F"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UE-EUTRA-Capability-v11x0-IEs</w:t>
      </w:r>
      <w:r w:rsidRPr="001662C6">
        <w:tab/>
      </w:r>
      <w:r w:rsidRPr="001662C6">
        <w:tab/>
      </w:r>
      <w:r w:rsidRPr="001662C6">
        <w:tab/>
        <w:t>OPTIONAL</w:t>
      </w:r>
    </w:p>
    <w:p w14:paraId="488C4257" w14:textId="77777777" w:rsidR="009D5726" w:rsidRPr="001662C6" w:rsidRDefault="009D5726" w:rsidP="009D5726">
      <w:pPr>
        <w:pStyle w:val="PL"/>
        <w:shd w:val="clear" w:color="auto" w:fill="E6E6E6"/>
      </w:pPr>
      <w:r w:rsidRPr="001662C6">
        <w:t>}</w:t>
      </w:r>
    </w:p>
    <w:p w14:paraId="47D9ECE1" w14:textId="77777777" w:rsidR="009D5726" w:rsidRPr="001662C6" w:rsidRDefault="009D5726" w:rsidP="009D5726">
      <w:pPr>
        <w:pStyle w:val="PL"/>
        <w:shd w:val="clear" w:color="auto" w:fill="E6E6E6"/>
      </w:pPr>
    </w:p>
    <w:p w14:paraId="0E615573" w14:textId="77777777" w:rsidR="009D5726" w:rsidRPr="001662C6" w:rsidRDefault="009D5726" w:rsidP="009D5726">
      <w:pPr>
        <w:pStyle w:val="PL"/>
        <w:shd w:val="clear" w:color="auto" w:fill="E6E6E6"/>
      </w:pPr>
      <w:r w:rsidRPr="001662C6">
        <w:lastRenderedPageBreak/>
        <w:t>UE-EUTRA-Capability-v11x0-IEs ::=</w:t>
      </w:r>
      <w:r w:rsidRPr="001662C6">
        <w:tab/>
        <w:t>SEQUENCE {</w:t>
      </w:r>
    </w:p>
    <w:p w14:paraId="4717CADC" w14:textId="77777777" w:rsidR="009D5726" w:rsidRPr="001662C6" w:rsidRDefault="009D5726" w:rsidP="009D5726">
      <w:pPr>
        <w:pStyle w:val="PL"/>
        <w:shd w:val="clear" w:color="auto" w:fill="E6E6E6"/>
      </w:pPr>
      <w:r w:rsidRPr="001662C6">
        <w:tab/>
        <w:t>-- Following field is only to be used for late REL-11 extensions</w:t>
      </w:r>
    </w:p>
    <w:p w14:paraId="76CE2898" w14:textId="77777777" w:rsidR="009D5726" w:rsidRPr="001662C6" w:rsidRDefault="009D5726" w:rsidP="009D5726">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r>
      <w:r w:rsidRPr="001662C6">
        <w:tab/>
        <w:t>OPTIONAL,</w:t>
      </w:r>
    </w:p>
    <w:p w14:paraId="5DF844C8"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UE-EUTRA-Capability-v12b0-IEs</w:t>
      </w:r>
      <w:r w:rsidRPr="001662C6">
        <w:tab/>
      </w:r>
      <w:r w:rsidRPr="001662C6">
        <w:tab/>
      </w:r>
      <w:r w:rsidRPr="001662C6">
        <w:tab/>
      </w:r>
      <w:r w:rsidRPr="001662C6">
        <w:tab/>
        <w:t>OPTIONAL</w:t>
      </w:r>
    </w:p>
    <w:p w14:paraId="18738659" w14:textId="77777777" w:rsidR="009D5726" w:rsidRPr="001662C6" w:rsidRDefault="009D5726" w:rsidP="009D5726">
      <w:pPr>
        <w:pStyle w:val="PL"/>
        <w:shd w:val="clear" w:color="auto" w:fill="E6E6E6"/>
      </w:pPr>
      <w:r w:rsidRPr="001662C6">
        <w:t>}</w:t>
      </w:r>
    </w:p>
    <w:p w14:paraId="22F5C812" w14:textId="77777777" w:rsidR="009D5726" w:rsidRPr="001662C6" w:rsidRDefault="009D5726" w:rsidP="009D5726">
      <w:pPr>
        <w:pStyle w:val="PL"/>
        <w:shd w:val="clear" w:color="auto" w:fill="E6E6E6"/>
      </w:pPr>
    </w:p>
    <w:p w14:paraId="4A0915CF" w14:textId="77777777" w:rsidR="009D5726" w:rsidRPr="001662C6" w:rsidRDefault="009D5726" w:rsidP="009D5726">
      <w:pPr>
        <w:pStyle w:val="PL"/>
        <w:shd w:val="clear" w:color="auto" w:fill="E6E6E6"/>
      </w:pPr>
      <w:r w:rsidRPr="001662C6">
        <w:t>UE-EUTRA-Capability-v12b0-IEs ::= SEQUENCE {</w:t>
      </w:r>
    </w:p>
    <w:p w14:paraId="599673AD" w14:textId="77777777" w:rsidR="009D5726" w:rsidRPr="001662C6" w:rsidRDefault="009D5726" w:rsidP="009D5726">
      <w:pPr>
        <w:pStyle w:val="PL"/>
        <w:shd w:val="clear" w:color="auto" w:fill="E6E6E6"/>
      </w:pPr>
      <w:r w:rsidRPr="001662C6">
        <w:tab/>
        <w:t>rf-Parameters-v12b0</w:t>
      </w:r>
      <w:r w:rsidRPr="001662C6">
        <w:tab/>
      </w:r>
      <w:r w:rsidRPr="001662C6">
        <w:tab/>
      </w:r>
      <w:r w:rsidRPr="001662C6">
        <w:tab/>
      </w:r>
      <w:r w:rsidRPr="001662C6">
        <w:tab/>
      </w:r>
      <w:r w:rsidRPr="001662C6">
        <w:tab/>
        <w:t>RF-Parameters-v12b0</w:t>
      </w:r>
      <w:r w:rsidRPr="001662C6">
        <w:tab/>
      </w:r>
      <w:r w:rsidRPr="001662C6">
        <w:tab/>
      </w:r>
      <w:r w:rsidRPr="001662C6">
        <w:tab/>
      </w:r>
      <w:r w:rsidRPr="001662C6">
        <w:tab/>
      </w:r>
      <w:r w:rsidRPr="001662C6">
        <w:tab/>
      </w:r>
      <w:r w:rsidRPr="001662C6">
        <w:tab/>
        <w:t>OPTIONAL,</w:t>
      </w:r>
    </w:p>
    <w:p w14:paraId="7BE086A4"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UE-EUTRA-Capability-v12x0-IEs</w:t>
      </w:r>
      <w:r w:rsidRPr="001662C6">
        <w:tab/>
      </w:r>
      <w:r w:rsidRPr="001662C6">
        <w:tab/>
      </w:r>
      <w:r w:rsidRPr="001662C6">
        <w:tab/>
        <w:t>OPTIONAL</w:t>
      </w:r>
    </w:p>
    <w:p w14:paraId="6F9A36C3" w14:textId="77777777" w:rsidR="009D5726" w:rsidRPr="001662C6" w:rsidRDefault="009D5726" w:rsidP="009D5726">
      <w:pPr>
        <w:pStyle w:val="PL"/>
        <w:shd w:val="clear" w:color="auto" w:fill="E6E6E6"/>
      </w:pPr>
      <w:r w:rsidRPr="001662C6">
        <w:t>}</w:t>
      </w:r>
    </w:p>
    <w:p w14:paraId="0A33DA58" w14:textId="77777777" w:rsidR="009D5726" w:rsidRPr="001662C6" w:rsidRDefault="009D5726" w:rsidP="009D5726">
      <w:pPr>
        <w:pStyle w:val="PL"/>
        <w:shd w:val="clear" w:color="auto" w:fill="E6E6E6"/>
      </w:pPr>
    </w:p>
    <w:p w14:paraId="024C0D0E" w14:textId="77777777" w:rsidR="009D5726" w:rsidRPr="001662C6" w:rsidRDefault="009D5726" w:rsidP="009D5726">
      <w:pPr>
        <w:pStyle w:val="PL"/>
        <w:shd w:val="clear" w:color="auto" w:fill="E6E6E6"/>
      </w:pPr>
      <w:r w:rsidRPr="001662C6">
        <w:t>UE-EUTRA-Capability-v12x0-IEs ::= SEQUENCE {</w:t>
      </w:r>
    </w:p>
    <w:p w14:paraId="3A9D9692" w14:textId="77777777" w:rsidR="009D5726" w:rsidRPr="001662C6" w:rsidRDefault="009D5726" w:rsidP="009D5726">
      <w:pPr>
        <w:pStyle w:val="PL"/>
        <w:shd w:val="clear" w:color="auto" w:fill="E6E6E6"/>
      </w:pPr>
      <w:r w:rsidRPr="001662C6">
        <w:tab/>
        <w:t>-- Following field is only to be used for late REL-12 extensions</w:t>
      </w:r>
    </w:p>
    <w:p w14:paraId="4AA639A1" w14:textId="77777777" w:rsidR="009D5726" w:rsidRPr="001662C6" w:rsidRDefault="009D5726" w:rsidP="009D5726">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65FDB71E"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UE-EUTRA-Capability-v1370-IEs</w:t>
      </w:r>
      <w:r w:rsidRPr="001662C6">
        <w:tab/>
      </w:r>
      <w:r w:rsidRPr="001662C6">
        <w:tab/>
      </w:r>
      <w:r w:rsidRPr="001662C6">
        <w:tab/>
        <w:t>OPTIONAL</w:t>
      </w:r>
    </w:p>
    <w:p w14:paraId="5166EDBD" w14:textId="77777777" w:rsidR="009D5726" w:rsidRPr="001662C6" w:rsidRDefault="009D5726" w:rsidP="009D5726">
      <w:pPr>
        <w:pStyle w:val="PL"/>
        <w:shd w:val="clear" w:color="auto" w:fill="E6E6E6"/>
      </w:pPr>
      <w:r w:rsidRPr="001662C6">
        <w:t>}</w:t>
      </w:r>
    </w:p>
    <w:p w14:paraId="74BB3E74" w14:textId="77777777" w:rsidR="009D5726" w:rsidRPr="001662C6" w:rsidRDefault="009D5726" w:rsidP="009D5726">
      <w:pPr>
        <w:pStyle w:val="PL"/>
        <w:shd w:val="clear" w:color="auto" w:fill="E6E6E6"/>
      </w:pPr>
    </w:p>
    <w:p w14:paraId="4E57DD54" w14:textId="77777777" w:rsidR="009D5726" w:rsidRPr="001662C6" w:rsidRDefault="009D5726" w:rsidP="009D5726">
      <w:pPr>
        <w:pStyle w:val="PL"/>
        <w:shd w:val="clear" w:color="auto" w:fill="E6E6E6"/>
      </w:pPr>
      <w:r w:rsidRPr="001662C6">
        <w:t>UE-EUTRA-Capability-v1370-IEs ::= SEQUENCE {</w:t>
      </w:r>
    </w:p>
    <w:p w14:paraId="1BD2BCA7" w14:textId="77777777" w:rsidR="009D5726" w:rsidRPr="001662C6" w:rsidRDefault="009D5726" w:rsidP="009D5726">
      <w:pPr>
        <w:pStyle w:val="PL"/>
        <w:shd w:val="clear" w:color="auto" w:fill="E6E6E6"/>
      </w:pPr>
      <w:r w:rsidRPr="001662C6">
        <w:tab/>
        <w:t>ce-Parameters-v1370</w:t>
      </w:r>
      <w:r w:rsidRPr="001662C6">
        <w:tab/>
      </w:r>
      <w:r w:rsidRPr="001662C6">
        <w:tab/>
      </w:r>
      <w:r w:rsidRPr="001662C6">
        <w:tab/>
      </w:r>
      <w:r w:rsidRPr="001662C6">
        <w:tab/>
      </w:r>
      <w:r w:rsidRPr="001662C6">
        <w:tab/>
        <w:t>CE-Parameters-v1370</w:t>
      </w:r>
      <w:r w:rsidRPr="001662C6">
        <w:tab/>
      </w:r>
      <w:r w:rsidRPr="001662C6">
        <w:tab/>
      </w:r>
      <w:r w:rsidRPr="001662C6">
        <w:tab/>
      </w:r>
      <w:r w:rsidRPr="001662C6">
        <w:tab/>
      </w:r>
      <w:r w:rsidRPr="001662C6">
        <w:tab/>
      </w:r>
      <w:r w:rsidRPr="001662C6">
        <w:tab/>
        <w:t>OPTIONAL,</w:t>
      </w:r>
    </w:p>
    <w:p w14:paraId="7E9C2409" w14:textId="77777777" w:rsidR="009D5726" w:rsidRPr="001662C6" w:rsidRDefault="009D5726" w:rsidP="009D5726">
      <w:pPr>
        <w:pStyle w:val="PL"/>
        <w:shd w:val="clear" w:color="auto" w:fill="E6E6E6"/>
      </w:pPr>
      <w:r w:rsidRPr="001662C6">
        <w:tab/>
        <w:t>fdd-Add-UE-EUTRA-Capabilities-v1370</w:t>
      </w:r>
      <w:r w:rsidRPr="001662C6">
        <w:tab/>
        <w:t>UE-EUTRA-CapabilityAddXDD-Mode-v1370</w:t>
      </w:r>
      <w:r w:rsidRPr="001662C6">
        <w:tab/>
        <w:t>OPTIONAL,</w:t>
      </w:r>
    </w:p>
    <w:p w14:paraId="471F7783" w14:textId="77777777" w:rsidR="009D5726" w:rsidRPr="001662C6" w:rsidRDefault="009D5726" w:rsidP="009D5726">
      <w:pPr>
        <w:pStyle w:val="PL"/>
        <w:shd w:val="clear" w:color="auto" w:fill="E6E6E6"/>
      </w:pPr>
      <w:r w:rsidRPr="001662C6">
        <w:tab/>
        <w:t>tdd-Add-UE-EUTRA-Capabilities-v1370</w:t>
      </w:r>
      <w:r w:rsidRPr="001662C6">
        <w:tab/>
        <w:t>UE-EUTRA-CapabilityAddXDD-Mode-v1370</w:t>
      </w:r>
      <w:r w:rsidRPr="001662C6">
        <w:tab/>
        <w:t>OPTIONAL,</w:t>
      </w:r>
    </w:p>
    <w:p w14:paraId="1D38BB60"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UE-EUTRA-Capability-v1380-IEs</w:t>
      </w:r>
      <w:r w:rsidRPr="001662C6">
        <w:tab/>
      </w:r>
      <w:r w:rsidRPr="001662C6">
        <w:tab/>
      </w:r>
      <w:r w:rsidRPr="001662C6">
        <w:tab/>
        <w:t>OPTIONAL</w:t>
      </w:r>
    </w:p>
    <w:p w14:paraId="24792319" w14:textId="77777777" w:rsidR="009D5726" w:rsidRPr="001662C6" w:rsidRDefault="009D5726" w:rsidP="009D5726">
      <w:pPr>
        <w:pStyle w:val="PL"/>
        <w:shd w:val="clear" w:color="auto" w:fill="E6E6E6"/>
      </w:pPr>
      <w:r w:rsidRPr="001662C6">
        <w:t>}</w:t>
      </w:r>
    </w:p>
    <w:p w14:paraId="56444C06" w14:textId="77777777" w:rsidR="009D5726" w:rsidRPr="001662C6" w:rsidRDefault="009D5726" w:rsidP="009D5726">
      <w:pPr>
        <w:pStyle w:val="PL"/>
        <w:shd w:val="clear" w:color="auto" w:fill="E6E6E6"/>
      </w:pPr>
    </w:p>
    <w:p w14:paraId="15256922" w14:textId="77777777" w:rsidR="009D5726" w:rsidRPr="001662C6" w:rsidRDefault="009D5726" w:rsidP="009D5726">
      <w:pPr>
        <w:pStyle w:val="PL"/>
        <w:shd w:val="clear" w:color="auto" w:fill="E6E6E6"/>
      </w:pPr>
      <w:r w:rsidRPr="001662C6">
        <w:t>UE-EUTRA-Capability-v1380-IEs ::= SEQUENCE {</w:t>
      </w:r>
    </w:p>
    <w:p w14:paraId="573F06DB" w14:textId="77777777" w:rsidR="009D5726" w:rsidRPr="001662C6" w:rsidRDefault="009D5726" w:rsidP="009D5726">
      <w:pPr>
        <w:pStyle w:val="PL"/>
        <w:shd w:val="clear" w:color="auto" w:fill="E6E6E6"/>
      </w:pPr>
      <w:r w:rsidRPr="001662C6">
        <w:tab/>
        <w:t>rf-Parameters-v1380</w:t>
      </w:r>
      <w:r w:rsidRPr="001662C6">
        <w:tab/>
      </w:r>
      <w:r w:rsidRPr="001662C6">
        <w:tab/>
      </w:r>
      <w:r w:rsidRPr="001662C6">
        <w:tab/>
      </w:r>
      <w:r w:rsidRPr="001662C6">
        <w:tab/>
      </w:r>
      <w:r w:rsidRPr="001662C6">
        <w:tab/>
        <w:t>RF-Parameters-v1380</w:t>
      </w:r>
      <w:r w:rsidRPr="001662C6">
        <w:tab/>
      </w:r>
      <w:r w:rsidRPr="001662C6">
        <w:tab/>
      </w:r>
      <w:r w:rsidRPr="001662C6">
        <w:tab/>
      </w:r>
      <w:r w:rsidRPr="001662C6">
        <w:tab/>
      </w:r>
      <w:r w:rsidRPr="001662C6">
        <w:tab/>
      </w:r>
      <w:r w:rsidRPr="001662C6">
        <w:tab/>
        <w:t>OPTIONAL,</w:t>
      </w:r>
    </w:p>
    <w:p w14:paraId="27F6E0AB" w14:textId="77777777" w:rsidR="009D5726" w:rsidRPr="001662C6" w:rsidRDefault="009D5726" w:rsidP="009D5726">
      <w:pPr>
        <w:pStyle w:val="PL"/>
        <w:shd w:val="clear" w:color="auto" w:fill="E6E6E6"/>
      </w:pPr>
      <w:r w:rsidRPr="001662C6">
        <w:tab/>
        <w:t>ce-Parameters-v1380</w:t>
      </w:r>
      <w:r w:rsidRPr="001662C6">
        <w:tab/>
      </w:r>
      <w:r w:rsidRPr="001662C6">
        <w:tab/>
      </w:r>
      <w:r w:rsidRPr="001662C6">
        <w:tab/>
      </w:r>
      <w:r w:rsidRPr="001662C6">
        <w:tab/>
      </w:r>
      <w:r w:rsidRPr="001662C6">
        <w:tab/>
        <w:t>CE-Parameters-v1380,</w:t>
      </w:r>
    </w:p>
    <w:p w14:paraId="4515C32F" w14:textId="77777777" w:rsidR="009D5726" w:rsidRPr="001662C6" w:rsidRDefault="009D5726" w:rsidP="009D5726">
      <w:pPr>
        <w:pStyle w:val="PL"/>
        <w:shd w:val="clear" w:color="auto" w:fill="E6E6E6"/>
      </w:pPr>
      <w:r w:rsidRPr="001662C6">
        <w:tab/>
        <w:t>fdd-Add-UE-EUTRA-Capabilities-v1380</w:t>
      </w:r>
      <w:r w:rsidRPr="001662C6">
        <w:tab/>
        <w:t>UE-EUTRA-CapabilityAddXDD-Mode-v1380,</w:t>
      </w:r>
    </w:p>
    <w:p w14:paraId="6EEDAB5A" w14:textId="77777777" w:rsidR="009D5726" w:rsidRPr="001662C6" w:rsidRDefault="009D5726" w:rsidP="009D5726">
      <w:pPr>
        <w:pStyle w:val="PL"/>
        <w:shd w:val="clear" w:color="auto" w:fill="E6E6E6"/>
      </w:pPr>
      <w:r w:rsidRPr="001662C6">
        <w:tab/>
        <w:t>tdd-Add-UE-EUTRA-Capabilities-v1380</w:t>
      </w:r>
      <w:r w:rsidRPr="001662C6">
        <w:tab/>
        <w:t>UE-EUTRA-CapabilityAddXDD-Mode-v1380,</w:t>
      </w:r>
    </w:p>
    <w:p w14:paraId="2ED38E43"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UE-EUTRA-Capability-v1390-IEs</w:t>
      </w:r>
      <w:r w:rsidRPr="001662C6">
        <w:tab/>
      </w:r>
      <w:r w:rsidRPr="001662C6">
        <w:tab/>
      </w:r>
      <w:r w:rsidRPr="001662C6">
        <w:tab/>
        <w:t>OPTIONAL</w:t>
      </w:r>
    </w:p>
    <w:p w14:paraId="05056FD8" w14:textId="77777777" w:rsidR="009D5726" w:rsidRPr="001662C6" w:rsidRDefault="009D5726" w:rsidP="009D5726">
      <w:pPr>
        <w:pStyle w:val="PL"/>
        <w:shd w:val="clear" w:color="auto" w:fill="E6E6E6"/>
      </w:pPr>
      <w:r w:rsidRPr="001662C6">
        <w:t>}</w:t>
      </w:r>
    </w:p>
    <w:p w14:paraId="3CA05A3B" w14:textId="77777777" w:rsidR="009D5726" w:rsidRPr="001662C6" w:rsidRDefault="009D5726" w:rsidP="009D5726">
      <w:pPr>
        <w:pStyle w:val="PL"/>
        <w:shd w:val="clear" w:color="auto" w:fill="E6E6E6"/>
        <w:ind w:firstLine="284"/>
      </w:pPr>
    </w:p>
    <w:p w14:paraId="6EB25C14" w14:textId="77777777" w:rsidR="009D5726" w:rsidRPr="001662C6" w:rsidRDefault="009D5726" w:rsidP="009D5726">
      <w:pPr>
        <w:pStyle w:val="PL"/>
        <w:shd w:val="clear" w:color="auto" w:fill="E6E6E6"/>
      </w:pPr>
      <w:r w:rsidRPr="001662C6">
        <w:t>UE-EUTRA-Capability-v1390-IEs ::= SEQUENCE {</w:t>
      </w:r>
    </w:p>
    <w:p w14:paraId="4B835284" w14:textId="77777777" w:rsidR="009D5726" w:rsidRPr="001662C6" w:rsidRDefault="009D5726" w:rsidP="009D5726">
      <w:pPr>
        <w:pStyle w:val="PL"/>
        <w:shd w:val="clear" w:color="auto" w:fill="E6E6E6"/>
      </w:pPr>
      <w:r w:rsidRPr="001662C6">
        <w:tab/>
        <w:t>rf-Parameters-v1390</w:t>
      </w:r>
      <w:r w:rsidRPr="001662C6">
        <w:tab/>
      </w:r>
      <w:r w:rsidRPr="001662C6">
        <w:tab/>
      </w:r>
      <w:r w:rsidRPr="001662C6">
        <w:tab/>
      </w:r>
      <w:r w:rsidRPr="001662C6">
        <w:tab/>
      </w:r>
      <w:r w:rsidRPr="001662C6">
        <w:tab/>
        <w:t>RF-Parameters-v1390</w:t>
      </w:r>
      <w:r w:rsidRPr="001662C6">
        <w:tab/>
      </w:r>
      <w:r w:rsidRPr="001662C6">
        <w:tab/>
      </w:r>
      <w:r w:rsidRPr="001662C6">
        <w:tab/>
      </w:r>
      <w:r w:rsidRPr="001662C6">
        <w:tab/>
      </w:r>
      <w:r w:rsidRPr="001662C6">
        <w:tab/>
      </w:r>
      <w:r w:rsidRPr="001662C6">
        <w:tab/>
        <w:t>OPTIONAL,</w:t>
      </w:r>
    </w:p>
    <w:p w14:paraId="0801777C"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UE-EUTRA-Capability-v13e0a-IEs</w:t>
      </w:r>
      <w:r w:rsidRPr="001662C6">
        <w:tab/>
      </w:r>
      <w:r w:rsidRPr="001662C6">
        <w:tab/>
      </w:r>
      <w:r w:rsidRPr="001662C6">
        <w:tab/>
        <w:t>OPTIONAL</w:t>
      </w:r>
    </w:p>
    <w:p w14:paraId="3B51883E" w14:textId="77777777" w:rsidR="009D5726" w:rsidRPr="001662C6" w:rsidRDefault="009D5726" w:rsidP="009D5726">
      <w:pPr>
        <w:pStyle w:val="PL"/>
        <w:shd w:val="clear" w:color="auto" w:fill="E6E6E6"/>
      </w:pPr>
      <w:r w:rsidRPr="001662C6">
        <w:t>}</w:t>
      </w:r>
    </w:p>
    <w:p w14:paraId="41E49534" w14:textId="77777777" w:rsidR="009D5726" w:rsidRPr="001662C6" w:rsidRDefault="009D5726" w:rsidP="009D5726">
      <w:pPr>
        <w:pStyle w:val="PL"/>
        <w:shd w:val="clear" w:color="auto" w:fill="E6E6E6"/>
      </w:pPr>
    </w:p>
    <w:p w14:paraId="793CCE32" w14:textId="77777777" w:rsidR="009D5726" w:rsidRPr="001662C6" w:rsidRDefault="009D5726" w:rsidP="009D5726">
      <w:pPr>
        <w:pStyle w:val="PL"/>
        <w:shd w:val="clear" w:color="auto" w:fill="E6E6E6"/>
      </w:pPr>
      <w:r w:rsidRPr="001662C6">
        <w:t>UE-EUTRA-Capability-v13e0a-IEs ::= SEQUENCE {</w:t>
      </w:r>
    </w:p>
    <w:p w14:paraId="2CBF39FE" w14:textId="77777777" w:rsidR="009D5726" w:rsidRPr="001662C6" w:rsidRDefault="009D5726" w:rsidP="009D5726">
      <w:pPr>
        <w:pStyle w:val="PL"/>
        <w:shd w:val="clear" w:color="auto" w:fill="E6E6E6"/>
      </w:pPr>
      <w:r w:rsidRPr="001662C6">
        <w:tab/>
        <w:t>lateNonCriticalExtension</w:t>
      </w:r>
      <w:r w:rsidRPr="001662C6">
        <w:tab/>
      </w:r>
      <w:r w:rsidRPr="001662C6">
        <w:tab/>
      </w:r>
      <w:r w:rsidRPr="001662C6">
        <w:tab/>
        <w:t>OCTET STRING (CONTAINING UE-EUTRA-Capability-v13e0b-IEs)</w:t>
      </w:r>
      <w:r w:rsidRPr="001662C6">
        <w:tab/>
      </w:r>
      <w:r w:rsidRPr="001662C6">
        <w:tab/>
      </w:r>
      <w:r w:rsidRPr="001662C6">
        <w:tab/>
      </w:r>
      <w:r w:rsidRPr="001662C6">
        <w:tab/>
      </w:r>
      <w:r w:rsidRPr="001662C6">
        <w:tab/>
      </w:r>
      <w:r w:rsidRPr="001662C6">
        <w:tab/>
      </w:r>
      <w:r w:rsidRPr="001662C6">
        <w:tab/>
        <w:t>OPTIONAL,</w:t>
      </w:r>
    </w:p>
    <w:p w14:paraId="3F20996B"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UE-EUTRA-Capability-v1470-IEs</w:t>
      </w:r>
      <w:r w:rsidRPr="001662C6">
        <w:tab/>
      </w:r>
      <w:r w:rsidRPr="001662C6">
        <w:tab/>
      </w:r>
      <w:r w:rsidRPr="001662C6">
        <w:tab/>
        <w:t>OPTIONAL</w:t>
      </w:r>
    </w:p>
    <w:p w14:paraId="60AA7709" w14:textId="77777777" w:rsidR="009D5726" w:rsidRPr="001662C6" w:rsidRDefault="009D5726" w:rsidP="009D5726">
      <w:pPr>
        <w:pStyle w:val="PL"/>
        <w:shd w:val="clear" w:color="auto" w:fill="E6E6E6"/>
      </w:pPr>
      <w:r w:rsidRPr="001662C6">
        <w:t>}</w:t>
      </w:r>
    </w:p>
    <w:p w14:paraId="06A573F5" w14:textId="77777777" w:rsidR="009D5726" w:rsidRPr="001662C6" w:rsidRDefault="009D5726" w:rsidP="009D5726">
      <w:pPr>
        <w:pStyle w:val="PL"/>
        <w:shd w:val="clear" w:color="auto" w:fill="E6E6E6"/>
      </w:pPr>
    </w:p>
    <w:p w14:paraId="145E2FC2" w14:textId="77777777" w:rsidR="009D5726" w:rsidRPr="001662C6" w:rsidRDefault="009D5726" w:rsidP="009D5726">
      <w:pPr>
        <w:pStyle w:val="PL"/>
        <w:shd w:val="clear" w:color="auto" w:fill="E6E6E6"/>
      </w:pPr>
      <w:r w:rsidRPr="001662C6">
        <w:t>UE-EUTRA-Capability-v13e0b-IEs ::= SEQUENCE {</w:t>
      </w:r>
    </w:p>
    <w:p w14:paraId="7C5AF054" w14:textId="77777777" w:rsidR="009D5726" w:rsidRPr="001662C6" w:rsidRDefault="009D5726" w:rsidP="009D5726">
      <w:pPr>
        <w:pStyle w:val="PL"/>
        <w:shd w:val="clear" w:color="auto" w:fill="E6E6E6"/>
      </w:pPr>
      <w:r w:rsidRPr="001662C6">
        <w:tab/>
        <w:t>phyLayerParameters-v13e0</w:t>
      </w:r>
      <w:r w:rsidRPr="001662C6">
        <w:tab/>
      </w:r>
      <w:r w:rsidRPr="001662C6">
        <w:tab/>
      </w:r>
      <w:r w:rsidRPr="001662C6">
        <w:tab/>
        <w:t>PhyLayerParameters-v13e0,</w:t>
      </w:r>
    </w:p>
    <w:p w14:paraId="47C2B1F6" w14:textId="77777777" w:rsidR="009D5726" w:rsidRPr="001662C6" w:rsidRDefault="009D5726" w:rsidP="009D5726">
      <w:pPr>
        <w:pStyle w:val="PL"/>
        <w:shd w:val="clear" w:color="auto" w:fill="E6E6E6"/>
      </w:pPr>
      <w:r w:rsidRPr="001662C6">
        <w:tab/>
        <w:t>-- Following field is only to be used for late REL-13 extensions</w:t>
      </w:r>
    </w:p>
    <w:p w14:paraId="1332167E"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t>OPTIONAL</w:t>
      </w:r>
    </w:p>
    <w:p w14:paraId="03959760" w14:textId="77777777" w:rsidR="009D5726" w:rsidRPr="001662C6" w:rsidRDefault="009D5726" w:rsidP="009D5726">
      <w:pPr>
        <w:pStyle w:val="PL"/>
        <w:shd w:val="clear" w:color="auto" w:fill="E6E6E6"/>
      </w:pPr>
      <w:r w:rsidRPr="001662C6">
        <w:t>}</w:t>
      </w:r>
    </w:p>
    <w:p w14:paraId="1CDCE8D0" w14:textId="77777777" w:rsidR="009D5726" w:rsidRPr="001662C6" w:rsidRDefault="009D5726" w:rsidP="009D5726">
      <w:pPr>
        <w:pStyle w:val="PL"/>
        <w:shd w:val="clear" w:color="auto" w:fill="E6E6E6"/>
      </w:pPr>
    </w:p>
    <w:p w14:paraId="61DC2A1C" w14:textId="77777777" w:rsidR="009D5726" w:rsidRPr="001662C6" w:rsidRDefault="009D5726" w:rsidP="009D5726">
      <w:pPr>
        <w:pStyle w:val="PL"/>
        <w:shd w:val="clear" w:color="auto" w:fill="E6E6E6"/>
      </w:pPr>
      <w:r w:rsidRPr="001662C6">
        <w:t>UE-EUTRA-Capability-v1470-IEs ::= SEQUENCE {</w:t>
      </w:r>
    </w:p>
    <w:p w14:paraId="56485700" w14:textId="77777777" w:rsidR="009D5726" w:rsidRPr="001662C6" w:rsidRDefault="009D5726" w:rsidP="009D5726">
      <w:pPr>
        <w:pStyle w:val="PL"/>
        <w:shd w:val="clear" w:color="auto" w:fill="E6E6E6"/>
      </w:pPr>
      <w:r w:rsidRPr="001662C6">
        <w:tab/>
        <w:t>mbms-Parameters-v1470</w:t>
      </w:r>
      <w:r w:rsidRPr="001662C6">
        <w:tab/>
      </w:r>
      <w:r w:rsidRPr="001662C6">
        <w:tab/>
      </w:r>
      <w:r w:rsidRPr="001662C6">
        <w:tab/>
      </w:r>
      <w:r w:rsidRPr="001662C6">
        <w:tab/>
        <w:t>MBMS-Parameters-v1470</w:t>
      </w:r>
      <w:r w:rsidRPr="001662C6">
        <w:tab/>
      </w:r>
      <w:r w:rsidRPr="001662C6">
        <w:tab/>
      </w:r>
      <w:r w:rsidRPr="001662C6">
        <w:tab/>
      </w:r>
      <w:r w:rsidRPr="001662C6">
        <w:tab/>
      </w:r>
      <w:r w:rsidRPr="001662C6">
        <w:tab/>
        <w:t>OPTIONAL,</w:t>
      </w:r>
    </w:p>
    <w:p w14:paraId="303E8B3E" w14:textId="77777777" w:rsidR="009D5726" w:rsidRPr="001662C6" w:rsidRDefault="009D5726" w:rsidP="009D5726">
      <w:pPr>
        <w:pStyle w:val="PL"/>
        <w:shd w:val="clear" w:color="auto" w:fill="E6E6E6"/>
      </w:pPr>
      <w:r w:rsidRPr="001662C6">
        <w:tab/>
        <w:t>phyLayerParameters-v1470</w:t>
      </w:r>
      <w:r w:rsidRPr="001662C6">
        <w:tab/>
      </w:r>
      <w:r w:rsidRPr="001662C6">
        <w:tab/>
      </w:r>
      <w:r w:rsidRPr="001662C6">
        <w:tab/>
        <w:t>PhyLayerParameters-v1470</w:t>
      </w:r>
      <w:r w:rsidRPr="001662C6">
        <w:tab/>
      </w:r>
      <w:r w:rsidRPr="001662C6">
        <w:tab/>
      </w:r>
      <w:r w:rsidRPr="001662C6">
        <w:tab/>
      </w:r>
      <w:r w:rsidRPr="001662C6">
        <w:tab/>
        <w:t>OPTIONAL,</w:t>
      </w:r>
    </w:p>
    <w:p w14:paraId="6A70A71B" w14:textId="77777777" w:rsidR="009D5726" w:rsidRPr="001662C6" w:rsidRDefault="009D5726" w:rsidP="009D5726">
      <w:pPr>
        <w:pStyle w:val="PL"/>
        <w:shd w:val="clear" w:color="auto" w:fill="E6E6E6"/>
      </w:pPr>
      <w:r w:rsidRPr="001662C6">
        <w:tab/>
        <w:t>rf-Parameters-v1470</w:t>
      </w:r>
      <w:r w:rsidRPr="001662C6">
        <w:tab/>
      </w:r>
      <w:r w:rsidRPr="001662C6">
        <w:tab/>
      </w:r>
      <w:r w:rsidRPr="001662C6">
        <w:tab/>
      </w:r>
      <w:r w:rsidRPr="001662C6">
        <w:tab/>
      </w:r>
      <w:r w:rsidRPr="001662C6">
        <w:tab/>
        <w:t>RF-Parameters-v1470</w:t>
      </w:r>
      <w:r w:rsidRPr="001662C6">
        <w:tab/>
      </w:r>
      <w:r w:rsidRPr="001662C6">
        <w:tab/>
      </w:r>
      <w:r w:rsidRPr="001662C6">
        <w:tab/>
      </w:r>
      <w:r w:rsidRPr="001662C6">
        <w:tab/>
      </w:r>
      <w:r w:rsidRPr="001662C6">
        <w:tab/>
      </w:r>
      <w:r w:rsidRPr="001662C6">
        <w:tab/>
        <w:t>OPTIONAL,</w:t>
      </w:r>
    </w:p>
    <w:p w14:paraId="7EC7B1FD"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UE-EUTRA-Capability-v14a0-IEs</w:t>
      </w:r>
      <w:r w:rsidRPr="001662C6">
        <w:tab/>
      </w:r>
      <w:r w:rsidRPr="001662C6">
        <w:tab/>
      </w:r>
      <w:r w:rsidRPr="001662C6">
        <w:tab/>
        <w:t>OPTIONAL</w:t>
      </w:r>
    </w:p>
    <w:p w14:paraId="4E04286D" w14:textId="77777777" w:rsidR="009D5726" w:rsidRPr="001662C6" w:rsidRDefault="009D5726" w:rsidP="009D5726">
      <w:pPr>
        <w:pStyle w:val="PL"/>
        <w:shd w:val="clear" w:color="auto" w:fill="E6E6E6"/>
      </w:pPr>
      <w:r w:rsidRPr="001662C6">
        <w:t>}</w:t>
      </w:r>
    </w:p>
    <w:p w14:paraId="108FBEA2" w14:textId="77777777" w:rsidR="009D5726" w:rsidRPr="001662C6" w:rsidRDefault="009D5726" w:rsidP="009D5726">
      <w:pPr>
        <w:pStyle w:val="PL"/>
        <w:shd w:val="clear" w:color="auto" w:fill="E6E6E6"/>
      </w:pPr>
    </w:p>
    <w:p w14:paraId="759108F1" w14:textId="77777777" w:rsidR="009D5726" w:rsidRPr="001662C6" w:rsidRDefault="009D5726" w:rsidP="009D5726">
      <w:pPr>
        <w:pStyle w:val="PL"/>
        <w:shd w:val="clear" w:color="auto" w:fill="E6E6E6"/>
      </w:pPr>
      <w:r w:rsidRPr="001662C6">
        <w:t>UE-EUTRA-Capability-v14a0-IEs ::= SEQUENCE {</w:t>
      </w:r>
    </w:p>
    <w:p w14:paraId="5810F950" w14:textId="77777777" w:rsidR="009D5726" w:rsidRPr="001662C6" w:rsidRDefault="009D5726" w:rsidP="009D5726">
      <w:pPr>
        <w:pStyle w:val="PL"/>
        <w:shd w:val="clear" w:color="auto" w:fill="E6E6E6"/>
      </w:pPr>
      <w:r w:rsidRPr="001662C6">
        <w:tab/>
        <w:t>phyLayerParameters-v14a0</w:t>
      </w:r>
      <w:r w:rsidRPr="001662C6">
        <w:tab/>
      </w:r>
      <w:r w:rsidRPr="001662C6">
        <w:tab/>
      </w:r>
      <w:r w:rsidRPr="001662C6">
        <w:tab/>
      </w:r>
      <w:r w:rsidRPr="001662C6">
        <w:tab/>
        <w:t>PhyLayerParameters-v14a0,</w:t>
      </w:r>
    </w:p>
    <w:p w14:paraId="1E396455" w14:textId="77777777" w:rsidR="009D5726" w:rsidRPr="001662C6" w:rsidRDefault="009D5726" w:rsidP="009D5726">
      <w:pPr>
        <w:pStyle w:val="PL"/>
        <w:shd w:val="clear" w:color="auto" w:fill="E6E6E6"/>
      </w:pPr>
      <w:r w:rsidRPr="001662C6">
        <w:tab/>
        <w:t>-- Following field is only to be used for late REL-14 extensions</w:t>
      </w:r>
    </w:p>
    <w:p w14:paraId="1ACAC46F"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r>
      <w:r w:rsidRPr="001662C6">
        <w:tab/>
        <w:t>UE-EUTRA-Capability-v14b0-IEs</w:t>
      </w:r>
      <w:r w:rsidRPr="001662C6">
        <w:tab/>
      </w:r>
      <w:r w:rsidRPr="001662C6">
        <w:tab/>
      </w:r>
      <w:r w:rsidRPr="001662C6">
        <w:tab/>
        <w:t>OPTIONAL</w:t>
      </w:r>
    </w:p>
    <w:p w14:paraId="6FDE8899" w14:textId="77777777" w:rsidR="009D5726" w:rsidRPr="001662C6" w:rsidRDefault="009D5726" w:rsidP="009D5726">
      <w:pPr>
        <w:pStyle w:val="PL"/>
        <w:shd w:val="clear" w:color="auto" w:fill="E6E6E6"/>
      </w:pPr>
      <w:r w:rsidRPr="001662C6">
        <w:t>}</w:t>
      </w:r>
    </w:p>
    <w:p w14:paraId="472B5137" w14:textId="77777777" w:rsidR="009D5726" w:rsidRPr="001662C6" w:rsidRDefault="009D5726" w:rsidP="009D5726">
      <w:pPr>
        <w:pStyle w:val="PL"/>
        <w:shd w:val="clear" w:color="auto" w:fill="E6E6E6"/>
      </w:pPr>
    </w:p>
    <w:p w14:paraId="63D779BA" w14:textId="77777777" w:rsidR="009D5726" w:rsidRPr="001662C6" w:rsidRDefault="009D5726" w:rsidP="009D5726">
      <w:pPr>
        <w:pStyle w:val="PL"/>
        <w:shd w:val="clear" w:color="auto" w:fill="E6E6E6"/>
      </w:pPr>
      <w:r w:rsidRPr="001662C6">
        <w:t>UE-EUTRA-Capability-v14b0-IEs ::= SEQUENCE {</w:t>
      </w:r>
    </w:p>
    <w:p w14:paraId="5C65D11A" w14:textId="77777777" w:rsidR="009D5726" w:rsidRPr="001662C6" w:rsidRDefault="009D5726" w:rsidP="009D5726">
      <w:pPr>
        <w:pStyle w:val="PL"/>
        <w:shd w:val="clear" w:color="auto" w:fill="E6E6E6"/>
      </w:pPr>
      <w:r w:rsidRPr="001662C6">
        <w:tab/>
        <w:t>rf-Parameters-v14b0</w:t>
      </w:r>
      <w:r w:rsidRPr="001662C6">
        <w:tab/>
      </w:r>
      <w:r w:rsidRPr="001662C6">
        <w:tab/>
      </w:r>
      <w:r w:rsidRPr="001662C6">
        <w:tab/>
      </w:r>
      <w:r w:rsidRPr="001662C6">
        <w:tab/>
        <w:t>RF-Parameters-v14b0</w:t>
      </w:r>
      <w:r w:rsidRPr="001662C6">
        <w:tab/>
      </w:r>
      <w:r w:rsidRPr="001662C6">
        <w:tab/>
      </w:r>
      <w:r w:rsidRPr="001662C6">
        <w:tab/>
      </w:r>
      <w:r w:rsidRPr="001662C6">
        <w:tab/>
        <w:t>OPTIONAL,</w:t>
      </w:r>
    </w:p>
    <w:p w14:paraId="4913A7F0"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t>OPTIONAL</w:t>
      </w:r>
    </w:p>
    <w:p w14:paraId="121E85B2" w14:textId="77777777" w:rsidR="009D5726" w:rsidRPr="001662C6" w:rsidRDefault="009D5726" w:rsidP="009D5726">
      <w:pPr>
        <w:pStyle w:val="PL"/>
        <w:shd w:val="clear" w:color="auto" w:fill="E6E6E6"/>
      </w:pPr>
      <w:r w:rsidRPr="001662C6">
        <w:t>}</w:t>
      </w:r>
    </w:p>
    <w:p w14:paraId="37FBB988" w14:textId="77777777" w:rsidR="009D5726" w:rsidRPr="001662C6" w:rsidRDefault="009D5726" w:rsidP="009D5726">
      <w:pPr>
        <w:pStyle w:val="PL"/>
        <w:shd w:val="clear" w:color="auto" w:fill="E6E6E6"/>
      </w:pPr>
    </w:p>
    <w:p w14:paraId="4F097544" w14:textId="77777777" w:rsidR="009D5726" w:rsidRPr="001662C6" w:rsidRDefault="009D5726" w:rsidP="009D5726">
      <w:pPr>
        <w:pStyle w:val="PL"/>
        <w:shd w:val="clear" w:color="auto" w:fill="E6E6E6"/>
      </w:pPr>
      <w:r w:rsidRPr="001662C6">
        <w:t>-- Regular non critical extensions</w:t>
      </w:r>
    </w:p>
    <w:p w14:paraId="38E489E5" w14:textId="77777777" w:rsidR="009D5726" w:rsidRPr="001662C6" w:rsidRDefault="009D5726" w:rsidP="009D5726">
      <w:pPr>
        <w:pStyle w:val="PL"/>
        <w:shd w:val="clear" w:color="auto" w:fill="E6E6E6"/>
      </w:pPr>
      <w:r w:rsidRPr="001662C6">
        <w:t>UE-EUTRA-Capability-v920-IEs ::=</w:t>
      </w:r>
      <w:r w:rsidRPr="001662C6">
        <w:tab/>
      </w:r>
      <w:r w:rsidRPr="001662C6">
        <w:tab/>
        <w:t>SEQUENCE {</w:t>
      </w:r>
    </w:p>
    <w:p w14:paraId="328AE804" w14:textId="77777777" w:rsidR="009D5726" w:rsidRPr="001662C6" w:rsidRDefault="009D5726" w:rsidP="009D5726">
      <w:pPr>
        <w:pStyle w:val="PL"/>
        <w:shd w:val="clear" w:color="auto" w:fill="E6E6E6"/>
      </w:pPr>
      <w:r w:rsidRPr="001662C6">
        <w:tab/>
        <w:t>phyLayerParameters-v920</w:t>
      </w:r>
      <w:r w:rsidRPr="001662C6">
        <w:tab/>
      </w:r>
      <w:r w:rsidRPr="001662C6">
        <w:tab/>
      </w:r>
      <w:r w:rsidRPr="001662C6">
        <w:tab/>
      </w:r>
      <w:r w:rsidRPr="001662C6">
        <w:tab/>
      </w:r>
      <w:r w:rsidRPr="001662C6">
        <w:tab/>
        <w:t>PhyLayerParameters-v920,</w:t>
      </w:r>
    </w:p>
    <w:p w14:paraId="15F3A26B" w14:textId="77777777" w:rsidR="009D5726" w:rsidRPr="001662C6" w:rsidRDefault="009D5726" w:rsidP="009D5726">
      <w:pPr>
        <w:pStyle w:val="PL"/>
        <w:shd w:val="clear" w:color="auto" w:fill="E6E6E6"/>
      </w:pPr>
      <w:r w:rsidRPr="001662C6">
        <w:tab/>
        <w:t>interRAT-ParametersGERAN-v920</w:t>
      </w:r>
      <w:r w:rsidRPr="001662C6">
        <w:tab/>
      </w:r>
      <w:r w:rsidRPr="001662C6">
        <w:tab/>
      </w:r>
      <w:r w:rsidRPr="001662C6">
        <w:tab/>
        <w:t>IRAT-ParametersGERAN-v920,</w:t>
      </w:r>
    </w:p>
    <w:p w14:paraId="3EAAA8DB" w14:textId="77777777" w:rsidR="009D5726" w:rsidRPr="001662C6" w:rsidRDefault="009D5726" w:rsidP="009D5726">
      <w:pPr>
        <w:pStyle w:val="PL"/>
        <w:shd w:val="clear" w:color="auto" w:fill="E6E6E6"/>
      </w:pPr>
      <w:r w:rsidRPr="001662C6">
        <w:tab/>
        <w:t>interRAT-ParametersUTRA-v920</w:t>
      </w:r>
      <w:r w:rsidRPr="001662C6">
        <w:tab/>
      </w:r>
      <w:r w:rsidRPr="001662C6">
        <w:tab/>
      </w:r>
      <w:r w:rsidRPr="001662C6">
        <w:tab/>
        <w:t>IRAT-ParametersUTRA-v920</w:t>
      </w:r>
      <w:r w:rsidRPr="001662C6">
        <w:tab/>
      </w:r>
      <w:r w:rsidRPr="001662C6">
        <w:tab/>
      </w:r>
      <w:r w:rsidRPr="001662C6">
        <w:tab/>
        <w:t>OPTIONAL,</w:t>
      </w:r>
    </w:p>
    <w:p w14:paraId="341CA610" w14:textId="77777777" w:rsidR="009D5726" w:rsidRPr="001662C6" w:rsidRDefault="009D5726" w:rsidP="009D5726">
      <w:pPr>
        <w:pStyle w:val="PL"/>
        <w:shd w:val="clear" w:color="auto" w:fill="E6E6E6"/>
      </w:pPr>
      <w:r w:rsidRPr="001662C6">
        <w:tab/>
        <w:t>interRAT-ParametersCDMA2000-v920</w:t>
      </w:r>
      <w:r w:rsidRPr="001662C6">
        <w:tab/>
      </w:r>
      <w:r w:rsidRPr="001662C6">
        <w:tab/>
        <w:t>IRAT-ParametersCDMA2000-1XRTT-v920</w:t>
      </w:r>
      <w:r w:rsidRPr="001662C6">
        <w:tab/>
        <w:t>OPTIONAL,</w:t>
      </w:r>
    </w:p>
    <w:p w14:paraId="4A1B78BF" w14:textId="77777777" w:rsidR="009D5726" w:rsidRPr="001662C6" w:rsidRDefault="009D5726" w:rsidP="009D5726">
      <w:pPr>
        <w:pStyle w:val="PL"/>
        <w:shd w:val="clear" w:color="auto" w:fill="E6E6E6"/>
      </w:pPr>
      <w:r w:rsidRPr="001662C6">
        <w:tab/>
        <w:t>deviceType-r9</w:t>
      </w:r>
      <w:r w:rsidRPr="001662C6">
        <w:tab/>
      </w:r>
      <w:r w:rsidRPr="001662C6">
        <w:tab/>
      </w:r>
      <w:r w:rsidRPr="001662C6">
        <w:tab/>
      </w:r>
      <w:r w:rsidRPr="001662C6">
        <w:tab/>
      </w:r>
      <w:r w:rsidRPr="001662C6">
        <w:tab/>
      </w:r>
      <w:r w:rsidRPr="001662C6">
        <w:tab/>
      </w:r>
      <w:r w:rsidRPr="001662C6">
        <w:tab/>
        <w:t>ENUMERATED {noBenFromBatConsumpOpt}</w:t>
      </w:r>
      <w:r w:rsidRPr="001662C6">
        <w:tab/>
        <w:t>OPTIONAL,</w:t>
      </w:r>
    </w:p>
    <w:p w14:paraId="1AF4156D" w14:textId="77777777" w:rsidR="009D5726" w:rsidRPr="001662C6" w:rsidRDefault="009D5726" w:rsidP="009D5726">
      <w:pPr>
        <w:pStyle w:val="PL"/>
        <w:shd w:val="clear" w:color="auto" w:fill="E6E6E6"/>
      </w:pPr>
      <w:r w:rsidRPr="001662C6">
        <w:tab/>
        <w:t>csg-ProximityIndicationParameters-r9</w:t>
      </w:r>
      <w:r w:rsidRPr="001662C6">
        <w:tab/>
        <w:t>CSG-ProximityIndicationParameters-r9,</w:t>
      </w:r>
    </w:p>
    <w:p w14:paraId="20E6A881" w14:textId="77777777" w:rsidR="009D5726" w:rsidRPr="001662C6" w:rsidRDefault="009D5726" w:rsidP="009D5726">
      <w:pPr>
        <w:pStyle w:val="PL"/>
        <w:shd w:val="clear" w:color="auto" w:fill="E6E6E6"/>
      </w:pPr>
      <w:r w:rsidRPr="001662C6">
        <w:tab/>
        <w:t>neighCellSI-AcquisitionParameters-r9</w:t>
      </w:r>
      <w:r w:rsidRPr="001662C6">
        <w:tab/>
        <w:t>NeighCellSI-AcquisitionParameters-r9,</w:t>
      </w:r>
    </w:p>
    <w:p w14:paraId="4BDB0F4A" w14:textId="77777777" w:rsidR="009D5726" w:rsidRPr="001662C6" w:rsidRDefault="009D5726" w:rsidP="009D5726">
      <w:pPr>
        <w:pStyle w:val="PL"/>
        <w:shd w:val="clear" w:color="auto" w:fill="E6E6E6"/>
      </w:pPr>
      <w:r w:rsidRPr="001662C6">
        <w:tab/>
        <w:t>son-Parameters-r9</w:t>
      </w:r>
      <w:r w:rsidRPr="001662C6">
        <w:tab/>
      </w:r>
      <w:r w:rsidRPr="001662C6">
        <w:tab/>
      </w:r>
      <w:r w:rsidRPr="001662C6">
        <w:tab/>
      </w:r>
      <w:r w:rsidRPr="001662C6">
        <w:tab/>
      </w:r>
      <w:r w:rsidRPr="001662C6">
        <w:tab/>
      </w:r>
      <w:r w:rsidRPr="001662C6">
        <w:tab/>
        <w:t>SON-Parameters-r9,</w:t>
      </w:r>
    </w:p>
    <w:p w14:paraId="2DE66D17"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r>
      <w:r w:rsidRPr="001662C6">
        <w:tab/>
        <w:t>UE-EUTRA-Capability-v940-IEs</w:t>
      </w:r>
      <w:r w:rsidRPr="001662C6">
        <w:tab/>
      </w:r>
      <w:r w:rsidRPr="001662C6">
        <w:tab/>
        <w:t>OPTIONAL</w:t>
      </w:r>
    </w:p>
    <w:p w14:paraId="7BF3D1B6" w14:textId="77777777" w:rsidR="009D5726" w:rsidRPr="001662C6" w:rsidRDefault="009D5726" w:rsidP="009D5726">
      <w:pPr>
        <w:pStyle w:val="PL"/>
        <w:shd w:val="clear" w:color="auto" w:fill="E6E6E6"/>
      </w:pPr>
      <w:r w:rsidRPr="001662C6">
        <w:lastRenderedPageBreak/>
        <w:t>}</w:t>
      </w:r>
    </w:p>
    <w:p w14:paraId="53C12276" w14:textId="77777777" w:rsidR="009D5726" w:rsidRPr="001662C6" w:rsidRDefault="009D5726" w:rsidP="009D5726">
      <w:pPr>
        <w:pStyle w:val="PL"/>
        <w:shd w:val="clear" w:color="auto" w:fill="E6E6E6"/>
      </w:pPr>
    </w:p>
    <w:p w14:paraId="3353DFB6" w14:textId="77777777" w:rsidR="009D5726" w:rsidRPr="001662C6" w:rsidRDefault="009D5726" w:rsidP="009D5726">
      <w:pPr>
        <w:pStyle w:val="PL"/>
        <w:shd w:val="clear" w:color="auto" w:fill="E6E6E6"/>
      </w:pPr>
      <w:r w:rsidRPr="001662C6">
        <w:t>UE-EUTRA-Capability-v940-IEs ::=</w:t>
      </w:r>
      <w:r w:rsidRPr="001662C6">
        <w:tab/>
        <w:t>SEQUENCE {</w:t>
      </w:r>
    </w:p>
    <w:p w14:paraId="33BA109A" w14:textId="77777777" w:rsidR="009D5726" w:rsidRPr="001662C6" w:rsidRDefault="009D5726" w:rsidP="009D5726">
      <w:pPr>
        <w:pStyle w:val="PL"/>
        <w:shd w:val="clear" w:color="auto" w:fill="E6E6E6"/>
      </w:pPr>
      <w:r w:rsidRPr="001662C6">
        <w:tab/>
        <w:t>lateNonCriticalExtension</w:t>
      </w:r>
      <w:r w:rsidRPr="001662C6">
        <w:tab/>
      </w:r>
      <w:r w:rsidRPr="001662C6">
        <w:tab/>
      </w:r>
      <w:r w:rsidRPr="001662C6">
        <w:tab/>
        <w:t>OCTET STRING (CONTAINING UE-EUTRA-Capability-v9a0-IEs)</w:t>
      </w:r>
      <w:r w:rsidRPr="001662C6">
        <w:tab/>
      </w:r>
      <w:r w:rsidRPr="001662C6">
        <w:tab/>
      </w:r>
      <w:r w:rsidRPr="001662C6">
        <w:tab/>
        <w:t>OPTIONAL,</w:t>
      </w:r>
    </w:p>
    <w:p w14:paraId="041BA25D"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UE-EUTRA-Capability-v1020-IEs</w:t>
      </w:r>
      <w:r w:rsidRPr="001662C6">
        <w:tab/>
      </w:r>
      <w:r w:rsidRPr="001662C6">
        <w:tab/>
      </w:r>
      <w:r w:rsidRPr="001662C6">
        <w:tab/>
        <w:t>OPTIONAL</w:t>
      </w:r>
    </w:p>
    <w:p w14:paraId="33308907" w14:textId="77777777" w:rsidR="009D5726" w:rsidRPr="001662C6" w:rsidRDefault="009D5726" w:rsidP="009D5726">
      <w:pPr>
        <w:pStyle w:val="PL"/>
        <w:shd w:val="clear" w:color="auto" w:fill="E6E6E6"/>
      </w:pPr>
      <w:r w:rsidRPr="001662C6">
        <w:t>}</w:t>
      </w:r>
    </w:p>
    <w:p w14:paraId="680590B5" w14:textId="77777777" w:rsidR="009D5726" w:rsidRPr="001662C6" w:rsidRDefault="009D5726" w:rsidP="009D5726">
      <w:pPr>
        <w:pStyle w:val="PL"/>
        <w:shd w:val="clear" w:color="auto" w:fill="E6E6E6"/>
      </w:pPr>
    </w:p>
    <w:p w14:paraId="388D4E50" w14:textId="77777777" w:rsidR="009D5726" w:rsidRPr="001662C6" w:rsidRDefault="009D5726" w:rsidP="009D5726">
      <w:pPr>
        <w:pStyle w:val="PL"/>
        <w:shd w:val="clear" w:color="auto" w:fill="E6E6E6"/>
      </w:pPr>
      <w:r w:rsidRPr="001662C6">
        <w:t>UE-EUTRA-Capability-v1020-IEs ::=</w:t>
      </w:r>
      <w:r w:rsidRPr="001662C6">
        <w:tab/>
        <w:t>SEQUENCE {</w:t>
      </w:r>
    </w:p>
    <w:p w14:paraId="200235BF" w14:textId="77777777" w:rsidR="009D5726" w:rsidRPr="001662C6" w:rsidRDefault="009D5726" w:rsidP="009D5726">
      <w:pPr>
        <w:pStyle w:val="PL"/>
        <w:shd w:val="clear" w:color="auto" w:fill="E6E6E6"/>
      </w:pPr>
      <w:r w:rsidRPr="001662C6">
        <w:tab/>
        <w:t>ue-Category-v1020</w:t>
      </w:r>
      <w:r w:rsidRPr="001662C6">
        <w:tab/>
      </w:r>
      <w:r w:rsidRPr="001662C6">
        <w:tab/>
      </w:r>
      <w:r w:rsidRPr="001662C6">
        <w:tab/>
      </w:r>
      <w:r w:rsidRPr="001662C6">
        <w:tab/>
      </w:r>
      <w:r w:rsidRPr="001662C6">
        <w:tab/>
        <w:t>INTEGER (6..8)</w:t>
      </w:r>
      <w:r w:rsidRPr="001662C6">
        <w:tab/>
      </w:r>
      <w:r w:rsidRPr="001662C6">
        <w:tab/>
      </w:r>
      <w:r w:rsidRPr="001662C6">
        <w:tab/>
      </w:r>
      <w:r w:rsidRPr="001662C6">
        <w:tab/>
      </w:r>
      <w:r w:rsidRPr="001662C6">
        <w:tab/>
      </w:r>
      <w:r w:rsidRPr="001662C6">
        <w:tab/>
      </w:r>
      <w:r w:rsidRPr="001662C6">
        <w:tab/>
        <w:t>OPTIONAL,</w:t>
      </w:r>
    </w:p>
    <w:p w14:paraId="0FD49C55" w14:textId="77777777" w:rsidR="009D5726" w:rsidRPr="001662C6" w:rsidRDefault="009D5726" w:rsidP="009D5726">
      <w:pPr>
        <w:pStyle w:val="PL"/>
        <w:shd w:val="clear" w:color="auto" w:fill="E6E6E6"/>
      </w:pPr>
      <w:r w:rsidRPr="001662C6">
        <w:tab/>
        <w:t>phyLayerParameters-v1020</w:t>
      </w:r>
      <w:r w:rsidRPr="001662C6">
        <w:tab/>
      </w:r>
      <w:r w:rsidRPr="001662C6">
        <w:tab/>
      </w:r>
      <w:r w:rsidRPr="001662C6">
        <w:tab/>
        <w:t>PhyLayerParameters-v1020</w:t>
      </w:r>
      <w:r w:rsidRPr="001662C6">
        <w:tab/>
      </w:r>
      <w:r w:rsidRPr="001662C6">
        <w:tab/>
      </w:r>
      <w:r w:rsidRPr="001662C6">
        <w:tab/>
      </w:r>
      <w:r w:rsidRPr="001662C6">
        <w:tab/>
        <w:t>OPTIONAL,</w:t>
      </w:r>
    </w:p>
    <w:p w14:paraId="6A7E2857" w14:textId="77777777" w:rsidR="009D5726" w:rsidRPr="001662C6" w:rsidRDefault="009D5726" w:rsidP="009D5726">
      <w:pPr>
        <w:pStyle w:val="PL"/>
        <w:shd w:val="clear" w:color="auto" w:fill="E6E6E6"/>
      </w:pPr>
      <w:r w:rsidRPr="001662C6">
        <w:tab/>
        <w:t>rf-Parameters-v1020</w:t>
      </w:r>
      <w:r w:rsidRPr="001662C6">
        <w:tab/>
      </w:r>
      <w:r w:rsidRPr="001662C6">
        <w:tab/>
      </w:r>
      <w:r w:rsidRPr="001662C6">
        <w:tab/>
      </w:r>
      <w:r w:rsidRPr="001662C6">
        <w:tab/>
      </w:r>
      <w:r w:rsidRPr="001662C6">
        <w:tab/>
        <w:t>RF-Parameters-v1020</w:t>
      </w:r>
      <w:r w:rsidRPr="001662C6">
        <w:tab/>
      </w:r>
      <w:r w:rsidRPr="001662C6">
        <w:tab/>
      </w:r>
      <w:r w:rsidRPr="001662C6">
        <w:tab/>
      </w:r>
      <w:r w:rsidRPr="001662C6">
        <w:tab/>
      </w:r>
      <w:r w:rsidRPr="001662C6">
        <w:tab/>
      </w:r>
      <w:r w:rsidRPr="001662C6">
        <w:tab/>
        <w:t>OPTIONAL,</w:t>
      </w:r>
    </w:p>
    <w:p w14:paraId="04DE8C0B" w14:textId="77777777" w:rsidR="009D5726" w:rsidRPr="001662C6" w:rsidRDefault="009D5726" w:rsidP="009D5726">
      <w:pPr>
        <w:pStyle w:val="PL"/>
        <w:shd w:val="clear" w:color="auto" w:fill="E6E6E6"/>
      </w:pPr>
      <w:r w:rsidRPr="001662C6">
        <w:tab/>
        <w:t>measParameters-v1020</w:t>
      </w:r>
      <w:r w:rsidRPr="001662C6">
        <w:tab/>
      </w:r>
      <w:r w:rsidRPr="001662C6">
        <w:tab/>
      </w:r>
      <w:r w:rsidRPr="001662C6">
        <w:tab/>
      </w:r>
      <w:r w:rsidRPr="001662C6">
        <w:tab/>
        <w:t>MeasParameters-v1020</w:t>
      </w:r>
      <w:r w:rsidRPr="001662C6">
        <w:tab/>
      </w:r>
      <w:r w:rsidRPr="001662C6">
        <w:tab/>
      </w:r>
      <w:r w:rsidRPr="001662C6">
        <w:tab/>
      </w:r>
      <w:r w:rsidRPr="001662C6">
        <w:tab/>
      </w:r>
      <w:r w:rsidRPr="001662C6">
        <w:tab/>
        <w:t>OPTIONAL,</w:t>
      </w:r>
    </w:p>
    <w:p w14:paraId="68AF2DD4" w14:textId="77777777" w:rsidR="009D5726" w:rsidRPr="001662C6" w:rsidRDefault="009D5726" w:rsidP="009D5726">
      <w:pPr>
        <w:pStyle w:val="PL"/>
        <w:shd w:val="clear" w:color="auto" w:fill="E6E6E6"/>
      </w:pPr>
      <w:r w:rsidRPr="001662C6">
        <w:tab/>
        <w:t>featureGroupIndRel10-r10</w:t>
      </w:r>
      <w:r w:rsidRPr="001662C6">
        <w:tab/>
      </w:r>
      <w:r w:rsidRPr="001662C6">
        <w:tab/>
      </w:r>
      <w:r w:rsidRPr="001662C6">
        <w:tab/>
        <w:t>BIT STRING (SIZE (32))</w:t>
      </w:r>
      <w:r w:rsidRPr="001662C6">
        <w:tab/>
      </w:r>
      <w:r w:rsidRPr="001662C6">
        <w:tab/>
      </w:r>
      <w:r w:rsidRPr="001662C6">
        <w:tab/>
      </w:r>
      <w:r w:rsidRPr="001662C6">
        <w:tab/>
      </w:r>
      <w:r w:rsidRPr="001662C6">
        <w:tab/>
        <w:t>OPTIONAL,</w:t>
      </w:r>
    </w:p>
    <w:p w14:paraId="237E01D2" w14:textId="77777777" w:rsidR="009D5726" w:rsidRPr="001662C6" w:rsidRDefault="009D5726" w:rsidP="009D5726">
      <w:pPr>
        <w:pStyle w:val="PL"/>
        <w:shd w:val="clear" w:color="auto" w:fill="E6E6E6"/>
      </w:pPr>
      <w:r w:rsidRPr="001662C6">
        <w:tab/>
        <w:t>interRAT-ParametersCDMA2000-v1020</w:t>
      </w:r>
      <w:r w:rsidRPr="001662C6">
        <w:tab/>
        <w:t>IRAT-ParametersCDMA2000-1XRTT-v1020</w:t>
      </w:r>
      <w:r w:rsidRPr="001662C6">
        <w:tab/>
      </w:r>
      <w:r w:rsidRPr="001662C6">
        <w:tab/>
        <w:t>OPTIONAL,</w:t>
      </w:r>
    </w:p>
    <w:p w14:paraId="3418AD08" w14:textId="77777777" w:rsidR="009D5726" w:rsidRPr="001662C6" w:rsidRDefault="009D5726" w:rsidP="009D5726">
      <w:pPr>
        <w:pStyle w:val="PL"/>
        <w:shd w:val="clear" w:color="auto" w:fill="E6E6E6"/>
      </w:pPr>
      <w:r w:rsidRPr="001662C6">
        <w:tab/>
        <w:t>ue-BasedNetwPerfMeasParameters-r10</w:t>
      </w:r>
      <w:r w:rsidRPr="001662C6">
        <w:tab/>
        <w:t>UE-BasedNetwPerfMeasParameters-r10</w:t>
      </w:r>
      <w:r w:rsidRPr="001662C6">
        <w:tab/>
      </w:r>
      <w:r w:rsidRPr="001662C6">
        <w:tab/>
        <w:t>OPTIONAL,</w:t>
      </w:r>
    </w:p>
    <w:p w14:paraId="31B2DA48" w14:textId="77777777" w:rsidR="009D5726" w:rsidRPr="001662C6" w:rsidRDefault="009D5726" w:rsidP="009D5726">
      <w:pPr>
        <w:pStyle w:val="PL"/>
        <w:shd w:val="clear" w:color="auto" w:fill="E6E6E6"/>
      </w:pPr>
      <w:r w:rsidRPr="001662C6">
        <w:tab/>
        <w:t>interRAT-ParametersUTRA-TDD-v1020</w:t>
      </w:r>
      <w:r w:rsidRPr="001662C6">
        <w:tab/>
        <w:t>IRAT-ParametersUTRA-TDD-v1020</w:t>
      </w:r>
      <w:r w:rsidRPr="001662C6">
        <w:tab/>
      </w:r>
      <w:r w:rsidRPr="001662C6">
        <w:tab/>
      </w:r>
      <w:r w:rsidRPr="001662C6">
        <w:tab/>
        <w:t>OPTIONAL,</w:t>
      </w:r>
    </w:p>
    <w:p w14:paraId="356CD5D9"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UE-EUTRA-Capability-v1060-IEs</w:t>
      </w:r>
      <w:r w:rsidRPr="001662C6">
        <w:tab/>
      </w:r>
      <w:r w:rsidRPr="001662C6">
        <w:tab/>
      </w:r>
      <w:r w:rsidRPr="001662C6">
        <w:tab/>
        <w:t>OPTIONAL</w:t>
      </w:r>
    </w:p>
    <w:p w14:paraId="2B54A992" w14:textId="77777777" w:rsidR="009D5726" w:rsidRPr="001662C6" w:rsidRDefault="009D5726" w:rsidP="009D5726">
      <w:pPr>
        <w:pStyle w:val="PL"/>
        <w:shd w:val="clear" w:color="auto" w:fill="E6E6E6"/>
      </w:pPr>
      <w:r w:rsidRPr="001662C6">
        <w:t>}</w:t>
      </w:r>
    </w:p>
    <w:p w14:paraId="69FA014E" w14:textId="77777777" w:rsidR="009D5726" w:rsidRPr="001662C6" w:rsidRDefault="009D5726" w:rsidP="009D5726">
      <w:pPr>
        <w:pStyle w:val="PL"/>
        <w:shd w:val="clear" w:color="auto" w:fill="E6E6E6"/>
      </w:pPr>
    </w:p>
    <w:p w14:paraId="3711012D" w14:textId="77777777" w:rsidR="009D5726" w:rsidRPr="001662C6" w:rsidRDefault="009D5726" w:rsidP="009D5726">
      <w:pPr>
        <w:pStyle w:val="PL"/>
        <w:shd w:val="clear" w:color="auto" w:fill="E6E6E6"/>
      </w:pPr>
      <w:r w:rsidRPr="001662C6">
        <w:t>UE-EUTRA-Capability-v1060-IEs ::=</w:t>
      </w:r>
      <w:r w:rsidRPr="001662C6">
        <w:tab/>
        <w:t>SEQUENCE {</w:t>
      </w:r>
    </w:p>
    <w:p w14:paraId="2266EE25" w14:textId="77777777" w:rsidR="009D5726" w:rsidRPr="001662C6" w:rsidRDefault="009D5726" w:rsidP="009D5726">
      <w:pPr>
        <w:pStyle w:val="PL"/>
        <w:shd w:val="clear" w:color="auto" w:fill="E6E6E6"/>
      </w:pPr>
      <w:r w:rsidRPr="001662C6">
        <w:tab/>
        <w:t>fdd-Add-UE-EUTRA-Capabilities-v1060</w:t>
      </w:r>
      <w:r w:rsidRPr="001662C6">
        <w:tab/>
        <w:t>UE-EUTRA-CapabilityAddXDD-Mode-v1060</w:t>
      </w:r>
      <w:r w:rsidRPr="001662C6">
        <w:tab/>
        <w:t>OPTIONAL,</w:t>
      </w:r>
    </w:p>
    <w:p w14:paraId="61CAD044" w14:textId="77777777" w:rsidR="009D5726" w:rsidRPr="001662C6" w:rsidRDefault="009D5726" w:rsidP="009D5726">
      <w:pPr>
        <w:pStyle w:val="PL"/>
        <w:shd w:val="clear" w:color="auto" w:fill="E6E6E6"/>
      </w:pPr>
      <w:r w:rsidRPr="001662C6">
        <w:tab/>
        <w:t>tdd-Add-UE-EUTRA-Capabilities-v1060</w:t>
      </w:r>
      <w:r w:rsidRPr="001662C6">
        <w:tab/>
        <w:t>UE-EUTRA-CapabilityAddXDD-Mode-v1060</w:t>
      </w:r>
      <w:r w:rsidRPr="001662C6">
        <w:tab/>
        <w:t>OPTIONAL,</w:t>
      </w:r>
    </w:p>
    <w:p w14:paraId="3CA49DD7" w14:textId="77777777" w:rsidR="009D5726" w:rsidRPr="001662C6" w:rsidRDefault="009D5726" w:rsidP="009D5726">
      <w:pPr>
        <w:pStyle w:val="PL"/>
        <w:shd w:val="clear" w:color="auto" w:fill="E6E6E6"/>
      </w:pPr>
      <w:r w:rsidRPr="001662C6">
        <w:tab/>
        <w:t>rf-Parameters-v1060</w:t>
      </w:r>
      <w:r w:rsidRPr="001662C6">
        <w:tab/>
      </w:r>
      <w:r w:rsidRPr="001662C6">
        <w:tab/>
      </w:r>
      <w:r w:rsidRPr="001662C6">
        <w:tab/>
      </w:r>
      <w:r w:rsidRPr="001662C6">
        <w:tab/>
      </w:r>
      <w:r w:rsidRPr="001662C6">
        <w:tab/>
        <w:t>RF-Parameters-v1060</w:t>
      </w:r>
      <w:r w:rsidRPr="001662C6">
        <w:tab/>
      </w:r>
      <w:r w:rsidRPr="001662C6">
        <w:tab/>
      </w:r>
      <w:r w:rsidRPr="001662C6">
        <w:tab/>
      </w:r>
      <w:r w:rsidRPr="001662C6">
        <w:tab/>
      </w:r>
      <w:r w:rsidRPr="001662C6">
        <w:tab/>
      </w:r>
      <w:r w:rsidRPr="001662C6">
        <w:tab/>
        <w:t>OPTIONAL,</w:t>
      </w:r>
    </w:p>
    <w:p w14:paraId="1248127B"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UE-EUTRA-Capability-v1090-IEs</w:t>
      </w:r>
      <w:r w:rsidRPr="001662C6">
        <w:tab/>
      </w:r>
      <w:r w:rsidRPr="001662C6">
        <w:tab/>
      </w:r>
      <w:r w:rsidRPr="001662C6">
        <w:tab/>
        <w:t>OPTIONAL</w:t>
      </w:r>
    </w:p>
    <w:p w14:paraId="71F9B632" w14:textId="77777777" w:rsidR="009D5726" w:rsidRPr="001662C6" w:rsidRDefault="009D5726" w:rsidP="009D5726">
      <w:pPr>
        <w:pStyle w:val="PL"/>
        <w:shd w:val="clear" w:color="auto" w:fill="E6E6E6"/>
      </w:pPr>
      <w:r w:rsidRPr="001662C6">
        <w:t>}</w:t>
      </w:r>
    </w:p>
    <w:p w14:paraId="13CFA13D" w14:textId="77777777" w:rsidR="009D5726" w:rsidRPr="001662C6" w:rsidRDefault="009D5726" w:rsidP="009D5726">
      <w:pPr>
        <w:pStyle w:val="PL"/>
        <w:shd w:val="clear" w:color="auto" w:fill="E6E6E6"/>
      </w:pPr>
    </w:p>
    <w:p w14:paraId="1F696B6B" w14:textId="77777777" w:rsidR="009D5726" w:rsidRPr="001662C6" w:rsidRDefault="009D5726" w:rsidP="009D5726">
      <w:pPr>
        <w:pStyle w:val="PL"/>
        <w:shd w:val="clear" w:color="auto" w:fill="E6E6E6"/>
      </w:pPr>
      <w:r w:rsidRPr="001662C6">
        <w:t>UE-EUTRA-Capability-v1090-IEs ::=</w:t>
      </w:r>
      <w:r w:rsidRPr="001662C6">
        <w:tab/>
        <w:t>SEQUENCE {</w:t>
      </w:r>
    </w:p>
    <w:p w14:paraId="2A4A9B93" w14:textId="77777777" w:rsidR="009D5726" w:rsidRPr="001662C6" w:rsidRDefault="009D5726" w:rsidP="009D5726">
      <w:pPr>
        <w:pStyle w:val="PL"/>
        <w:shd w:val="clear" w:color="auto" w:fill="E6E6E6"/>
      </w:pPr>
      <w:r w:rsidRPr="001662C6">
        <w:tab/>
        <w:t>rf-Parameters-v1090</w:t>
      </w:r>
      <w:r w:rsidRPr="001662C6">
        <w:tab/>
      </w:r>
      <w:r w:rsidRPr="001662C6">
        <w:tab/>
      </w:r>
      <w:r w:rsidRPr="001662C6">
        <w:tab/>
      </w:r>
      <w:r w:rsidRPr="001662C6">
        <w:tab/>
      </w:r>
      <w:r w:rsidRPr="001662C6">
        <w:tab/>
        <w:t>RF-Parameters-v1090</w:t>
      </w:r>
      <w:r w:rsidRPr="001662C6">
        <w:tab/>
      </w:r>
      <w:r w:rsidRPr="001662C6">
        <w:tab/>
      </w:r>
      <w:r w:rsidRPr="001662C6">
        <w:tab/>
      </w:r>
      <w:r w:rsidRPr="001662C6">
        <w:tab/>
      </w:r>
      <w:r w:rsidRPr="001662C6">
        <w:tab/>
      </w:r>
      <w:r w:rsidRPr="001662C6">
        <w:tab/>
        <w:t>OPTIONAL,</w:t>
      </w:r>
    </w:p>
    <w:p w14:paraId="0B3F169F"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UE-EUTRA-Capability-v1130-IEs</w:t>
      </w:r>
      <w:r w:rsidRPr="001662C6">
        <w:tab/>
      </w:r>
      <w:r w:rsidRPr="001662C6">
        <w:tab/>
      </w:r>
      <w:r w:rsidRPr="001662C6">
        <w:tab/>
        <w:t>OPTIONAL</w:t>
      </w:r>
    </w:p>
    <w:p w14:paraId="0E53786E" w14:textId="77777777" w:rsidR="009D5726" w:rsidRPr="001662C6" w:rsidRDefault="009D5726" w:rsidP="009D5726">
      <w:pPr>
        <w:pStyle w:val="PL"/>
        <w:shd w:val="clear" w:color="auto" w:fill="E6E6E6"/>
      </w:pPr>
      <w:r w:rsidRPr="001662C6">
        <w:t>}</w:t>
      </w:r>
    </w:p>
    <w:p w14:paraId="333FBCF3" w14:textId="77777777" w:rsidR="009D5726" w:rsidRPr="001662C6" w:rsidRDefault="009D5726" w:rsidP="009D5726">
      <w:pPr>
        <w:pStyle w:val="PL"/>
        <w:shd w:val="clear" w:color="auto" w:fill="E6E6E6"/>
      </w:pPr>
    </w:p>
    <w:p w14:paraId="2F407777" w14:textId="77777777" w:rsidR="009D5726" w:rsidRPr="001662C6" w:rsidRDefault="009D5726" w:rsidP="009D5726">
      <w:pPr>
        <w:pStyle w:val="PL"/>
        <w:shd w:val="clear" w:color="auto" w:fill="E6E6E6"/>
      </w:pPr>
      <w:r w:rsidRPr="001662C6">
        <w:t>UE-EUTRA-Capability-v1130-IEs ::=</w:t>
      </w:r>
      <w:r w:rsidRPr="001662C6">
        <w:tab/>
        <w:t>SEQUENCE {</w:t>
      </w:r>
    </w:p>
    <w:p w14:paraId="5733EB1E" w14:textId="77777777" w:rsidR="009D5726" w:rsidRPr="001662C6" w:rsidRDefault="009D5726" w:rsidP="009D5726">
      <w:pPr>
        <w:pStyle w:val="PL"/>
        <w:shd w:val="clear" w:color="auto" w:fill="E6E6E6"/>
      </w:pPr>
      <w:r w:rsidRPr="001662C6">
        <w:tab/>
        <w:t>pdcp-Parameters-v1130</w:t>
      </w:r>
      <w:r w:rsidRPr="001662C6">
        <w:tab/>
      </w:r>
      <w:r w:rsidRPr="001662C6">
        <w:tab/>
      </w:r>
      <w:r w:rsidRPr="001662C6">
        <w:tab/>
      </w:r>
      <w:r w:rsidRPr="001662C6">
        <w:tab/>
        <w:t>PDCP-Parameters-v1130,</w:t>
      </w:r>
    </w:p>
    <w:p w14:paraId="7DCFC466" w14:textId="77777777" w:rsidR="009D5726" w:rsidRPr="001662C6" w:rsidRDefault="009D5726" w:rsidP="009D5726">
      <w:pPr>
        <w:pStyle w:val="PL"/>
        <w:shd w:val="clear" w:color="auto" w:fill="E6E6E6"/>
      </w:pPr>
      <w:r w:rsidRPr="001662C6">
        <w:tab/>
        <w:t>phyLayerParameters-v1130</w:t>
      </w:r>
      <w:r w:rsidRPr="001662C6">
        <w:tab/>
      </w:r>
      <w:r w:rsidRPr="001662C6">
        <w:tab/>
      </w:r>
      <w:r w:rsidRPr="001662C6">
        <w:tab/>
        <w:t>PhyLayerParameters-v1130</w:t>
      </w:r>
      <w:r w:rsidRPr="001662C6">
        <w:tab/>
      </w:r>
      <w:r w:rsidRPr="001662C6">
        <w:tab/>
      </w:r>
      <w:r w:rsidRPr="001662C6">
        <w:tab/>
      </w:r>
      <w:r w:rsidRPr="001662C6">
        <w:tab/>
        <w:t>OPTIONAL,</w:t>
      </w:r>
    </w:p>
    <w:p w14:paraId="26AE697A" w14:textId="77777777" w:rsidR="009D5726" w:rsidRPr="001662C6" w:rsidRDefault="009D5726" w:rsidP="009D5726">
      <w:pPr>
        <w:pStyle w:val="PL"/>
        <w:shd w:val="clear" w:color="auto" w:fill="E6E6E6"/>
      </w:pPr>
      <w:r w:rsidRPr="001662C6">
        <w:tab/>
        <w:t>rf-Parameters-v1130</w:t>
      </w:r>
      <w:r w:rsidRPr="001662C6">
        <w:tab/>
      </w:r>
      <w:r w:rsidRPr="001662C6">
        <w:tab/>
      </w:r>
      <w:r w:rsidRPr="001662C6">
        <w:tab/>
      </w:r>
      <w:r w:rsidRPr="001662C6">
        <w:tab/>
      </w:r>
      <w:r w:rsidRPr="001662C6">
        <w:tab/>
        <w:t>RF-Parameters-v1130,</w:t>
      </w:r>
    </w:p>
    <w:p w14:paraId="0C1140DE" w14:textId="77777777" w:rsidR="009D5726" w:rsidRPr="001662C6" w:rsidRDefault="009D5726" w:rsidP="009D5726">
      <w:pPr>
        <w:pStyle w:val="PL"/>
        <w:shd w:val="clear" w:color="auto" w:fill="E6E6E6"/>
      </w:pPr>
      <w:r w:rsidRPr="001662C6">
        <w:tab/>
        <w:t>measParameters-v1130</w:t>
      </w:r>
      <w:r w:rsidRPr="001662C6">
        <w:tab/>
      </w:r>
      <w:r w:rsidRPr="001662C6">
        <w:tab/>
      </w:r>
      <w:r w:rsidRPr="001662C6">
        <w:tab/>
      </w:r>
      <w:r w:rsidRPr="001662C6">
        <w:tab/>
        <w:t>MeasParameters-v1130,</w:t>
      </w:r>
    </w:p>
    <w:p w14:paraId="0CF24C6F" w14:textId="77777777" w:rsidR="009D5726" w:rsidRPr="001662C6" w:rsidRDefault="009D5726" w:rsidP="009D5726">
      <w:pPr>
        <w:pStyle w:val="PL"/>
        <w:shd w:val="clear" w:color="auto" w:fill="E6E6E6"/>
      </w:pPr>
      <w:r w:rsidRPr="001662C6">
        <w:tab/>
        <w:t>interRAT-ParametersCDMA2000-v1130</w:t>
      </w:r>
      <w:r w:rsidRPr="001662C6">
        <w:tab/>
        <w:t>IRAT-ParametersCDMA2000-v1130,</w:t>
      </w:r>
    </w:p>
    <w:p w14:paraId="466AF240" w14:textId="77777777" w:rsidR="009D5726" w:rsidRPr="001662C6" w:rsidRDefault="009D5726" w:rsidP="009D5726">
      <w:pPr>
        <w:pStyle w:val="PL"/>
        <w:shd w:val="clear" w:color="auto" w:fill="E6E6E6"/>
      </w:pPr>
      <w:r w:rsidRPr="001662C6">
        <w:tab/>
        <w:t>otherParameters-r11</w:t>
      </w:r>
      <w:r w:rsidRPr="001662C6">
        <w:tab/>
      </w:r>
      <w:r w:rsidRPr="001662C6">
        <w:tab/>
      </w:r>
      <w:r w:rsidRPr="001662C6">
        <w:tab/>
      </w:r>
      <w:r w:rsidRPr="001662C6">
        <w:tab/>
      </w:r>
      <w:r w:rsidRPr="001662C6">
        <w:tab/>
        <w:t>Other-Parameters-r11,</w:t>
      </w:r>
    </w:p>
    <w:p w14:paraId="0FDC565F" w14:textId="77777777" w:rsidR="009D5726" w:rsidRPr="001662C6" w:rsidRDefault="009D5726" w:rsidP="009D5726">
      <w:pPr>
        <w:pStyle w:val="PL"/>
        <w:shd w:val="clear" w:color="auto" w:fill="E6E6E6"/>
      </w:pPr>
      <w:r w:rsidRPr="001662C6">
        <w:tab/>
        <w:t>fdd-Add-UE-EUTRA-Capabilities-v1130</w:t>
      </w:r>
      <w:r w:rsidRPr="001662C6">
        <w:tab/>
        <w:t>UE-EUTRA-CapabilityAddXDD-Mode-v1130</w:t>
      </w:r>
      <w:r w:rsidRPr="001662C6">
        <w:tab/>
        <w:t>OPTIONAL,</w:t>
      </w:r>
    </w:p>
    <w:p w14:paraId="12EA3B2E" w14:textId="77777777" w:rsidR="009D5726" w:rsidRPr="001662C6" w:rsidRDefault="009D5726" w:rsidP="009D5726">
      <w:pPr>
        <w:pStyle w:val="PL"/>
        <w:shd w:val="clear" w:color="auto" w:fill="E6E6E6"/>
      </w:pPr>
      <w:r w:rsidRPr="001662C6">
        <w:tab/>
        <w:t>tdd-Add-UE-EUTRA-Capabilities-v1130</w:t>
      </w:r>
      <w:r w:rsidRPr="001662C6">
        <w:tab/>
        <w:t>UE-EUTRA-CapabilityAddXDD-Mode-v1130</w:t>
      </w:r>
      <w:r w:rsidRPr="001662C6">
        <w:tab/>
        <w:t>OPTIONAL,</w:t>
      </w:r>
    </w:p>
    <w:p w14:paraId="3EECFDD2"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UE-EUTRA-Capability-v1170-IEs</w:t>
      </w:r>
      <w:r w:rsidRPr="001662C6">
        <w:tab/>
      </w:r>
      <w:r w:rsidRPr="001662C6">
        <w:tab/>
      </w:r>
      <w:r w:rsidRPr="001662C6">
        <w:tab/>
        <w:t>OPTIONAL</w:t>
      </w:r>
    </w:p>
    <w:p w14:paraId="24D23E47" w14:textId="77777777" w:rsidR="009D5726" w:rsidRPr="001662C6" w:rsidRDefault="009D5726" w:rsidP="009D5726">
      <w:pPr>
        <w:pStyle w:val="PL"/>
        <w:shd w:val="clear" w:color="auto" w:fill="E6E6E6"/>
      </w:pPr>
      <w:r w:rsidRPr="001662C6">
        <w:t>}</w:t>
      </w:r>
    </w:p>
    <w:p w14:paraId="30ABED3B" w14:textId="77777777" w:rsidR="009D5726" w:rsidRPr="001662C6" w:rsidRDefault="009D5726" w:rsidP="009D5726">
      <w:pPr>
        <w:pStyle w:val="PL"/>
        <w:shd w:val="clear" w:color="auto" w:fill="E6E6E6"/>
      </w:pPr>
    </w:p>
    <w:p w14:paraId="4EB8B631" w14:textId="77777777" w:rsidR="009D5726" w:rsidRPr="001662C6" w:rsidRDefault="009D5726" w:rsidP="009D5726">
      <w:pPr>
        <w:pStyle w:val="PL"/>
        <w:shd w:val="clear" w:color="auto" w:fill="E6E6E6"/>
      </w:pPr>
      <w:r w:rsidRPr="001662C6">
        <w:t>UE-EUTRA-Capability-v1170-IEs ::=</w:t>
      </w:r>
      <w:r w:rsidRPr="001662C6">
        <w:tab/>
        <w:t>SEQUENCE {</w:t>
      </w:r>
    </w:p>
    <w:p w14:paraId="1F3253C3" w14:textId="77777777" w:rsidR="009D5726" w:rsidRPr="001662C6" w:rsidRDefault="009D5726" w:rsidP="009D5726">
      <w:pPr>
        <w:pStyle w:val="PL"/>
        <w:shd w:val="clear" w:color="auto" w:fill="E6E6E6"/>
      </w:pPr>
      <w:r w:rsidRPr="001662C6">
        <w:tab/>
        <w:t>phyLayerParameters-v1170</w:t>
      </w:r>
      <w:r w:rsidRPr="001662C6">
        <w:tab/>
      </w:r>
      <w:r w:rsidRPr="001662C6">
        <w:tab/>
      </w:r>
      <w:r w:rsidRPr="001662C6">
        <w:tab/>
        <w:t>PhyLayerParameters-v1170</w:t>
      </w:r>
      <w:r w:rsidRPr="001662C6">
        <w:tab/>
      </w:r>
      <w:r w:rsidRPr="001662C6">
        <w:tab/>
      </w:r>
      <w:r w:rsidRPr="001662C6">
        <w:tab/>
      </w:r>
      <w:r w:rsidRPr="001662C6">
        <w:tab/>
        <w:t>OPTIONAL,</w:t>
      </w:r>
    </w:p>
    <w:p w14:paraId="68C43123" w14:textId="77777777" w:rsidR="009D5726" w:rsidRPr="001662C6" w:rsidRDefault="009D5726" w:rsidP="009D5726">
      <w:pPr>
        <w:pStyle w:val="PL"/>
        <w:shd w:val="clear" w:color="auto" w:fill="E6E6E6"/>
      </w:pPr>
      <w:r w:rsidRPr="001662C6">
        <w:tab/>
        <w:t>ue-Category-v1170</w:t>
      </w:r>
      <w:r w:rsidRPr="001662C6">
        <w:tab/>
      </w:r>
      <w:r w:rsidRPr="001662C6">
        <w:tab/>
      </w:r>
      <w:r w:rsidRPr="001662C6">
        <w:tab/>
      </w:r>
      <w:r w:rsidRPr="001662C6">
        <w:tab/>
      </w:r>
      <w:r w:rsidRPr="001662C6">
        <w:tab/>
        <w:t>INTEGER (9..10)</w:t>
      </w:r>
      <w:r w:rsidRPr="001662C6">
        <w:tab/>
      </w:r>
      <w:r w:rsidRPr="001662C6">
        <w:tab/>
      </w:r>
      <w:r w:rsidRPr="001662C6">
        <w:tab/>
      </w:r>
      <w:r w:rsidRPr="001662C6">
        <w:tab/>
      </w:r>
      <w:r w:rsidRPr="001662C6">
        <w:tab/>
      </w:r>
      <w:r w:rsidRPr="001662C6">
        <w:tab/>
      </w:r>
      <w:r w:rsidRPr="001662C6">
        <w:tab/>
        <w:t>OPTIONAL,</w:t>
      </w:r>
    </w:p>
    <w:p w14:paraId="499DE8A0"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UE-EUTRA-Capability-v1180-IEs</w:t>
      </w:r>
      <w:r w:rsidRPr="001662C6">
        <w:tab/>
      </w:r>
      <w:r w:rsidRPr="001662C6">
        <w:tab/>
      </w:r>
      <w:r w:rsidRPr="001662C6">
        <w:tab/>
        <w:t>OPTIONAL</w:t>
      </w:r>
    </w:p>
    <w:p w14:paraId="49F224F5" w14:textId="77777777" w:rsidR="009D5726" w:rsidRPr="001662C6" w:rsidRDefault="009D5726" w:rsidP="009D5726">
      <w:pPr>
        <w:pStyle w:val="PL"/>
        <w:shd w:val="clear" w:color="auto" w:fill="E6E6E6"/>
      </w:pPr>
      <w:r w:rsidRPr="001662C6">
        <w:t>}</w:t>
      </w:r>
    </w:p>
    <w:p w14:paraId="698094E2" w14:textId="77777777" w:rsidR="009D5726" w:rsidRPr="001662C6" w:rsidRDefault="009D5726" w:rsidP="009D5726">
      <w:pPr>
        <w:pStyle w:val="PL"/>
        <w:shd w:val="clear" w:color="auto" w:fill="E6E6E6"/>
      </w:pPr>
    </w:p>
    <w:p w14:paraId="04DC7FB1" w14:textId="77777777" w:rsidR="009D5726" w:rsidRPr="001662C6" w:rsidRDefault="009D5726" w:rsidP="009D5726">
      <w:pPr>
        <w:pStyle w:val="PL"/>
        <w:shd w:val="clear" w:color="auto" w:fill="E6E6E6"/>
      </w:pPr>
      <w:r w:rsidRPr="001662C6">
        <w:t>UE-EUTRA-Capability-v1180-IEs ::=</w:t>
      </w:r>
      <w:r w:rsidRPr="001662C6">
        <w:tab/>
        <w:t>SEQUENCE {</w:t>
      </w:r>
    </w:p>
    <w:p w14:paraId="1A1B57C2" w14:textId="77777777" w:rsidR="009D5726" w:rsidRPr="001662C6" w:rsidRDefault="009D5726" w:rsidP="009D5726">
      <w:pPr>
        <w:pStyle w:val="PL"/>
        <w:shd w:val="clear" w:color="auto" w:fill="E6E6E6"/>
      </w:pPr>
      <w:r w:rsidRPr="001662C6">
        <w:tab/>
        <w:t>rf-Parameters-v1180</w:t>
      </w:r>
      <w:r w:rsidRPr="001662C6">
        <w:tab/>
      </w:r>
      <w:r w:rsidRPr="001662C6">
        <w:tab/>
      </w:r>
      <w:r w:rsidRPr="001662C6">
        <w:tab/>
      </w:r>
      <w:r w:rsidRPr="001662C6">
        <w:tab/>
      </w:r>
      <w:r w:rsidRPr="001662C6">
        <w:tab/>
        <w:t>RF-Parameters-v1180</w:t>
      </w:r>
      <w:r w:rsidRPr="001662C6">
        <w:tab/>
      </w:r>
      <w:r w:rsidRPr="001662C6">
        <w:tab/>
      </w:r>
      <w:r w:rsidRPr="001662C6">
        <w:tab/>
      </w:r>
      <w:r w:rsidRPr="001662C6">
        <w:tab/>
      </w:r>
      <w:r w:rsidRPr="001662C6">
        <w:tab/>
      </w:r>
      <w:r w:rsidRPr="001662C6">
        <w:tab/>
        <w:t>OPTIONAL,</w:t>
      </w:r>
    </w:p>
    <w:p w14:paraId="260278A2" w14:textId="77777777" w:rsidR="009D5726" w:rsidRPr="001662C6" w:rsidRDefault="009D5726" w:rsidP="009D5726">
      <w:pPr>
        <w:pStyle w:val="PL"/>
        <w:shd w:val="clear" w:color="auto" w:fill="E6E6E6"/>
      </w:pPr>
      <w:r w:rsidRPr="001662C6">
        <w:tab/>
        <w:t>mbms-Parameters-r11</w:t>
      </w:r>
      <w:r w:rsidRPr="001662C6">
        <w:tab/>
      </w:r>
      <w:r w:rsidRPr="001662C6">
        <w:tab/>
      </w:r>
      <w:r w:rsidRPr="001662C6">
        <w:tab/>
      </w:r>
      <w:r w:rsidRPr="001662C6">
        <w:tab/>
      </w:r>
      <w:r w:rsidRPr="001662C6">
        <w:tab/>
        <w:t>MBMS-Parameters-r11</w:t>
      </w:r>
      <w:r w:rsidRPr="001662C6">
        <w:tab/>
      </w:r>
      <w:r w:rsidRPr="001662C6">
        <w:tab/>
      </w:r>
      <w:r w:rsidRPr="001662C6">
        <w:tab/>
      </w:r>
      <w:r w:rsidRPr="001662C6">
        <w:tab/>
      </w:r>
      <w:r w:rsidRPr="001662C6">
        <w:tab/>
      </w:r>
      <w:r w:rsidRPr="001662C6">
        <w:tab/>
        <w:t>OPTIONAL,</w:t>
      </w:r>
    </w:p>
    <w:p w14:paraId="47DA9972" w14:textId="77777777" w:rsidR="009D5726" w:rsidRPr="001662C6" w:rsidRDefault="009D5726" w:rsidP="009D5726">
      <w:pPr>
        <w:pStyle w:val="PL"/>
        <w:shd w:val="clear" w:color="auto" w:fill="E6E6E6"/>
      </w:pPr>
      <w:r w:rsidRPr="001662C6">
        <w:tab/>
        <w:t>fdd-Add-UE-EUTRA-Capabilities-v1180</w:t>
      </w:r>
      <w:r w:rsidRPr="001662C6">
        <w:tab/>
        <w:t>UE-EUTRA-CapabilityAddXDD-Mode-v1180</w:t>
      </w:r>
      <w:r w:rsidRPr="001662C6">
        <w:tab/>
        <w:t>OPTIONAL,</w:t>
      </w:r>
    </w:p>
    <w:p w14:paraId="283D85E7" w14:textId="77777777" w:rsidR="009D5726" w:rsidRPr="001662C6" w:rsidRDefault="009D5726" w:rsidP="009D5726">
      <w:pPr>
        <w:pStyle w:val="PL"/>
        <w:shd w:val="clear" w:color="auto" w:fill="E6E6E6"/>
      </w:pPr>
      <w:r w:rsidRPr="001662C6">
        <w:tab/>
        <w:t>tdd-Add-UE-EUTRA-Capabilities-v1180</w:t>
      </w:r>
      <w:r w:rsidRPr="001662C6">
        <w:tab/>
        <w:t>UE-EUTRA-CapabilityAddXDD-Mode-v1180</w:t>
      </w:r>
      <w:r w:rsidRPr="001662C6">
        <w:tab/>
        <w:t>OPTIONAL,</w:t>
      </w:r>
    </w:p>
    <w:p w14:paraId="5B46C070"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UE-EUTRA-Capability-v11a0-IEs</w:t>
      </w:r>
      <w:r w:rsidRPr="001662C6">
        <w:tab/>
      </w:r>
      <w:r w:rsidRPr="001662C6">
        <w:tab/>
      </w:r>
      <w:r w:rsidRPr="001662C6">
        <w:tab/>
        <w:t>OPTIONAL</w:t>
      </w:r>
    </w:p>
    <w:p w14:paraId="44517A81" w14:textId="77777777" w:rsidR="009D5726" w:rsidRPr="001662C6" w:rsidRDefault="009D5726" w:rsidP="009D5726">
      <w:pPr>
        <w:pStyle w:val="PL"/>
        <w:shd w:val="clear" w:color="auto" w:fill="E6E6E6"/>
      </w:pPr>
      <w:r w:rsidRPr="001662C6">
        <w:t>}</w:t>
      </w:r>
    </w:p>
    <w:p w14:paraId="04D57D56" w14:textId="77777777" w:rsidR="009D5726" w:rsidRPr="001662C6" w:rsidRDefault="009D5726" w:rsidP="009D5726">
      <w:pPr>
        <w:pStyle w:val="PL"/>
        <w:shd w:val="clear" w:color="auto" w:fill="E6E6E6"/>
      </w:pPr>
    </w:p>
    <w:p w14:paraId="0D35F0E3" w14:textId="77777777" w:rsidR="009D5726" w:rsidRPr="001662C6" w:rsidRDefault="009D5726" w:rsidP="009D5726">
      <w:pPr>
        <w:pStyle w:val="PL"/>
        <w:shd w:val="clear" w:color="auto" w:fill="E6E6E6"/>
      </w:pPr>
      <w:r w:rsidRPr="001662C6">
        <w:t>UE-EUTRA-Capability-v11a0-IEs ::=</w:t>
      </w:r>
      <w:r w:rsidRPr="001662C6">
        <w:tab/>
        <w:t>SEQUENCE {</w:t>
      </w:r>
    </w:p>
    <w:p w14:paraId="6966E11F" w14:textId="77777777" w:rsidR="009D5726" w:rsidRPr="001662C6" w:rsidRDefault="009D5726" w:rsidP="009D5726">
      <w:pPr>
        <w:pStyle w:val="PL"/>
        <w:shd w:val="clear" w:color="auto" w:fill="E6E6E6"/>
      </w:pPr>
      <w:r w:rsidRPr="001662C6">
        <w:tab/>
        <w:t>ue-Category-v11a0</w:t>
      </w:r>
      <w:r w:rsidRPr="001662C6">
        <w:tab/>
      </w:r>
      <w:r w:rsidRPr="001662C6">
        <w:tab/>
      </w:r>
      <w:r w:rsidRPr="001662C6">
        <w:tab/>
      </w:r>
      <w:r w:rsidRPr="001662C6">
        <w:tab/>
      </w:r>
      <w:r w:rsidRPr="001662C6">
        <w:tab/>
        <w:t>INTEGER (11..12)</w:t>
      </w:r>
      <w:r w:rsidRPr="001662C6">
        <w:tab/>
      </w:r>
      <w:r w:rsidRPr="001662C6">
        <w:tab/>
      </w:r>
      <w:r w:rsidRPr="001662C6">
        <w:tab/>
      </w:r>
      <w:r w:rsidRPr="001662C6">
        <w:tab/>
      </w:r>
      <w:r w:rsidRPr="001662C6">
        <w:tab/>
      </w:r>
      <w:r w:rsidRPr="001662C6">
        <w:tab/>
        <w:t>OPTIONAL,</w:t>
      </w:r>
    </w:p>
    <w:p w14:paraId="2AD745FE" w14:textId="77777777" w:rsidR="009D5726" w:rsidRPr="001662C6" w:rsidRDefault="009D5726" w:rsidP="009D5726">
      <w:pPr>
        <w:pStyle w:val="PL"/>
        <w:shd w:val="clear" w:color="auto" w:fill="E6E6E6"/>
      </w:pPr>
      <w:r w:rsidRPr="001662C6">
        <w:tab/>
        <w:t>measParameters-v11a0</w:t>
      </w:r>
      <w:r w:rsidRPr="001662C6">
        <w:tab/>
      </w:r>
      <w:r w:rsidRPr="001662C6">
        <w:tab/>
      </w:r>
      <w:r w:rsidRPr="001662C6">
        <w:tab/>
      </w:r>
      <w:r w:rsidRPr="001662C6">
        <w:tab/>
        <w:t>MeasParameters-v11a0</w:t>
      </w:r>
      <w:r w:rsidRPr="001662C6">
        <w:tab/>
      </w:r>
      <w:r w:rsidRPr="001662C6">
        <w:tab/>
      </w:r>
      <w:r w:rsidRPr="001662C6">
        <w:tab/>
      </w:r>
      <w:r w:rsidRPr="001662C6">
        <w:tab/>
      </w:r>
      <w:r w:rsidRPr="001662C6">
        <w:tab/>
        <w:t>OPTIONAL,</w:t>
      </w:r>
    </w:p>
    <w:p w14:paraId="1FA4F20C"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UE-EUTRA-Capability-v1250-IEs</w:t>
      </w:r>
      <w:r w:rsidRPr="001662C6">
        <w:tab/>
      </w:r>
      <w:r w:rsidRPr="001662C6">
        <w:tab/>
      </w:r>
      <w:r w:rsidRPr="001662C6">
        <w:tab/>
        <w:t>OPTIONAL</w:t>
      </w:r>
    </w:p>
    <w:p w14:paraId="15E688DC" w14:textId="77777777" w:rsidR="009D5726" w:rsidRPr="001662C6" w:rsidRDefault="009D5726" w:rsidP="009D5726">
      <w:pPr>
        <w:pStyle w:val="PL"/>
        <w:shd w:val="clear" w:color="auto" w:fill="E6E6E6"/>
      </w:pPr>
      <w:r w:rsidRPr="001662C6">
        <w:t>}</w:t>
      </w:r>
    </w:p>
    <w:p w14:paraId="481D12DF" w14:textId="77777777" w:rsidR="009D5726" w:rsidRPr="001662C6" w:rsidRDefault="009D5726" w:rsidP="009D5726">
      <w:pPr>
        <w:pStyle w:val="PL"/>
        <w:shd w:val="clear" w:color="auto" w:fill="E6E6E6"/>
      </w:pPr>
    </w:p>
    <w:p w14:paraId="1E69E2A2" w14:textId="77777777" w:rsidR="009D5726" w:rsidRPr="001662C6" w:rsidRDefault="009D5726" w:rsidP="009D5726">
      <w:pPr>
        <w:pStyle w:val="PL"/>
        <w:shd w:val="clear" w:color="auto" w:fill="E6E6E6"/>
      </w:pPr>
      <w:r w:rsidRPr="001662C6">
        <w:t>UE-EUTRA-Capability-v1250-IEs ::=</w:t>
      </w:r>
      <w:r w:rsidRPr="001662C6">
        <w:tab/>
        <w:t>SEQUENCE {</w:t>
      </w:r>
    </w:p>
    <w:p w14:paraId="5F2830B9" w14:textId="77777777" w:rsidR="009D5726" w:rsidRPr="001662C6" w:rsidRDefault="009D5726" w:rsidP="009D5726">
      <w:pPr>
        <w:pStyle w:val="PL"/>
        <w:shd w:val="clear" w:color="auto" w:fill="E6E6E6"/>
        <w:rPr>
          <w:rFonts w:eastAsia="SimSun"/>
        </w:rPr>
      </w:pPr>
      <w:r w:rsidRPr="001662C6">
        <w:tab/>
        <w:t>phyLayerParameters-v1250</w:t>
      </w:r>
      <w:r w:rsidRPr="001662C6">
        <w:tab/>
      </w:r>
      <w:r w:rsidRPr="001662C6">
        <w:tab/>
      </w:r>
      <w:r w:rsidRPr="001662C6">
        <w:tab/>
      </w:r>
      <w:r w:rsidRPr="001662C6">
        <w:tab/>
        <w:t>PhyLayerParameters-v1250</w:t>
      </w:r>
      <w:r w:rsidRPr="001662C6">
        <w:tab/>
      </w:r>
      <w:r w:rsidRPr="001662C6">
        <w:tab/>
      </w:r>
      <w:r w:rsidRPr="001662C6">
        <w:tab/>
      </w:r>
      <w:r w:rsidRPr="001662C6">
        <w:tab/>
        <w:t>OPTIONAL,</w:t>
      </w:r>
    </w:p>
    <w:p w14:paraId="23E21B2D" w14:textId="77777777" w:rsidR="009D5726" w:rsidRPr="001662C6" w:rsidRDefault="009D5726" w:rsidP="009D5726">
      <w:pPr>
        <w:pStyle w:val="PL"/>
        <w:shd w:val="clear" w:color="auto" w:fill="E6E6E6"/>
      </w:pPr>
      <w:r w:rsidRPr="001662C6">
        <w:tab/>
        <w:t>rf-Parameters-v1250</w:t>
      </w:r>
      <w:r w:rsidRPr="001662C6">
        <w:tab/>
      </w:r>
      <w:r w:rsidRPr="001662C6">
        <w:tab/>
      </w:r>
      <w:r w:rsidRPr="001662C6">
        <w:tab/>
      </w:r>
      <w:r w:rsidRPr="001662C6">
        <w:tab/>
      </w:r>
      <w:r w:rsidRPr="001662C6">
        <w:tab/>
      </w:r>
      <w:r w:rsidRPr="001662C6">
        <w:tab/>
        <w:t>RF-Parameters-v1250</w:t>
      </w:r>
      <w:r w:rsidRPr="001662C6">
        <w:tab/>
      </w:r>
      <w:r w:rsidRPr="001662C6">
        <w:tab/>
      </w:r>
      <w:r w:rsidRPr="001662C6">
        <w:tab/>
      </w:r>
      <w:r w:rsidRPr="001662C6">
        <w:tab/>
      </w:r>
      <w:r w:rsidRPr="001662C6">
        <w:tab/>
      </w:r>
      <w:r w:rsidRPr="001662C6">
        <w:tab/>
        <w:t>OPTIONAL,</w:t>
      </w:r>
    </w:p>
    <w:p w14:paraId="34394B64" w14:textId="77777777" w:rsidR="009D5726" w:rsidRPr="001662C6" w:rsidRDefault="009D5726" w:rsidP="009D5726">
      <w:pPr>
        <w:pStyle w:val="PL"/>
        <w:shd w:val="clear" w:color="auto" w:fill="E6E6E6"/>
      </w:pPr>
      <w:r w:rsidRPr="001662C6">
        <w:tab/>
        <w:t>rlc-Parameters-r12</w:t>
      </w:r>
      <w:r w:rsidRPr="001662C6">
        <w:tab/>
      </w:r>
      <w:r w:rsidRPr="001662C6">
        <w:tab/>
      </w:r>
      <w:r w:rsidRPr="001662C6">
        <w:tab/>
      </w:r>
      <w:r w:rsidRPr="001662C6">
        <w:tab/>
      </w:r>
      <w:r w:rsidRPr="001662C6">
        <w:tab/>
      </w:r>
      <w:r w:rsidRPr="001662C6">
        <w:tab/>
        <w:t>RLC-Parameters-r12</w:t>
      </w:r>
      <w:r w:rsidRPr="001662C6">
        <w:tab/>
      </w:r>
      <w:r w:rsidRPr="001662C6">
        <w:tab/>
      </w:r>
      <w:r w:rsidRPr="001662C6">
        <w:tab/>
      </w:r>
      <w:r w:rsidRPr="001662C6">
        <w:tab/>
      </w:r>
      <w:r w:rsidRPr="001662C6">
        <w:tab/>
      </w:r>
      <w:r w:rsidRPr="001662C6">
        <w:tab/>
        <w:t>OPTIONAL,</w:t>
      </w:r>
    </w:p>
    <w:p w14:paraId="150DFE18" w14:textId="77777777" w:rsidR="009D5726" w:rsidRPr="001662C6" w:rsidRDefault="009D5726" w:rsidP="009D5726">
      <w:pPr>
        <w:pStyle w:val="PL"/>
        <w:shd w:val="clear" w:color="auto" w:fill="E6E6E6"/>
      </w:pPr>
      <w:r w:rsidRPr="001662C6">
        <w:tab/>
        <w:t>ue-BasedNetwPerfMeasParameters-v1250</w:t>
      </w:r>
      <w:r w:rsidRPr="001662C6">
        <w:tab/>
        <w:t>UE-BasedNetwPerfMeasParameters-v1250</w:t>
      </w:r>
      <w:r w:rsidRPr="001662C6">
        <w:tab/>
        <w:t>OPTIONAL,</w:t>
      </w:r>
    </w:p>
    <w:p w14:paraId="54D98C20" w14:textId="77777777" w:rsidR="009D5726" w:rsidRPr="001662C6" w:rsidRDefault="009D5726" w:rsidP="009D5726">
      <w:pPr>
        <w:pStyle w:val="PL"/>
        <w:shd w:val="clear" w:color="auto" w:fill="E6E6E6"/>
      </w:pPr>
      <w:r w:rsidRPr="001662C6">
        <w:tab/>
        <w:t>ue-CategoryDL-r12</w:t>
      </w:r>
      <w:r w:rsidRPr="001662C6">
        <w:tab/>
      </w:r>
      <w:r w:rsidRPr="001662C6">
        <w:tab/>
      </w:r>
      <w:r w:rsidRPr="001662C6">
        <w:tab/>
      </w:r>
      <w:r w:rsidRPr="001662C6">
        <w:tab/>
      </w:r>
      <w:r w:rsidRPr="001662C6">
        <w:tab/>
      </w:r>
      <w:r w:rsidRPr="001662C6">
        <w:tab/>
        <w:t>INTEGER (0</w:t>
      </w:r>
      <w:r w:rsidRPr="001662C6">
        <w:rPr>
          <w:rFonts w:eastAsia="SimSun"/>
        </w:rPr>
        <w:t>..14</w:t>
      </w:r>
      <w:r w:rsidRPr="001662C6">
        <w:t>)</w:t>
      </w:r>
      <w:r w:rsidRPr="001662C6">
        <w:tab/>
      </w:r>
      <w:r w:rsidRPr="001662C6">
        <w:tab/>
      </w:r>
      <w:r w:rsidRPr="001662C6">
        <w:tab/>
      </w:r>
      <w:r w:rsidRPr="001662C6">
        <w:tab/>
      </w:r>
      <w:r w:rsidRPr="001662C6">
        <w:tab/>
      </w:r>
      <w:r w:rsidRPr="001662C6">
        <w:tab/>
      </w:r>
      <w:r w:rsidRPr="001662C6">
        <w:tab/>
        <w:t>OPTIONAL,</w:t>
      </w:r>
    </w:p>
    <w:p w14:paraId="38E18450" w14:textId="77777777" w:rsidR="009D5726" w:rsidRPr="001662C6" w:rsidRDefault="009D5726" w:rsidP="009D5726">
      <w:pPr>
        <w:pStyle w:val="PL"/>
        <w:shd w:val="clear" w:color="auto" w:fill="E6E6E6"/>
      </w:pPr>
      <w:r w:rsidRPr="001662C6">
        <w:tab/>
        <w:t>ue-CategoryUL-r12</w:t>
      </w:r>
      <w:r w:rsidRPr="001662C6">
        <w:tab/>
      </w:r>
      <w:r w:rsidRPr="001662C6">
        <w:tab/>
      </w:r>
      <w:r w:rsidRPr="001662C6">
        <w:tab/>
      </w:r>
      <w:r w:rsidRPr="001662C6">
        <w:tab/>
      </w:r>
      <w:r w:rsidRPr="001662C6">
        <w:tab/>
      </w:r>
      <w:r w:rsidRPr="001662C6">
        <w:tab/>
        <w:t>INTEGER (0..13)</w:t>
      </w:r>
      <w:r w:rsidRPr="001662C6">
        <w:tab/>
      </w:r>
      <w:r w:rsidRPr="001662C6">
        <w:tab/>
      </w:r>
      <w:r w:rsidRPr="001662C6">
        <w:tab/>
      </w:r>
      <w:r w:rsidRPr="001662C6">
        <w:tab/>
      </w:r>
      <w:r w:rsidRPr="001662C6">
        <w:tab/>
      </w:r>
      <w:r w:rsidRPr="001662C6">
        <w:tab/>
      </w:r>
      <w:r w:rsidRPr="001662C6">
        <w:tab/>
        <w:t>OPTIONAL,</w:t>
      </w:r>
    </w:p>
    <w:p w14:paraId="3E9DBEFD" w14:textId="77777777" w:rsidR="009D5726" w:rsidRPr="001662C6" w:rsidRDefault="009D5726" w:rsidP="009D5726">
      <w:pPr>
        <w:pStyle w:val="PL"/>
        <w:shd w:val="clear" w:color="auto" w:fill="E6E6E6"/>
      </w:pPr>
      <w:r w:rsidRPr="001662C6">
        <w:tab/>
        <w:t>wlan-IW-Parameters-r12</w:t>
      </w:r>
      <w:r w:rsidRPr="001662C6">
        <w:tab/>
      </w:r>
      <w:r w:rsidRPr="001662C6">
        <w:tab/>
      </w:r>
      <w:r w:rsidRPr="001662C6">
        <w:tab/>
      </w:r>
      <w:r w:rsidRPr="001662C6">
        <w:tab/>
      </w:r>
      <w:r w:rsidRPr="001662C6">
        <w:tab/>
        <w:t>WLAN-IW-Parameters-r12</w:t>
      </w:r>
      <w:r w:rsidRPr="001662C6">
        <w:tab/>
      </w:r>
      <w:r w:rsidRPr="001662C6">
        <w:tab/>
      </w:r>
      <w:r w:rsidRPr="001662C6">
        <w:tab/>
      </w:r>
      <w:r w:rsidRPr="001662C6">
        <w:tab/>
      </w:r>
      <w:r w:rsidRPr="001662C6">
        <w:tab/>
        <w:t>OPTIONAL,</w:t>
      </w:r>
    </w:p>
    <w:p w14:paraId="44B4C627" w14:textId="77777777" w:rsidR="009D5726" w:rsidRPr="001662C6" w:rsidRDefault="009D5726" w:rsidP="009D5726">
      <w:pPr>
        <w:pStyle w:val="PL"/>
        <w:shd w:val="clear" w:color="auto" w:fill="E6E6E6"/>
      </w:pPr>
      <w:r w:rsidRPr="001662C6">
        <w:tab/>
        <w:t>measParameters-v1250</w:t>
      </w:r>
      <w:r w:rsidRPr="001662C6">
        <w:tab/>
      </w:r>
      <w:r w:rsidRPr="001662C6">
        <w:tab/>
      </w:r>
      <w:r w:rsidRPr="001662C6">
        <w:tab/>
      </w:r>
      <w:r w:rsidRPr="001662C6">
        <w:tab/>
      </w:r>
      <w:r w:rsidRPr="001662C6">
        <w:tab/>
        <w:t>MeasParameters-v1250</w:t>
      </w:r>
      <w:r w:rsidRPr="001662C6">
        <w:tab/>
      </w:r>
      <w:r w:rsidRPr="001662C6">
        <w:tab/>
      </w:r>
      <w:r w:rsidRPr="001662C6">
        <w:tab/>
      </w:r>
      <w:r w:rsidRPr="001662C6">
        <w:tab/>
      </w:r>
      <w:r w:rsidRPr="001662C6">
        <w:tab/>
        <w:t>OPTIONAL,</w:t>
      </w:r>
    </w:p>
    <w:p w14:paraId="6622A2A1" w14:textId="77777777" w:rsidR="009D5726" w:rsidRPr="001662C6" w:rsidRDefault="009D5726" w:rsidP="009D5726">
      <w:pPr>
        <w:pStyle w:val="PL"/>
        <w:shd w:val="clear" w:color="auto" w:fill="E6E6E6"/>
      </w:pPr>
      <w:r w:rsidRPr="001662C6">
        <w:tab/>
        <w:t>dc-Parameters-r12</w:t>
      </w:r>
      <w:r w:rsidRPr="001662C6">
        <w:tab/>
      </w:r>
      <w:r w:rsidRPr="001662C6">
        <w:tab/>
      </w:r>
      <w:r w:rsidRPr="001662C6">
        <w:tab/>
      </w:r>
      <w:r w:rsidRPr="001662C6">
        <w:tab/>
      </w:r>
      <w:r w:rsidRPr="001662C6">
        <w:tab/>
      </w:r>
      <w:r w:rsidRPr="001662C6">
        <w:tab/>
        <w:t>DC-Parameters-r12</w:t>
      </w:r>
      <w:r w:rsidRPr="001662C6">
        <w:tab/>
      </w:r>
      <w:r w:rsidRPr="001662C6">
        <w:tab/>
      </w:r>
      <w:r w:rsidRPr="001662C6">
        <w:tab/>
      </w:r>
      <w:r w:rsidRPr="001662C6">
        <w:tab/>
      </w:r>
      <w:r w:rsidRPr="001662C6">
        <w:tab/>
      </w:r>
      <w:r w:rsidRPr="001662C6">
        <w:tab/>
        <w:t>OPTIONAL,</w:t>
      </w:r>
    </w:p>
    <w:p w14:paraId="59C5D9DF" w14:textId="77777777" w:rsidR="009D5726" w:rsidRPr="001662C6" w:rsidRDefault="009D5726" w:rsidP="009D5726">
      <w:pPr>
        <w:pStyle w:val="PL"/>
        <w:shd w:val="clear" w:color="auto" w:fill="E6E6E6"/>
      </w:pPr>
      <w:r w:rsidRPr="001662C6">
        <w:tab/>
        <w:t>mbms-Parameters-v1250</w:t>
      </w:r>
      <w:r w:rsidRPr="001662C6">
        <w:tab/>
      </w:r>
      <w:r w:rsidRPr="001662C6">
        <w:tab/>
      </w:r>
      <w:r w:rsidRPr="001662C6">
        <w:tab/>
      </w:r>
      <w:r w:rsidRPr="001662C6">
        <w:tab/>
      </w:r>
      <w:r w:rsidRPr="001662C6">
        <w:tab/>
        <w:t>MBMS-Parameters-v1250</w:t>
      </w:r>
      <w:r w:rsidRPr="001662C6">
        <w:tab/>
      </w:r>
      <w:r w:rsidRPr="001662C6">
        <w:tab/>
      </w:r>
      <w:r w:rsidRPr="001662C6">
        <w:tab/>
      </w:r>
      <w:r w:rsidRPr="001662C6">
        <w:tab/>
      </w:r>
      <w:r w:rsidRPr="001662C6">
        <w:tab/>
        <w:t>OPTIONAL,</w:t>
      </w:r>
    </w:p>
    <w:p w14:paraId="1644229F" w14:textId="77777777" w:rsidR="009D5726" w:rsidRPr="001662C6" w:rsidRDefault="009D5726" w:rsidP="009D5726">
      <w:pPr>
        <w:pStyle w:val="PL"/>
        <w:shd w:val="clear" w:color="auto" w:fill="E6E6E6"/>
      </w:pPr>
      <w:r w:rsidRPr="001662C6">
        <w:tab/>
        <w:t>mac-Parameters-r12</w:t>
      </w:r>
      <w:r w:rsidRPr="001662C6">
        <w:tab/>
      </w:r>
      <w:r w:rsidRPr="001662C6">
        <w:tab/>
      </w:r>
      <w:r w:rsidRPr="001662C6">
        <w:tab/>
      </w:r>
      <w:r w:rsidRPr="001662C6">
        <w:tab/>
      </w:r>
      <w:r w:rsidRPr="001662C6">
        <w:tab/>
      </w:r>
      <w:r w:rsidRPr="001662C6">
        <w:tab/>
        <w:t>MAC-Parameters-r12</w:t>
      </w:r>
      <w:r w:rsidRPr="001662C6">
        <w:tab/>
      </w:r>
      <w:r w:rsidRPr="001662C6">
        <w:tab/>
      </w:r>
      <w:r w:rsidRPr="001662C6">
        <w:tab/>
      </w:r>
      <w:r w:rsidRPr="001662C6">
        <w:tab/>
      </w:r>
      <w:r w:rsidRPr="001662C6">
        <w:tab/>
      </w:r>
      <w:r w:rsidRPr="001662C6">
        <w:tab/>
        <w:t>OPTIONAL,</w:t>
      </w:r>
    </w:p>
    <w:p w14:paraId="4EF0E2BC" w14:textId="77777777" w:rsidR="009D5726" w:rsidRPr="001662C6" w:rsidRDefault="009D5726" w:rsidP="009D5726">
      <w:pPr>
        <w:pStyle w:val="PL"/>
        <w:shd w:val="clear" w:color="auto" w:fill="E6E6E6"/>
      </w:pPr>
      <w:r w:rsidRPr="001662C6">
        <w:tab/>
        <w:t>fdd-Add-UE-EUTRA-Capabilities-v1250</w:t>
      </w:r>
      <w:r w:rsidRPr="001662C6">
        <w:tab/>
      </w:r>
      <w:r w:rsidRPr="001662C6">
        <w:tab/>
        <w:t>UE-EUTRA-CapabilityAddXDD-Mode-v1250</w:t>
      </w:r>
      <w:r w:rsidRPr="001662C6">
        <w:tab/>
        <w:t>OPTIONAL,</w:t>
      </w:r>
    </w:p>
    <w:p w14:paraId="0A373040" w14:textId="77777777" w:rsidR="009D5726" w:rsidRPr="001662C6" w:rsidRDefault="009D5726" w:rsidP="009D5726">
      <w:pPr>
        <w:pStyle w:val="PL"/>
        <w:shd w:val="clear" w:color="auto" w:fill="E6E6E6"/>
      </w:pPr>
      <w:r w:rsidRPr="001662C6">
        <w:tab/>
        <w:t>tdd-Add-UE-EUTRA-Capabilities-v1250</w:t>
      </w:r>
      <w:r w:rsidRPr="001662C6">
        <w:tab/>
      </w:r>
      <w:r w:rsidRPr="001662C6">
        <w:tab/>
        <w:t>UE-EUTRA-CapabilityAddXDD-Mode-v1250</w:t>
      </w:r>
      <w:r w:rsidRPr="001662C6">
        <w:tab/>
        <w:t>OPTIONAL,</w:t>
      </w:r>
    </w:p>
    <w:p w14:paraId="0242B496" w14:textId="77777777" w:rsidR="009D5726" w:rsidRPr="001662C6" w:rsidRDefault="009D5726" w:rsidP="009D5726">
      <w:pPr>
        <w:pStyle w:val="PL"/>
        <w:shd w:val="clear" w:color="auto" w:fill="E6E6E6"/>
      </w:pPr>
      <w:r w:rsidRPr="001662C6">
        <w:lastRenderedPageBreak/>
        <w:tab/>
        <w:t>sl-Parameters-r12</w:t>
      </w:r>
      <w:r w:rsidRPr="001662C6">
        <w:tab/>
      </w:r>
      <w:r w:rsidRPr="001662C6">
        <w:tab/>
      </w:r>
      <w:r w:rsidRPr="001662C6">
        <w:tab/>
      </w:r>
      <w:r w:rsidRPr="001662C6">
        <w:tab/>
      </w:r>
      <w:r w:rsidRPr="001662C6">
        <w:tab/>
      </w:r>
      <w:r w:rsidRPr="001662C6">
        <w:tab/>
        <w:t>SL-Parameters-r12</w:t>
      </w:r>
      <w:r w:rsidRPr="001662C6">
        <w:tab/>
      </w:r>
      <w:r w:rsidRPr="001662C6">
        <w:tab/>
      </w:r>
      <w:r w:rsidRPr="001662C6">
        <w:tab/>
      </w:r>
      <w:r w:rsidRPr="001662C6">
        <w:tab/>
      </w:r>
      <w:r w:rsidRPr="001662C6">
        <w:tab/>
      </w:r>
      <w:r w:rsidRPr="001662C6">
        <w:tab/>
        <w:t>OPTIONAL,</w:t>
      </w:r>
    </w:p>
    <w:p w14:paraId="54168DD9"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r>
      <w:r w:rsidRPr="001662C6">
        <w:tab/>
        <w:t>UE-EUTRA-Capability-v1260-IEs</w:t>
      </w:r>
      <w:r w:rsidRPr="001662C6">
        <w:tab/>
      </w:r>
      <w:r w:rsidRPr="001662C6">
        <w:tab/>
      </w:r>
      <w:r w:rsidRPr="001662C6">
        <w:tab/>
        <w:t>OPTIONAL</w:t>
      </w:r>
    </w:p>
    <w:p w14:paraId="004C8FE3" w14:textId="77777777" w:rsidR="009D5726" w:rsidRPr="001662C6" w:rsidRDefault="009D5726" w:rsidP="009D5726">
      <w:pPr>
        <w:pStyle w:val="PL"/>
        <w:shd w:val="clear" w:color="auto" w:fill="E6E6E6"/>
      </w:pPr>
      <w:r w:rsidRPr="001662C6">
        <w:t>}</w:t>
      </w:r>
    </w:p>
    <w:p w14:paraId="1438979D" w14:textId="77777777" w:rsidR="009D5726" w:rsidRPr="001662C6" w:rsidRDefault="009D5726" w:rsidP="009D5726">
      <w:pPr>
        <w:pStyle w:val="PL"/>
        <w:shd w:val="clear" w:color="auto" w:fill="E6E6E6"/>
      </w:pPr>
    </w:p>
    <w:p w14:paraId="5A1D1297" w14:textId="77777777" w:rsidR="009D5726" w:rsidRPr="001662C6" w:rsidRDefault="009D5726" w:rsidP="009D5726">
      <w:pPr>
        <w:pStyle w:val="PL"/>
        <w:shd w:val="clear" w:color="auto" w:fill="E6E6E6"/>
      </w:pPr>
      <w:r w:rsidRPr="001662C6">
        <w:t>UE-EUTRA-Capability-v1260-IEs ::=</w:t>
      </w:r>
      <w:r w:rsidRPr="001662C6">
        <w:tab/>
        <w:t>SEQUENCE {</w:t>
      </w:r>
    </w:p>
    <w:p w14:paraId="285F07AD" w14:textId="77777777" w:rsidR="009D5726" w:rsidRPr="001662C6" w:rsidRDefault="009D5726" w:rsidP="009D5726">
      <w:pPr>
        <w:pStyle w:val="PL"/>
        <w:shd w:val="clear" w:color="auto" w:fill="E6E6E6"/>
      </w:pPr>
      <w:r w:rsidRPr="001662C6">
        <w:tab/>
        <w:t>ue-CategoryDL-v1260</w:t>
      </w:r>
      <w:r w:rsidRPr="001662C6">
        <w:tab/>
      </w:r>
      <w:r w:rsidRPr="001662C6">
        <w:tab/>
      </w:r>
      <w:r w:rsidRPr="001662C6">
        <w:tab/>
      </w:r>
      <w:r w:rsidRPr="001662C6">
        <w:tab/>
      </w:r>
      <w:r w:rsidRPr="001662C6">
        <w:tab/>
        <w:t>INTEGER (15..16)</w:t>
      </w:r>
      <w:r w:rsidRPr="001662C6">
        <w:tab/>
      </w:r>
      <w:r w:rsidRPr="001662C6">
        <w:tab/>
      </w:r>
      <w:r w:rsidRPr="001662C6">
        <w:tab/>
      </w:r>
      <w:r w:rsidRPr="001662C6">
        <w:tab/>
      </w:r>
      <w:r w:rsidRPr="001662C6">
        <w:tab/>
      </w:r>
      <w:r w:rsidRPr="001662C6">
        <w:tab/>
        <w:t>OPTIONAL,</w:t>
      </w:r>
    </w:p>
    <w:p w14:paraId="60B63536"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UE-EUTRA-Capability-v1270-IEs</w:t>
      </w:r>
      <w:r w:rsidRPr="001662C6">
        <w:tab/>
      </w:r>
      <w:r w:rsidRPr="001662C6">
        <w:tab/>
      </w:r>
      <w:r w:rsidRPr="001662C6">
        <w:tab/>
        <w:t>OPTIONAL</w:t>
      </w:r>
    </w:p>
    <w:p w14:paraId="49244FC1" w14:textId="77777777" w:rsidR="009D5726" w:rsidRPr="001662C6" w:rsidRDefault="009D5726" w:rsidP="009D5726">
      <w:pPr>
        <w:pStyle w:val="PL"/>
        <w:shd w:val="clear" w:color="auto" w:fill="E6E6E6"/>
      </w:pPr>
      <w:r w:rsidRPr="001662C6">
        <w:t>}</w:t>
      </w:r>
    </w:p>
    <w:p w14:paraId="1114719D" w14:textId="77777777" w:rsidR="009D5726" w:rsidRPr="001662C6" w:rsidRDefault="009D5726" w:rsidP="009D5726">
      <w:pPr>
        <w:pStyle w:val="PL"/>
        <w:shd w:val="clear" w:color="auto" w:fill="E6E6E6"/>
      </w:pPr>
    </w:p>
    <w:p w14:paraId="585746FC" w14:textId="77777777" w:rsidR="009D5726" w:rsidRPr="001662C6" w:rsidRDefault="009D5726" w:rsidP="009D5726">
      <w:pPr>
        <w:pStyle w:val="PL"/>
        <w:shd w:val="clear" w:color="auto" w:fill="E6E6E6"/>
      </w:pPr>
      <w:r w:rsidRPr="001662C6">
        <w:t>UE-EUTRA-Capability-v1270-IEs ::= SEQUENCE {</w:t>
      </w:r>
    </w:p>
    <w:p w14:paraId="274B1F2B" w14:textId="77777777" w:rsidR="009D5726" w:rsidRPr="001662C6" w:rsidRDefault="009D5726" w:rsidP="009D5726">
      <w:pPr>
        <w:pStyle w:val="PL"/>
        <w:shd w:val="clear" w:color="auto" w:fill="E6E6E6"/>
      </w:pPr>
      <w:r w:rsidRPr="001662C6">
        <w:tab/>
        <w:t>rf-Parameters-v1270</w:t>
      </w:r>
      <w:r w:rsidRPr="001662C6">
        <w:tab/>
      </w:r>
      <w:r w:rsidRPr="001662C6">
        <w:tab/>
      </w:r>
      <w:r w:rsidRPr="001662C6">
        <w:tab/>
      </w:r>
      <w:r w:rsidRPr="001662C6">
        <w:tab/>
      </w:r>
      <w:r w:rsidRPr="001662C6">
        <w:tab/>
        <w:t>RF-Parameters-v1270</w:t>
      </w:r>
      <w:r w:rsidRPr="001662C6">
        <w:tab/>
      </w:r>
      <w:r w:rsidRPr="001662C6">
        <w:tab/>
      </w:r>
      <w:r w:rsidRPr="001662C6">
        <w:tab/>
      </w:r>
      <w:r w:rsidRPr="001662C6">
        <w:tab/>
      </w:r>
      <w:r w:rsidRPr="001662C6">
        <w:tab/>
      </w:r>
      <w:r w:rsidRPr="001662C6">
        <w:tab/>
        <w:t>OPTIONAL,</w:t>
      </w:r>
    </w:p>
    <w:p w14:paraId="07F78480"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UE-EUTRA-Capability-v1280-IEs</w:t>
      </w:r>
      <w:r w:rsidRPr="001662C6">
        <w:tab/>
      </w:r>
      <w:r w:rsidRPr="001662C6">
        <w:tab/>
      </w:r>
      <w:r w:rsidRPr="001662C6">
        <w:tab/>
        <w:t>OPTIONAL</w:t>
      </w:r>
    </w:p>
    <w:p w14:paraId="3DA2C7BD" w14:textId="77777777" w:rsidR="009D5726" w:rsidRPr="001662C6" w:rsidRDefault="009D5726" w:rsidP="009D5726">
      <w:pPr>
        <w:pStyle w:val="PL"/>
        <w:shd w:val="clear" w:color="auto" w:fill="E6E6E6"/>
      </w:pPr>
      <w:r w:rsidRPr="001662C6">
        <w:t>}</w:t>
      </w:r>
    </w:p>
    <w:p w14:paraId="28D58211" w14:textId="77777777" w:rsidR="009D5726" w:rsidRPr="001662C6" w:rsidRDefault="009D5726" w:rsidP="009D5726">
      <w:pPr>
        <w:pStyle w:val="PL"/>
        <w:shd w:val="clear" w:color="auto" w:fill="E6E6E6"/>
      </w:pPr>
    </w:p>
    <w:p w14:paraId="21EB88F0" w14:textId="77777777" w:rsidR="009D5726" w:rsidRPr="001662C6" w:rsidRDefault="009D5726" w:rsidP="009D5726">
      <w:pPr>
        <w:pStyle w:val="PL"/>
        <w:shd w:val="clear" w:color="auto" w:fill="E6E6E6"/>
      </w:pPr>
      <w:r w:rsidRPr="001662C6">
        <w:t>UE-EUTRA-Capability-v1280-IEs ::= SEQUENCE {</w:t>
      </w:r>
    </w:p>
    <w:p w14:paraId="63F132F5" w14:textId="77777777" w:rsidR="009D5726" w:rsidRPr="001662C6" w:rsidRDefault="009D5726" w:rsidP="009D5726">
      <w:pPr>
        <w:pStyle w:val="PL"/>
        <w:shd w:val="clear" w:color="auto" w:fill="E6E6E6"/>
      </w:pPr>
      <w:r w:rsidRPr="001662C6">
        <w:tab/>
        <w:t>phyLayerParameters-v1280</w:t>
      </w:r>
      <w:r w:rsidRPr="001662C6">
        <w:tab/>
      </w:r>
      <w:r w:rsidRPr="001662C6">
        <w:tab/>
      </w:r>
      <w:r w:rsidRPr="001662C6">
        <w:tab/>
        <w:t>PhyLayerParameters-v1280</w:t>
      </w:r>
      <w:r w:rsidRPr="001662C6">
        <w:tab/>
      </w:r>
      <w:r w:rsidRPr="001662C6">
        <w:tab/>
      </w:r>
      <w:r w:rsidRPr="001662C6">
        <w:tab/>
      </w:r>
      <w:r w:rsidRPr="001662C6">
        <w:tab/>
        <w:t>OPTIONAL,</w:t>
      </w:r>
    </w:p>
    <w:p w14:paraId="373CBDB1"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UE-EUTRA-Capability-v1310-IEs</w:t>
      </w:r>
      <w:r w:rsidRPr="001662C6">
        <w:tab/>
      </w:r>
      <w:r w:rsidRPr="001662C6">
        <w:tab/>
      </w:r>
      <w:r w:rsidRPr="001662C6">
        <w:tab/>
        <w:t>OPTIONAL</w:t>
      </w:r>
    </w:p>
    <w:p w14:paraId="3045FD3A" w14:textId="77777777" w:rsidR="009D5726" w:rsidRPr="001662C6" w:rsidRDefault="009D5726" w:rsidP="009D5726">
      <w:pPr>
        <w:pStyle w:val="PL"/>
        <w:shd w:val="clear" w:color="auto" w:fill="E6E6E6"/>
      </w:pPr>
      <w:r w:rsidRPr="001662C6">
        <w:t>}</w:t>
      </w:r>
    </w:p>
    <w:p w14:paraId="08107051" w14:textId="77777777" w:rsidR="009D5726" w:rsidRPr="001662C6" w:rsidRDefault="009D5726" w:rsidP="009D5726">
      <w:pPr>
        <w:pStyle w:val="PL"/>
        <w:shd w:val="clear" w:color="auto" w:fill="E6E6E6"/>
      </w:pPr>
    </w:p>
    <w:p w14:paraId="79B18985" w14:textId="77777777" w:rsidR="009D5726" w:rsidRPr="001662C6" w:rsidRDefault="009D5726" w:rsidP="009D5726">
      <w:pPr>
        <w:pStyle w:val="PL"/>
        <w:shd w:val="clear" w:color="auto" w:fill="E6E6E6"/>
      </w:pPr>
      <w:r w:rsidRPr="001662C6">
        <w:t>UE-EUTRA-Capability-v1310-IEs ::= SEQUENCE {</w:t>
      </w:r>
    </w:p>
    <w:p w14:paraId="2AF5B911" w14:textId="77777777" w:rsidR="009D5726" w:rsidRPr="001662C6" w:rsidRDefault="009D5726" w:rsidP="009D5726">
      <w:pPr>
        <w:pStyle w:val="PL"/>
        <w:shd w:val="clear" w:color="auto" w:fill="E6E6E6"/>
      </w:pPr>
      <w:r w:rsidRPr="001662C6">
        <w:tab/>
        <w:t>ue-CategoryDL-v1310</w:t>
      </w:r>
      <w:r w:rsidRPr="001662C6">
        <w:tab/>
      </w:r>
      <w:r w:rsidRPr="001662C6">
        <w:tab/>
      </w:r>
      <w:r w:rsidRPr="001662C6">
        <w:tab/>
      </w:r>
      <w:r w:rsidRPr="001662C6">
        <w:tab/>
      </w:r>
      <w:r w:rsidRPr="001662C6">
        <w:tab/>
        <w:t>ENUMERATED {n17, m1}</w:t>
      </w:r>
      <w:r w:rsidRPr="001662C6">
        <w:tab/>
      </w:r>
      <w:r w:rsidRPr="001662C6">
        <w:tab/>
      </w:r>
      <w:r w:rsidRPr="001662C6">
        <w:tab/>
      </w:r>
      <w:r w:rsidRPr="001662C6">
        <w:tab/>
      </w:r>
      <w:r w:rsidRPr="001662C6">
        <w:tab/>
        <w:t>OPTIONAL,</w:t>
      </w:r>
    </w:p>
    <w:p w14:paraId="2FC97D7F" w14:textId="77777777" w:rsidR="009D5726" w:rsidRPr="001662C6" w:rsidRDefault="009D5726" w:rsidP="009D5726">
      <w:pPr>
        <w:pStyle w:val="PL"/>
        <w:shd w:val="clear" w:color="auto" w:fill="E6E6E6"/>
      </w:pPr>
      <w:r w:rsidRPr="001662C6">
        <w:tab/>
        <w:t>ue-CategoryUL-v1310</w:t>
      </w:r>
      <w:r w:rsidRPr="001662C6">
        <w:tab/>
      </w:r>
      <w:r w:rsidRPr="001662C6">
        <w:tab/>
      </w:r>
      <w:r w:rsidRPr="001662C6">
        <w:tab/>
      </w:r>
      <w:r w:rsidRPr="001662C6">
        <w:tab/>
      </w:r>
      <w:r w:rsidRPr="001662C6">
        <w:tab/>
        <w:t>ENUMERATED {n14, m1}</w:t>
      </w:r>
      <w:r w:rsidRPr="001662C6">
        <w:tab/>
      </w:r>
      <w:r w:rsidRPr="001662C6">
        <w:tab/>
      </w:r>
      <w:r w:rsidRPr="001662C6">
        <w:tab/>
      </w:r>
      <w:r w:rsidRPr="001662C6">
        <w:tab/>
      </w:r>
      <w:r w:rsidRPr="001662C6">
        <w:tab/>
        <w:t>OPTIONAL,</w:t>
      </w:r>
    </w:p>
    <w:p w14:paraId="5FE02D14" w14:textId="77777777" w:rsidR="009D5726" w:rsidRPr="001662C6" w:rsidRDefault="009D5726" w:rsidP="009D5726">
      <w:pPr>
        <w:pStyle w:val="PL"/>
        <w:shd w:val="clear" w:color="auto" w:fill="E6E6E6"/>
      </w:pPr>
      <w:r w:rsidRPr="001662C6">
        <w:tab/>
        <w:t>pdcp-Parameters-v1310</w:t>
      </w:r>
      <w:r w:rsidRPr="001662C6">
        <w:tab/>
      </w:r>
      <w:r w:rsidRPr="001662C6">
        <w:tab/>
      </w:r>
      <w:r w:rsidRPr="001662C6">
        <w:tab/>
      </w:r>
      <w:r w:rsidRPr="001662C6">
        <w:tab/>
        <w:t>PDCP-Parameters-v1310,</w:t>
      </w:r>
    </w:p>
    <w:p w14:paraId="362E3E18" w14:textId="77777777" w:rsidR="009D5726" w:rsidRPr="001662C6" w:rsidRDefault="009D5726" w:rsidP="009D5726">
      <w:pPr>
        <w:pStyle w:val="PL"/>
        <w:shd w:val="clear" w:color="auto" w:fill="E6E6E6"/>
      </w:pPr>
      <w:r w:rsidRPr="001662C6">
        <w:tab/>
        <w:t>rlc-Parameters-v1310</w:t>
      </w:r>
      <w:r w:rsidRPr="001662C6">
        <w:tab/>
      </w:r>
      <w:r w:rsidRPr="001662C6">
        <w:tab/>
      </w:r>
      <w:r w:rsidRPr="001662C6">
        <w:tab/>
      </w:r>
      <w:r w:rsidRPr="001662C6">
        <w:tab/>
        <w:t>RLC-Parameters-v1310,</w:t>
      </w:r>
    </w:p>
    <w:p w14:paraId="2710F2CA" w14:textId="77777777" w:rsidR="009D5726" w:rsidRPr="001662C6" w:rsidRDefault="009D5726" w:rsidP="009D5726">
      <w:pPr>
        <w:pStyle w:val="PL"/>
        <w:shd w:val="clear" w:color="auto" w:fill="E6E6E6"/>
      </w:pPr>
      <w:r w:rsidRPr="001662C6">
        <w:tab/>
        <w:t>mac-Parameters-v1310</w:t>
      </w:r>
      <w:r w:rsidRPr="001662C6">
        <w:tab/>
      </w:r>
      <w:r w:rsidRPr="001662C6">
        <w:tab/>
      </w:r>
      <w:r w:rsidRPr="001662C6">
        <w:tab/>
      </w:r>
      <w:r w:rsidRPr="001662C6">
        <w:tab/>
        <w:t>MAC-Parameters-v1310</w:t>
      </w:r>
      <w:r w:rsidRPr="001662C6">
        <w:tab/>
      </w:r>
      <w:r w:rsidRPr="001662C6">
        <w:tab/>
      </w:r>
      <w:r w:rsidRPr="001662C6">
        <w:tab/>
      </w:r>
      <w:r w:rsidRPr="001662C6">
        <w:tab/>
      </w:r>
      <w:r w:rsidRPr="001662C6">
        <w:tab/>
        <w:t>OPTIONAL,</w:t>
      </w:r>
    </w:p>
    <w:p w14:paraId="503F0194" w14:textId="77777777" w:rsidR="009D5726" w:rsidRPr="001662C6" w:rsidRDefault="009D5726" w:rsidP="009D5726">
      <w:pPr>
        <w:pStyle w:val="PL"/>
        <w:shd w:val="clear" w:color="auto" w:fill="E6E6E6"/>
      </w:pPr>
      <w:r w:rsidRPr="001662C6">
        <w:tab/>
        <w:t>phyLayerParameters-v1310</w:t>
      </w:r>
      <w:r w:rsidRPr="001662C6">
        <w:tab/>
      </w:r>
      <w:r w:rsidRPr="001662C6">
        <w:tab/>
      </w:r>
      <w:r w:rsidRPr="001662C6">
        <w:tab/>
        <w:t>PhyLayerParameters-v1310</w:t>
      </w:r>
      <w:r w:rsidRPr="001662C6">
        <w:tab/>
      </w:r>
      <w:r w:rsidRPr="001662C6">
        <w:tab/>
      </w:r>
      <w:r w:rsidRPr="001662C6">
        <w:tab/>
      </w:r>
      <w:r w:rsidRPr="001662C6">
        <w:tab/>
        <w:t>OPTIONAL,</w:t>
      </w:r>
    </w:p>
    <w:p w14:paraId="1C2C6E93" w14:textId="77777777" w:rsidR="009D5726" w:rsidRPr="001662C6" w:rsidRDefault="009D5726" w:rsidP="009D5726">
      <w:pPr>
        <w:pStyle w:val="PL"/>
        <w:shd w:val="clear" w:color="auto" w:fill="E6E6E6"/>
      </w:pPr>
      <w:r w:rsidRPr="001662C6">
        <w:tab/>
        <w:t>rf-Parameters-v1310</w:t>
      </w:r>
      <w:r w:rsidRPr="001662C6">
        <w:tab/>
      </w:r>
      <w:r w:rsidRPr="001662C6">
        <w:tab/>
      </w:r>
      <w:r w:rsidRPr="001662C6">
        <w:tab/>
      </w:r>
      <w:r w:rsidRPr="001662C6">
        <w:tab/>
      </w:r>
      <w:r w:rsidRPr="001662C6">
        <w:tab/>
        <w:t>RF-Parameters-v1310</w:t>
      </w:r>
      <w:r w:rsidRPr="001662C6">
        <w:tab/>
      </w:r>
      <w:r w:rsidRPr="001662C6">
        <w:tab/>
      </w:r>
      <w:r w:rsidRPr="001662C6">
        <w:tab/>
      </w:r>
      <w:r w:rsidRPr="001662C6">
        <w:tab/>
      </w:r>
      <w:r w:rsidRPr="001662C6">
        <w:tab/>
      </w:r>
      <w:r w:rsidRPr="001662C6">
        <w:tab/>
        <w:t>OPTIONAL,</w:t>
      </w:r>
    </w:p>
    <w:p w14:paraId="6F9AAEC7" w14:textId="77777777" w:rsidR="009D5726" w:rsidRPr="001662C6" w:rsidRDefault="009D5726" w:rsidP="009D5726">
      <w:pPr>
        <w:pStyle w:val="PL"/>
        <w:shd w:val="clear" w:color="auto" w:fill="E6E6E6"/>
      </w:pPr>
      <w:r w:rsidRPr="001662C6">
        <w:tab/>
        <w:t>measParameters-v1310</w:t>
      </w:r>
      <w:r w:rsidRPr="001662C6">
        <w:tab/>
      </w:r>
      <w:r w:rsidRPr="001662C6">
        <w:tab/>
      </w:r>
      <w:r w:rsidRPr="001662C6">
        <w:tab/>
      </w:r>
      <w:r w:rsidRPr="001662C6">
        <w:tab/>
        <w:t>MeasParameters-v1310</w:t>
      </w:r>
      <w:r w:rsidRPr="001662C6">
        <w:tab/>
      </w:r>
      <w:r w:rsidRPr="001662C6">
        <w:tab/>
      </w:r>
      <w:r w:rsidRPr="001662C6">
        <w:tab/>
      </w:r>
      <w:r w:rsidRPr="001662C6">
        <w:tab/>
      </w:r>
      <w:r w:rsidRPr="001662C6">
        <w:tab/>
        <w:t>OPTIONAL,</w:t>
      </w:r>
    </w:p>
    <w:p w14:paraId="1C2FFD09" w14:textId="77777777" w:rsidR="009D5726" w:rsidRPr="001662C6" w:rsidRDefault="009D5726" w:rsidP="009D5726">
      <w:pPr>
        <w:pStyle w:val="PL"/>
        <w:shd w:val="clear" w:color="auto" w:fill="E6E6E6"/>
      </w:pPr>
      <w:r w:rsidRPr="001662C6">
        <w:tab/>
        <w:t>dc-Parameters-v1310</w:t>
      </w:r>
      <w:r w:rsidRPr="001662C6">
        <w:tab/>
      </w:r>
      <w:r w:rsidRPr="001662C6">
        <w:tab/>
      </w:r>
      <w:r w:rsidRPr="001662C6">
        <w:tab/>
      </w:r>
      <w:r w:rsidRPr="001662C6">
        <w:tab/>
      </w:r>
      <w:r w:rsidRPr="001662C6">
        <w:tab/>
        <w:t>DC-Parameters-v1310</w:t>
      </w:r>
      <w:r w:rsidRPr="001662C6">
        <w:tab/>
      </w:r>
      <w:r w:rsidRPr="001662C6">
        <w:tab/>
      </w:r>
      <w:r w:rsidRPr="001662C6">
        <w:tab/>
      </w:r>
      <w:r w:rsidRPr="001662C6">
        <w:tab/>
      </w:r>
      <w:r w:rsidRPr="001662C6">
        <w:tab/>
      </w:r>
      <w:r w:rsidRPr="001662C6">
        <w:tab/>
        <w:t>OPTIONAL,</w:t>
      </w:r>
    </w:p>
    <w:p w14:paraId="780AF5BE" w14:textId="77777777" w:rsidR="009D5726" w:rsidRPr="001662C6" w:rsidRDefault="009D5726" w:rsidP="009D5726">
      <w:pPr>
        <w:pStyle w:val="PL"/>
        <w:shd w:val="clear" w:color="auto" w:fill="E6E6E6"/>
      </w:pPr>
      <w:r w:rsidRPr="001662C6">
        <w:tab/>
        <w:t>sl-Parameters-v1310</w:t>
      </w:r>
      <w:r w:rsidRPr="001662C6">
        <w:tab/>
      </w:r>
      <w:r w:rsidRPr="001662C6">
        <w:tab/>
      </w:r>
      <w:r w:rsidRPr="001662C6">
        <w:tab/>
      </w:r>
      <w:r w:rsidRPr="001662C6">
        <w:tab/>
      </w:r>
      <w:r w:rsidRPr="001662C6">
        <w:tab/>
        <w:t>SL-Parameters-v1310</w:t>
      </w:r>
      <w:r w:rsidRPr="001662C6">
        <w:tab/>
      </w:r>
      <w:r w:rsidRPr="001662C6">
        <w:tab/>
      </w:r>
      <w:r w:rsidRPr="001662C6">
        <w:tab/>
      </w:r>
      <w:r w:rsidRPr="001662C6">
        <w:tab/>
      </w:r>
      <w:r w:rsidRPr="001662C6">
        <w:tab/>
      </w:r>
      <w:r w:rsidRPr="001662C6">
        <w:tab/>
        <w:t>OPTIONAL,</w:t>
      </w:r>
    </w:p>
    <w:p w14:paraId="5782720F" w14:textId="77777777" w:rsidR="009D5726" w:rsidRPr="001662C6" w:rsidRDefault="009D5726" w:rsidP="009D5726">
      <w:pPr>
        <w:pStyle w:val="PL"/>
        <w:shd w:val="clear" w:color="auto" w:fill="E6E6E6"/>
      </w:pPr>
      <w:r w:rsidRPr="001662C6">
        <w:tab/>
        <w:t>scptm-Parameters-r13</w:t>
      </w:r>
      <w:r w:rsidRPr="001662C6">
        <w:tab/>
      </w:r>
      <w:r w:rsidRPr="001662C6">
        <w:tab/>
      </w:r>
      <w:r w:rsidRPr="001662C6">
        <w:tab/>
      </w:r>
      <w:r w:rsidRPr="001662C6">
        <w:tab/>
        <w:t>SCPTM-Parameters-r13</w:t>
      </w:r>
      <w:r w:rsidRPr="001662C6">
        <w:tab/>
      </w:r>
      <w:r w:rsidRPr="001662C6">
        <w:tab/>
      </w:r>
      <w:r w:rsidRPr="001662C6">
        <w:tab/>
      </w:r>
      <w:r w:rsidRPr="001662C6">
        <w:tab/>
      </w:r>
      <w:r w:rsidRPr="001662C6">
        <w:tab/>
        <w:t>OPTIONAL,</w:t>
      </w:r>
    </w:p>
    <w:p w14:paraId="425E82FD" w14:textId="77777777" w:rsidR="009D5726" w:rsidRPr="001662C6" w:rsidRDefault="009D5726" w:rsidP="009D5726">
      <w:pPr>
        <w:pStyle w:val="PL"/>
        <w:shd w:val="clear" w:color="auto" w:fill="E6E6E6"/>
      </w:pPr>
      <w:r w:rsidRPr="001662C6">
        <w:tab/>
        <w:t>ce-Parameters-r13</w:t>
      </w:r>
      <w:r w:rsidRPr="001662C6">
        <w:tab/>
      </w:r>
      <w:r w:rsidRPr="001662C6">
        <w:tab/>
      </w:r>
      <w:r w:rsidRPr="001662C6">
        <w:tab/>
      </w:r>
      <w:r w:rsidRPr="001662C6">
        <w:tab/>
      </w:r>
      <w:r w:rsidRPr="001662C6">
        <w:tab/>
        <w:t>CE-Parameters-r13</w:t>
      </w:r>
      <w:r w:rsidRPr="001662C6">
        <w:tab/>
      </w:r>
      <w:r w:rsidRPr="001662C6">
        <w:tab/>
      </w:r>
      <w:r w:rsidRPr="001662C6">
        <w:tab/>
      </w:r>
      <w:r w:rsidRPr="001662C6">
        <w:tab/>
      </w:r>
      <w:r w:rsidRPr="001662C6">
        <w:tab/>
      </w:r>
      <w:r w:rsidRPr="001662C6">
        <w:tab/>
        <w:t>OPTIONAL,</w:t>
      </w:r>
    </w:p>
    <w:p w14:paraId="3ED40013" w14:textId="77777777" w:rsidR="009D5726" w:rsidRPr="001662C6" w:rsidRDefault="009D5726" w:rsidP="009D5726">
      <w:pPr>
        <w:pStyle w:val="PL"/>
        <w:shd w:val="clear" w:color="auto" w:fill="E6E6E6"/>
      </w:pPr>
      <w:r w:rsidRPr="001662C6">
        <w:tab/>
        <w:t>interRAT-ParametersWLAN-r13</w:t>
      </w:r>
      <w:r w:rsidRPr="001662C6">
        <w:rPr>
          <w:b/>
          <w:i/>
        </w:rPr>
        <w:tab/>
      </w:r>
      <w:r w:rsidRPr="001662C6">
        <w:rPr>
          <w:b/>
          <w:i/>
        </w:rPr>
        <w:tab/>
      </w:r>
      <w:r w:rsidRPr="001662C6">
        <w:rPr>
          <w:b/>
          <w:i/>
        </w:rPr>
        <w:tab/>
      </w:r>
      <w:r w:rsidRPr="001662C6">
        <w:t>IRAT-ParametersWLAN-r13,</w:t>
      </w:r>
    </w:p>
    <w:p w14:paraId="66139C69" w14:textId="77777777" w:rsidR="009D5726" w:rsidRPr="001662C6" w:rsidRDefault="009D5726" w:rsidP="009D5726">
      <w:pPr>
        <w:pStyle w:val="PL"/>
        <w:shd w:val="clear" w:color="auto" w:fill="E6E6E6"/>
      </w:pPr>
      <w:r w:rsidRPr="001662C6">
        <w:tab/>
        <w:t>laa-Parameters-r13</w:t>
      </w:r>
      <w:r w:rsidRPr="001662C6">
        <w:tab/>
      </w:r>
      <w:r w:rsidRPr="001662C6">
        <w:tab/>
      </w:r>
      <w:r w:rsidRPr="001662C6">
        <w:tab/>
      </w:r>
      <w:r w:rsidRPr="001662C6">
        <w:tab/>
      </w:r>
      <w:r w:rsidRPr="001662C6">
        <w:tab/>
        <w:t>LAA-Parameters-r13</w:t>
      </w:r>
      <w:r w:rsidRPr="001662C6">
        <w:tab/>
      </w:r>
      <w:r w:rsidRPr="001662C6">
        <w:tab/>
      </w:r>
      <w:r w:rsidRPr="001662C6">
        <w:tab/>
      </w:r>
      <w:r w:rsidRPr="001662C6">
        <w:tab/>
      </w:r>
      <w:r w:rsidRPr="001662C6">
        <w:tab/>
      </w:r>
      <w:r w:rsidRPr="001662C6">
        <w:tab/>
        <w:t>OPTIONAL,</w:t>
      </w:r>
    </w:p>
    <w:p w14:paraId="19645B3D" w14:textId="77777777" w:rsidR="009D5726" w:rsidRPr="001662C6" w:rsidRDefault="009D5726" w:rsidP="009D5726">
      <w:pPr>
        <w:pStyle w:val="PL"/>
        <w:shd w:val="clear" w:color="auto" w:fill="E6E6E6"/>
      </w:pPr>
      <w:r w:rsidRPr="001662C6">
        <w:tab/>
        <w:t>lwa-Parameters-r13</w:t>
      </w:r>
      <w:r w:rsidRPr="001662C6">
        <w:tab/>
      </w:r>
      <w:r w:rsidRPr="001662C6">
        <w:tab/>
      </w:r>
      <w:r w:rsidRPr="001662C6">
        <w:tab/>
      </w:r>
      <w:r w:rsidRPr="001662C6">
        <w:tab/>
      </w:r>
      <w:r w:rsidRPr="001662C6">
        <w:tab/>
        <w:t>LWA-Parameters-r13</w:t>
      </w:r>
      <w:r w:rsidRPr="001662C6">
        <w:tab/>
      </w:r>
      <w:r w:rsidRPr="001662C6">
        <w:tab/>
      </w:r>
      <w:r w:rsidRPr="001662C6">
        <w:tab/>
      </w:r>
      <w:r w:rsidRPr="001662C6">
        <w:tab/>
      </w:r>
      <w:r w:rsidRPr="001662C6">
        <w:tab/>
      </w:r>
      <w:r w:rsidRPr="001662C6">
        <w:tab/>
        <w:t>OPTIONAL,</w:t>
      </w:r>
    </w:p>
    <w:p w14:paraId="3A0CE6A3" w14:textId="77777777" w:rsidR="009D5726" w:rsidRPr="001662C6" w:rsidRDefault="009D5726" w:rsidP="009D5726">
      <w:pPr>
        <w:pStyle w:val="PL"/>
        <w:shd w:val="clear" w:color="auto" w:fill="E6E6E6"/>
      </w:pPr>
      <w:r w:rsidRPr="001662C6">
        <w:tab/>
        <w:t>wlan-IW-Parameters-v1310</w:t>
      </w:r>
      <w:r w:rsidRPr="001662C6">
        <w:tab/>
      </w:r>
      <w:r w:rsidRPr="001662C6">
        <w:tab/>
      </w:r>
      <w:r w:rsidRPr="001662C6">
        <w:tab/>
        <w:t>WLAN-IW-Parameters-v1310,</w:t>
      </w:r>
    </w:p>
    <w:p w14:paraId="1BF8CCE4" w14:textId="77777777" w:rsidR="009D5726" w:rsidRPr="001662C6" w:rsidRDefault="009D5726" w:rsidP="009D5726">
      <w:pPr>
        <w:pStyle w:val="PL"/>
        <w:shd w:val="clear" w:color="auto" w:fill="E6E6E6"/>
      </w:pPr>
      <w:r w:rsidRPr="001662C6">
        <w:tab/>
        <w:t>lwip-Parameters-r13</w:t>
      </w:r>
      <w:r w:rsidRPr="001662C6">
        <w:tab/>
      </w:r>
      <w:r w:rsidRPr="001662C6">
        <w:tab/>
      </w:r>
      <w:r w:rsidRPr="001662C6">
        <w:tab/>
      </w:r>
      <w:r w:rsidRPr="001662C6">
        <w:tab/>
      </w:r>
      <w:r w:rsidRPr="001662C6">
        <w:tab/>
        <w:t>LWIP-Parameters-r13,</w:t>
      </w:r>
    </w:p>
    <w:p w14:paraId="32D8F9DB" w14:textId="77777777" w:rsidR="009D5726" w:rsidRPr="001662C6" w:rsidRDefault="009D5726" w:rsidP="009D5726">
      <w:pPr>
        <w:pStyle w:val="PL"/>
        <w:shd w:val="clear" w:color="auto" w:fill="E6E6E6"/>
      </w:pPr>
      <w:r w:rsidRPr="001662C6">
        <w:tab/>
        <w:t>fdd-Add-UE-EUTRA-Capabilities-v1310</w:t>
      </w:r>
      <w:r w:rsidRPr="001662C6">
        <w:tab/>
        <w:t>UE-EUTRA-CapabilityAddXDD-Mode-v1310</w:t>
      </w:r>
      <w:r w:rsidRPr="001662C6">
        <w:tab/>
        <w:t>OPTIONAL,</w:t>
      </w:r>
    </w:p>
    <w:p w14:paraId="48F614C9" w14:textId="77777777" w:rsidR="009D5726" w:rsidRPr="001662C6" w:rsidRDefault="009D5726" w:rsidP="009D5726">
      <w:pPr>
        <w:pStyle w:val="PL"/>
        <w:shd w:val="clear" w:color="auto" w:fill="E6E6E6"/>
      </w:pPr>
      <w:r w:rsidRPr="001662C6">
        <w:tab/>
        <w:t>tdd-Add-UE-EUTRA-Capabilities-v1310</w:t>
      </w:r>
      <w:r w:rsidRPr="001662C6">
        <w:tab/>
        <w:t>UE-EUTRA-CapabilityAddXDD-Mode-v1310</w:t>
      </w:r>
      <w:r w:rsidRPr="001662C6">
        <w:tab/>
        <w:t>OPTIONAL,</w:t>
      </w:r>
    </w:p>
    <w:p w14:paraId="23882EC6"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UE-EUTRA-Capability-v1320-IEs</w:t>
      </w:r>
      <w:r w:rsidRPr="001662C6">
        <w:tab/>
      </w:r>
      <w:r w:rsidRPr="001662C6">
        <w:tab/>
      </w:r>
      <w:r w:rsidRPr="001662C6">
        <w:tab/>
        <w:t>OPTIONAL</w:t>
      </w:r>
    </w:p>
    <w:p w14:paraId="3A772DE8" w14:textId="77777777" w:rsidR="009D5726" w:rsidRPr="001662C6" w:rsidRDefault="009D5726" w:rsidP="009D5726">
      <w:pPr>
        <w:pStyle w:val="PL"/>
        <w:shd w:val="clear" w:color="auto" w:fill="E6E6E6"/>
      </w:pPr>
      <w:r w:rsidRPr="001662C6">
        <w:t>}</w:t>
      </w:r>
    </w:p>
    <w:p w14:paraId="0928FE2B" w14:textId="77777777" w:rsidR="009D5726" w:rsidRPr="001662C6" w:rsidRDefault="009D5726" w:rsidP="009D5726">
      <w:pPr>
        <w:pStyle w:val="PL"/>
        <w:shd w:val="clear" w:color="auto" w:fill="E6E6E6"/>
      </w:pPr>
    </w:p>
    <w:p w14:paraId="04AB65C8" w14:textId="77777777" w:rsidR="009D5726" w:rsidRPr="001662C6" w:rsidRDefault="009D5726" w:rsidP="009D5726">
      <w:pPr>
        <w:pStyle w:val="PL"/>
        <w:shd w:val="clear" w:color="auto" w:fill="E6E6E6"/>
      </w:pPr>
      <w:r w:rsidRPr="001662C6">
        <w:t>UE-EUTRA-Capability-v1320-IEs ::= SEQUENCE {</w:t>
      </w:r>
    </w:p>
    <w:p w14:paraId="3E6C58F0" w14:textId="77777777" w:rsidR="009D5726" w:rsidRPr="001662C6" w:rsidRDefault="009D5726" w:rsidP="009D5726">
      <w:pPr>
        <w:pStyle w:val="PL"/>
        <w:shd w:val="clear" w:color="auto" w:fill="E6E6E6"/>
      </w:pPr>
      <w:r w:rsidRPr="001662C6">
        <w:tab/>
        <w:t>ce-Parameters-v1320</w:t>
      </w:r>
      <w:r w:rsidRPr="001662C6">
        <w:tab/>
      </w:r>
      <w:r w:rsidRPr="001662C6">
        <w:tab/>
      </w:r>
      <w:r w:rsidRPr="001662C6">
        <w:tab/>
      </w:r>
      <w:r w:rsidRPr="001662C6">
        <w:tab/>
      </w:r>
      <w:r w:rsidRPr="001662C6">
        <w:tab/>
        <w:t>CE-Parameters-v1320</w:t>
      </w:r>
      <w:r w:rsidRPr="001662C6">
        <w:tab/>
      </w:r>
      <w:r w:rsidRPr="001662C6">
        <w:tab/>
      </w:r>
      <w:r w:rsidRPr="001662C6">
        <w:tab/>
      </w:r>
      <w:r w:rsidRPr="001662C6">
        <w:tab/>
      </w:r>
      <w:r w:rsidRPr="001662C6">
        <w:tab/>
      </w:r>
      <w:r w:rsidRPr="001662C6">
        <w:tab/>
        <w:t>OPTIONAL,</w:t>
      </w:r>
    </w:p>
    <w:p w14:paraId="5D9CBA44" w14:textId="77777777" w:rsidR="009D5726" w:rsidRPr="001662C6" w:rsidRDefault="009D5726" w:rsidP="009D5726">
      <w:pPr>
        <w:pStyle w:val="PL"/>
        <w:shd w:val="clear" w:color="auto" w:fill="E6E6E6"/>
      </w:pPr>
      <w:r w:rsidRPr="001662C6">
        <w:tab/>
        <w:t>phyLayerParameters-v1320</w:t>
      </w:r>
      <w:r w:rsidRPr="001662C6">
        <w:tab/>
      </w:r>
      <w:r w:rsidRPr="001662C6">
        <w:tab/>
      </w:r>
      <w:r w:rsidRPr="001662C6">
        <w:tab/>
        <w:t>PhyLayerParameters-v1320</w:t>
      </w:r>
      <w:r w:rsidRPr="001662C6">
        <w:tab/>
      </w:r>
      <w:r w:rsidRPr="001662C6">
        <w:tab/>
      </w:r>
      <w:r w:rsidRPr="001662C6">
        <w:tab/>
      </w:r>
      <w:r w:rsidRPr="001662C6">
        <w:tab/>
        <w:t>OPTIONAL,</w:t>
      </w:r>
    </w:p>
    <w:p w14:paraId="60A29CB1" w14:textId="77777777" w:rsidR="009D5726" w:rsidRPr="001662C6" w:rsidRDefault="009D5726" w:rsidP="009D5726">
      <w:pPr>
        <w:pStyle w:val="PL"/>
        <w:shd w:val="clear" w:color="auto" w:fill="E6E6E6"/>
      </w:pPr>
      <w:r w:rsidRPr="001662C6">
        <w:tab/>
        <w:t>rf-Parameters-v1320</w:t>
      </w:r>
      <w:r w:rsidRPr="001662C6">
        <w:tab/>
      </w:r>
      <w:r w:rsidRPr="001662C6">
        <w:tab/>
      </w:r>
      <w:r w:rsidRPr="001662C6">
        <w:tab/>
      </w:r>
      <w:r w:rsidRPr="001662C6">
        <w:tab/>
      </w:r>
      <w:r w:rsidRPr="001662C6">
        <w:tab/>
        <w:t>RF-Parameters-v1320</w:t>
      </w:r>
      <w:r w:rsidRPr="001662C6">
        <w:tab/>
      </w:r>
      <w:r w:rsidRPr="001662C6">
        <w:tab/>
      </w:r>
      <w:r w:rsidRPr="001662C6">
        <w:tab/>
      </w:r>
      <w:r w:rsidRPr="001662C6">
        <w:tab/>
      </w:r>
      <w:r w:rsidRPr="001662C6">
        <w:tab/>
      </w:r>
      <w:r w:rsidRPr="001662C6">
        <w:tab/>
        <w:t>OPTIONAL,</w:t>
      </w:r>
    </w:p>
    <w:p w14:paraId="596211E8" w14:textId="77777777" w:rsidR="009D5726" w:rsidRPr="001662C6" w:rsidRDefault="009D5726" w:rsidP="009D5726">
      <w:pPr>
        <w:pStyle w:val="PL"/>
        <w:shd w:val="clear" w:color="auto" w:fill="E6E6E6"/>
      </w:pPr>
      <w:r w:rsidRPr="001662C6">
        <w:tab/>
        <w:t>fdd-Add-UE-EUTRA-Capabilities-v1320</w:t>
      </w:r>
      <w:r w:rsidRPr="001662C6">
        <w:tab/>
        <w:t>UE-EUTRA-CapabilityAddXDD-Mode-v1320</w:t>
      </w:r>
      <w:r w:rsidRPr="001662C6">
        <w:tab/>
        <w:t>OPTIONAL,</w:t>
      </w:r>
    </w:p>
    <w:p w14:paraId="2255E8CB" w14:textId="77777777" w:rsidR="009D5726" w:rsidRPr="001662C6" w:rsidRDefault="009D5726" w:rsidP="009D5726">
      <w:pPr>
        <w:pStyle w:val="PL"/>
        <w:shd w:val="clear" w:color="auto" w:fill="E6E6E6"/>
      </w:pPr>
      <w:r w:rsidRPr="001662C6">
        <w:tab/>
        <w:t>tdd-Add-UE-EUTRA-Capabilities-v1320</w:t>
      </w:r>
      <w:r w:rsidRPr="001662C6">
        <w:tab/>
        <w:t>UE-EUTRA-CapabilityAddXDD-Mode-v1320</w:t>
      </w:r>
      <w:r w:rsidRPr="001662C6">
        <w:tab/>
        <w:t>OPTIONAL,</w:t>
      </w:r>
    </w:p>
    <w:p w14:paraId="54D082B8"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UE-EUTRA-Capability-v1330-IEs</w:t>
      </w:r>
      <w:r w:rsidRPr="001662C6">
        <w:tab/>
      </w:r>
      <w:r w:rsidRPr="001662C6">
        <w:tab/>
      </w:r>
      <w:r w:rsidRPr="001662C6">
        <w:tab/>
        <w:t>OPTIONAL</w:t>
      </w:r>
    </w:p>
    <w:p w14:paraId="5E33B7EA" w14:textId="77777777" w:rsidR="009D5726" w:rsidRPr="001662C6" w:rsidRDefault="009D5726" w:rsidP="009D5726">
      <w:pPr>
        <w:pStyle w:val="PL"/>
        <w:shd w:val="clear" w:color="auto" w:fill="E6E6E6"/>
      </w:pPr>
      <w:r w:rsidRPr="001662C6">
        <w:t>}</w:t>
      </w:r>
    </w:p>
    <w:p w14:paraId="01237B81" w14:textId="77777777" w:rsidR="009D5726" w:rsidRPr="001662C6" w:rsidRDefault="009D5726" w:rsidP="009D5726">
      <w:pPr>
        <w:pStyle w:val="PL"/>
        <w:shd w:val="clear" w:color="auto" w:fill="E6E6E6"/>
      </w:pPr>
    </w:p>
    <w:p w14:paraId="4945C221" w14:textId="77777777" w:rsidR="009D5726" w:rsidRPr="001662C6" w:rsidRDefault="009D5726" w:rsidP="009D5726">
      <w:pPr>
        <w:pStyle w:val="PL"/>
        <w:shd w:val="clear" w:color="auto" w:fill="E6E6E6"/>
      </w:pPr>
      <w:r w:rsidRPr="001662C6">
        <w:t>UE-EUTRA-Capability-v1330-IEs ::= SEQUENCE {</w:t>
      </w:r>
    </w:p>
    <w:p w14:paraId="143543A9" w14:textId="77777777" w:rsidR="009D5726" w:rsidRPr="001662C6" w:rsidRDefault="009D5726" w:rsidP="009D5726">
      <w:pPr>
        <w:pStyle w:val="PL"/>
        <w:shd w:val="clear" w:color="auto" w:fill="E6E6E6"/>
      </w:pPr>
      <w:r w:rsidRPr="001662C6">
        <w:tab/>
        <w:t>ue-CategoryDL-v1330</w:t>
      </w:r>
      <w:r w:rsidRPr="001662C6">
        <w:tab/>
      </w:r>
      <w:r w:rsidRPr="001662C6">
        <w:tab/>
      </w:r>
      <w:r w:rsidRPr="001662C6">
        <w:tab/>
      </w:r>
      <w:r w:rsidRPr="001662C6">
        <w:tab/>
      </w:r>
      <w:r w:rsidRPr="001662C6">
        <w:tab/>
        <w:t>INTEGER (18..19)</w:t>
      </w:r>
      <w:r w:rsidRPr="001662C6">
        <w:tab/>
      </w:r>
      <w:r w:rsidRPr="001662C6">
        <w:tab/>
      </w:r>
      <w:r w:rsidRPr="001662C6">
        <w:tab/>
      </w:r>
      <w:r w:rsidRPr="001662C6">
        <w:tab/>
      </w:r>
      <w:r w:rsidRPr="001662C6">
        <w:tab/>
      </w:r>
      <w:r w:rsidRPr="001662C6">
        <w:tab/>
        <w:t>OPTIONAL,</w:t>
      </w:r>
    </w:p>
    <w:p w14:paraId="5A7156E7" w14:textId="77777777" w:rsidR="009D5726" w:rsidRPr="001662C6" w:rsidRDefault="009D5726" w:rsidP="009D5726">
      <w:pPr>
        <w:pStyle w:val="PL"/>
        <w:shd w:val="clear" w:color="auto" w:fill="E6E6E6"/>
      </w:pPr>
      <w:r w:rsidRPr="001662C6">
        <w:tab/>
        <w:t>phyLayerParameters-v1330</w:t>
      </w:r>
      <w:r w:rsidRPr="001662C6">
        <w:tab/>
      </w:r>
      <w:r w:rsidRPr="001662C6">
        <w:tab/>
      </w:r>
      <w:r w:rsidRPr="001662C6">
        <w:tab/>
        <w:t>PhyLayerParameters-v1330</w:t>
      </w:r>
      <w:r w:rsidRPr="001662C6">
        <w:tab/>
      </w:r>
      <w:r w:rsidRPr="001662C6">
        <w:tab/>
      </w:r>
      <w:r w:rsidRPr="001662C6">
        <w:tab/>
      </w:r>
      <w:r w:rsidRPr="001662C6">
        <w:tab/>
        <w:t>OPTIONAL,</w:t>
      </w:r>
    </w:p>
    <w:p w14:paraId="491FB1B6" w14:textId="77777777" w:rsidR="009D5726" w:rsidRPr="001662C6" w:rsidRDefault="009D5726" w:rsidP="009D5726">
      <w:pPr>
        <w:pStyle w:val="PL"/>
        <w:shd w:val="clear" w:color="auto" w:fill="E6E6E6"/>
      </w:pPr>
      <w:r w:rsidRPr="001662C6">
        <w:tab/>
        <w:t>ue-CE-NeedULGaps-r13</w:t>
      </w:r>
      <w:r w:rsidRPr="001662C6">
        <w:tab/>
      </w:r>
      <w:r w:rsidRPr="001662C6">
        <w:tab/>
      </w:r>
      <w:r w:rsidRPr="001662C6">
        <w:tab/>
      </w:r>
      <w:r w:rsidRPr="001662C6">
        <w:tab/>
        <w:t>ENUMERATED {true}</w:t>
      </w:r>
      <w:r w:rsidRPr="001662C6">
        <w:tab/>
      </w:r>
      <w:r w:rsidRPr="001662C6">
        <w:tab/>
      </w:r>
      <w:r w:rsidRPr="001662C6">
        <w:tab/>
      </w:r>
      <w:r w:rsidRPr="001662C6">
        <w:tab/>
      </w:r>
      <w:r w:rsidRPr="001662C6">
        <w:tab/>
      </w:r>
      <w:r w:rsidRPr="001662C6">
        <w:tab/>
        <w:t>OPTIONAL,</w:t>
      </w:r>
    </w:p>
    <w:p w14:paraId="5FF16C21"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UE-EUTRA-Capability-v1340-IEs</w:t>
      </w:r>
      <w:r w:rsidRPr="001662C6">
        <w:tab/>
      </w:r>
      <w:r w:rsidRPr="001662C6">
        <w:tab/>
      </w:r>
      <w:r w:rsidRPr="001662C6">
        <w:tab/>
        <w:t>OPTIONAL</w:t>
      </w:r>
    </w:p>
    <w:p w14:paraId="4BCE2619" w14:textId="77777777" w:rsidR="009D5726" w:rsidRPr="001662C6" w:rsidRDefault="009D5726" w:rsidP="009D5726">
      <w:pPr>
        <w:pStyle w:val="PL"/>
        <w:shd w:val="clear" w:color="auto" w:fill="E6E6E6"/>
      </w:pPr>
      <w:r w:rsidRPr="001662C6">
        <w:t>}</w:t>
      </w:r>
    </w:p>
    <w:p w14:paraId="3E986D71" w14:textId="77777777" w:rsidR="009D5726" w:rsidRPr="001662C6" w:rsidRDefault="009D5726" w:rsidP="009D5726">
      <w:pPr>
        <w:pStyle w:val="PL"/>
        <w:shd w:val="clear" w:color="auto" w:fill="E6E6E6"/>
      </w:pPr>
    </w:p>
    <w:p w14:paraId="78AB5227" w14:textId="77777777" w:rsidR="009D5726" w:rsidRPr="001662C6" w:rsidRDefault="009D5726" w:rsidP="009D5726">
      <w:pPr>
        <w:pStyle w:val="PL"/>
        <w:shd w:val="clear" w:color="auto" w:fill="E6E6E6"/>
      </w:pPr>
      <w:r w:rsidRPr="001662C6">
        <w:t>UE-EUTRA-Capability-v1340-IEs ::= SEQUENCE {</w:t>
      </w:r>
    </w:p>
    <w:p w14:paraId="5F7B94A8" w14:textId="77777777" w:rsidR="009D5726" w:rsidRPr="001662C6" w:rsidRDefault="009D5726" w:rsidP="009D5726">
      <w:pPr>
        <w:pStyle w:val="PL"/>
        <w:shd w:val="clear" w:color="auto" w:fill="E6E6E6"/>
      </w:pPr>
      <w:r w:rsidRPr="001662C6">
        <w:tab/>
        <w:t>ue-CategoryUL-v1340</w:t>
      </w:r>
      <w:r w:rsidRPr="001662C6">
        <w:tab/>
      </w:r>
      <w:r w:rsidRPr="001662C6">
        <w:tab/>
      </w:r>
      <w:r w:rsidRPr="001662C6">
        <w:tab/>
      </w:r>
      <w:r w:rsidRPr="001662C6">
        <w:tab/>
      </w:r>
      <w:r w:rsidRPr="001662C6">
        <w:tab/>
        <w:t>INTEGER (15)</w:t>
      </w:r>
      <w:r w:rsidRPr="001662C6">
        <w:tab/>
      </w:r>
      <w:r w:rsidRPr="001662C6">
        <w:tab/>
      </w:r>
      <w:r w:rsidRPr="001662C6">
        <w:tab/>
      </w:r>
      <w:r w:rsidRPr="001662C6">
        <w:tab/>
      </w:r>
      <w:r w:rsidRPr="001662C6">
        <w:tab/>
      </w:r>
      <w:r w:rsidRPr="001662C6">
        <w:tab/>
      </w:r>
      <w:r w:rsidRPr="001662C6">
        <w:tab/>
        <w:t>OPTIONAL,</w:t>
      </w:r>
    </w:p>
    <w:p w14:paraId="2302DFDA"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UE-EUTRA-Capability-v1350-IEs</w:t>
      </w:r>
      <w:r w:rsidRPr="001662C6">
        <w:tab/>
      </w:r>
      <w:r w:rsidRPr="001662C6">
        <w:tab/>
      </w:r>
      <w:r w:rsidRPr="001662C6">
        <w:tab/>
        <w:t>OPTIONAL</w:t>
      </w:r>
    </w:p>
    <w:p w14:paraId="40527A79" w14:textId="77777777" w:rsidR="009D5726" w:rsidRPr="001662C6" w:rsidRDefault="009D5726" w:rsidP="009D5726">
      <w:pPr>
        <w:pStyle w:val="PL"/>
        <w:shd w:val="clear" w:color="auto" w:fill="E6E6E6"/>
      </w:pPr>
      <w:r w:rsidRPr="001662C6">
        <w:t>}</w:t>
      </w:r>
    </w:p>
    <w:p w14:paraId="37314A5A" w14:textId="77777777" w:rsidR="009D5726" w:rsidRPr="001662C6" w:rsidRDefault="009D5726" w:rsidP="009D5726">
      <w:pPr>
        <w:pStyle w:val="PL"/>
        <w:shd w:val="clear" w:color="auto" w:fill="E6E6E6"/>
      </w:pPr>
    </w:p>
    <w:p w14:paraId="78FE22BA" w14:textId="77777777" w:rsidR="009D5726" w:rsidRPr="001662C6" w:rsidRDefault="009D5726" w:rsidP="009D5726">
      <w:pPr>
        <w:pStyle w:val="PL"/>
        <w:shd w:val="clear" w:color="auto" w:fill="E6E6E6"/>
      </w:pPr>
      <w:r w:rsidRPr="001662C6">
        <w:t>UE-EUTRA-Capability-v1350-IEs ::= SEQUENCE {</w:t>
      </w:r>
    </w:p>
    <w:p w14:paraId="48873713" w14:textId="77777777" w:rsidR="009D5726" w:rsidRPr="001662C6" w:rsidRDefault="009D5726" w:rsidP="009D5726">
      <w:pPr>
        <w:pStyle w:val="PL"/>
        <w:shd w:val="clear" w:color="auto" w:fill="E6E6E6"/>
      </w:pPr>
      <w:r w:rsidRPr="001662C6">
        <w:tab/>
        <w:t>ue-CategoryDL-v1350</w:t>
      </w:r>
      <w:r w:rsidRPr="001662C6">
        <w:tab/>
      </w:r>
      <w:r w:rsidRPr="001662C6">
        <w:tab/>
      </w:r>
      <w:r w:rsidRPr="001662C6">
        <w:tab/>
      </w:r>
      <w:r w:rsidRPr="001662C6">
        <w:tab/>
      </w:r>
      <w:r w:rsidRPr="001662C6">
        <w:tab/>
        <w:t>ENUMERATED {oneBis}</w:t>
      </w:r>
      <w:r w:rsidRPr="001662C6">
        <w:tab/>
      </w:r>
      <w:r w:rsidRPr="001662C6">
        <w:tab/>
      </w:r>
      <w:r w:rsidRPr="001662C6">
        <w:tab/>
      </w:r>
      <w:r w:rsidRPr="001662C6">
        <w:tab/>
      </w:r>
      <w:r w:rsidRPr="001662C6">
        <w:tab/>
      </w:r>
      <w:r w:rsidRPr="001662C6">
        <w:tab/>
        <w:t>OPTIONAL,</w:t>
      </w:r>
    </w:p>
    <w:p w14:paraId="0658B756" w14:textId="77777777" w:rsidR="009D5726" w:rsidRPr="001662C6" w:rsidRDefault="009D5726" w:rsidP="009D5726">
      <w:pPr>
        <w:pStyle w:val="PL"/>
        <w:shd w:val="clear" w:color="auto" w:fill="E6E6E6"/>
      </w:pPr>
      <w:r w:rsidRPr="001662C6">
        <w:tab/>
        <w:t>ue-CategoryUL-v1350</w:t>
      </w:r>
      <w:r w:rsidRPr="001662C6">
        <w:tab/>
      </w:r>
      <w:r w:rsidRPr="001662C6">
        <w:tab/>
      </w:r>
      <w:r w:rsidRPr="001662C6">
        <w:tab/>
      </w:r>
      <w:r w:rsidRPr="001662C6">
        <w:tab/>
      </w:r>
      <w:r w:rsidRPr="001662C6">
        <w:tab/>
        <w:t>ENUMERATED {oneBis}</w:t>
      </w:r>
      <w:r w:rsidRPr="001662C6">
        <w:tab/>
      </w:r>
      <w:r w:rsidRPr="001662C6">
        <w:tab/>
      </w:r>
      <w:r w:rsidRPr="001662C6">
        <w:tab/>
      </w:r>
      <w:r w:rsidRPr="001662C6">
        <w:tab/>
      </w:r>
      <w:r w:rsidRPr="001662C6">
        <w:tab/>
      </w:r>
      <w:r w:rsidRPr="001662C6">
        <w:tab/>
        <w:t>OPTIONAL,</w:t>
      </w:r>
    </w:p>
    <w:p w14:paraId="147E1325" w14:textId="77777777" w:rsidR="009D5726" w:rsidRPr="001662C6" w:rsidRDefault="009D5726" w:rsidP="009D5726">
      <w:pPr>
        <w:pStyle w:val="PL"/>
        <w:shd w:val="clear" w:color="auto" w:fill="E6E6E6"/>
      </w:pPr>
      <w:r w:rsidRPr="001662C6">
        <w:tab/>
        <w:t>ce-Parameters-v1350</w:t>
      </w:r>
      <w:r w:rsidRPr="001662C6">
        <w:tab/>
      </w:r>
      <w:r w:rsidRPr="001662C6">
        <w:tab/>
      </w:r>
      <w:r w:rsidRPr="001662C6">
        <w:tab/>
      </w:r>
      <w:r w:rsidRPr="001662C6">
        <w:tab/>
      </w:r>
      <w:r w:rsidRPr="001662C6">
        <w:tab/>
        <w:t>CE-Parameters-v1350,</w:t>
      </w:r>
    </w:p>
    <w:p w14:paraId="43B12F0F"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UE-EUTRA-Capability-v1360-IEs</w:t>
      </w:r>
      <w:r w:rsidRPr="001662C6">
        <w:tab/>
      </w:r>
      <w:r w:rsidRPr="001662C6">
        <w:tab/>
      </w:r>
      <w:r w:rsidRPr="001662C6">
        <w:tab/>
        <w:t>OPTIONAL</w:t>
      </w:r>
    </w:p>
    <w:p w14:paraId="7F672A43" w14:textId="77777777" w:rsidR="009D5726" w:rsidRPr="001662C6" w:rsidRDefault="009D5726" w:rsidP="009D5726">
      <w:pPr>
        <w:pStyle w:val="PL"/>
        <w:shd w:val="clear" w:color="auto" w:fill="E6E6E6"/>
      </w:pPr>
      <w:r w:rsidRPr="001662C6">
        <w:t>}</w:t>
      </w:r>
    </w:p>
    <w:p w14:paraId="33CD480C" w14:textId="77777777" w:rsidR="009D5726" w:rsidRPr="001662C6" w:rsidRDefault="009D5726" w:rsidP="009D5726">
      <w:pPr>
        <w:pStyle w:val="PL"/>
        <w:shd w:val="clear" w:color="auto" w:fill="E6E6E6"/>
      </w:pPr>
    </w:p>
    <w:p w14:paraId="6551CA00" w14:textId="77777777" w:rsidR="009D5726" w:rsidRPr="001662C6" w:rsidRDefault="009D5726" w:rsidP="009D5726">
      <w:pPr>
        <w:pStyle w:val="PL"/>
        <w:shd w:val="clear" w:color="auto" w:fill="E6E6E6"/>
      </w:pPr>
      <w:r w:rsidRPr="001662C6">
        <w:t>UE-EUTRA-Capability-v1360-IEs ::= SEQUENCE {</w:t>
      </w:r>
    </w:p>
    <w:p w14:paraId="0DBF5372" w14:textId="77777777" w:rsidR="009D5726" w:rsidRPr="001662C6" w:rsidRDefault="009D5726" w:rsidP="009D5726">
      <w:pPr>
        <w:pStyle w:val="PL"/>
        <w:shd w:val="clear" w:color="auto" w:fill="E6E6E6"/>
      </w:pPr>
      <w:r w:rsidRPr="001662C6">
        <w:tab/>
        <w:t>other-Parameters-v1360</w:t>
      </w:r>
      <w:r w:rsidRPr="001662C6">
        <w:tab/>
      </w:r>
      <w:r w:rsidRPr="001662C6">
        <w:tab/>
      </w:r>
      <w:r w:rsidRPr="001662C6">
        <w:tab/>
      </w:r>
      <w:r w:rsidRPr="001662C6">
        <w:tab/>
        <w:t>Other-Parameters-v1360</w:t>
      </w:r>
      <w:r w:rsidRPr="001662C6">
        <w:tab/>
      </w:r>
      <w:r w:rsidRPr="001662C6">
        <w:tab/>
      </w:r>
      <w:r w:rsidRPr="001662C6">
        <w:tab/>
      </w:r>
      <w:r w:rsidRPr="001662C6">
        <w:tab/>
      </w:r>
      <w:r w:rsidRPr="001662C6">
        <w:tab/>
        <w:t>OPTIONAL,</w:t>
      </w:r>
    </w:p>
    <w:p w14:paraId="7FF0F009"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UE-EUTRA-Capability-v1430-IEs</w:t>
      </w:r>
      <w:r w:rsidRPr="001662C6">
        <w:tab/>
      </w:r>
      <w:r w:rsidRPr="001662C6">
        <w:tab/>
      </w:r>
      <w:r w:rsidRPr="001662C6">
        <w:tab/>
        <w:t>OPTIONAL</w:t>
      </w:r>
    </w:p>
    <w:p w14:paraId="59358F3D" w14:textId="77777777" w:rsidR="009D5726" w:rsidRPr="001662C6" w:rsidRDefault="009D5726" w:rsidP="009D5726">
      <w:pPr>
        <w:pStyle w:val="PL"/>
        <w:shd w:val="clear" w:color="auto" w:fill="E6E6E6"/>
      </w:pPr>
      <w:r w:rsidRPr="001662C6">
        <w:t>}</w:t>
      </w:r>
    </w:p>
    <w:p w14:paraId="76C50EAB" w14:textId="77777777" w:rsidR="009D5726" w:rsidRPr="001662C6" w:rsidRDefault="009D5726" w:rsidP="009D5726">
      <w:pPr>
        <w:pStyle w:val="PL"/>
        <w:shd w:val="clear" w:color="auto" w:fill="E6E6E6"/>
      </w:pPr>
    </w:p>
    <w:p w14:paraId="00D0AB77" w14:textId="77777777" w:rsidR="009D5726" w:rsidRPr="001662C6" w:rsidRDefault="009D5726" w:rsidP="009D5726">
      <w:pPr>
        <w:pStyle w:val="PL"/>
        <w:shd w:val="clear" w:color="auto" w:fill="E6E6E6"/>
      </w:pPr>
      <w:r w:rsidRPr="001662C6">
        <w:t>UE-EUTRA-Capability-v1430-IEs ::= SEQUENCE {</w:t>
      </w:r>
    </w:p>
    <w:p w14:paraId="604E92BA" w14:textId="77777777" w:rsidR="009D5726" w:rsidRPr="001662C6" w:rsidRDefault="009D5726" w:rsidP="009D5726">
      <w:pPr>
        <w:pStyle w:val="PL"/>
        <w:shd w:val="clear" w:color="auto" w:fill="E6E6E6"/>
      </w:pPr>
      <w:r w:rsidRPr="001662C6">
        <w:tab/>
        <w:t>phyLayerParameters-v1430</w:t>
      </w:r>
      <w:r w:rsidRPr="001662C6">
        <w:tab/>
      </w:r>
      <w:r w:rsidRPr="001662C6">
        <w:tab/>
      </w:r>
      <w:r w:rsidRPr="001662C6">
        <w:tab/>
        <w:t>PhyLayerParameters-v1430,</w:t>
      </w:r>
    </w:p>
    <w:p w14:paraId="415FC0A3" w14:textId="77777777" w:rsidR="009D5726" w:rsidRPr="001662C6" w:rsidRDefault="009D5726" w:rsidP="009D5726">
      <w:pPr>
        <w:pStyle w:val="PL"/>
        <w:shd w:val="clear" w:color="auto" w:fill="E6E6E6"/>
      </w:pPr>
      <w:r w:rsidRPr="001662C6">
        <w:tab/>
        <w:t>ue-CategoryDL-v1430</w:t>
      </w:r>
      <w:r w:rsidRPr="001662C6">
        <w:tab/>
      </w:r>
      <w:r w:rsidRPr="001662C6">
        <w:tab/>
      </w:r>
      <w:r w:rsidRPr="001662C6">
        <w:tab/>
      </w:r>
      <w:r w:rsidRPr="001662C6">
        <w:tab/>
      </w:r>
      <w:r w:rsidRPr="001662C6">
        <w:tab/>
        <w:t>ENUMERATED {m2}</w:t>
      </w:r>
      <w:r w:rsidRPr="001662C6">
        <w:tab/>
      </w:r>
      <w:r w:rsidRPr="001662C6">
        <w:tab/>
      </w:r>
      <w:r w:rsidRPr="001662C6">
        <w:tab/>
      </w:r>
      <w:r w:rsidRPr="001662C6">
        <w:tab/>
      </w:r>
      <w:r w:rsidRPr="001662C6">
        <w:tab/>
      </w:r>
      <w:r w:rsidRPr="001662C6">
        <w:tab/>
      </w:r>
      <w:r w:rsidRPr="001662C6">
        <w:tab/>
      </w:r>
      <w:r w:rsidRPr="001662C6">
        <w:tab/>
        <w:t>OPTIONAL,</w:t>
      </w:r>
    </w:p>
    <w:p w14:paraId="116E1512" w14:textId="77777777" w:rsidR="009D5726" w:rsidRPr="001662C6" w:rsidRDefault="009D5726" w:rsidP="009D5726">
      <w:pPr>
        <w:pStyle w:val="PL"/>
        <w:shd w:val="clear" w:color="auto" w:fill="E6E6E6"/>
      </w:pPr>
      <w:r w:rsidRPr="001662C6">
        <w:lastRenderedPageBreak/>
        <w:tab/>
        <w:t>ue-CategoryUL-v1430</w:t>
      </w:r>
      <w:r w:rsidRPr="001662C6">
        <w:tab/>
      </w:r>
      <w:r w:rsidRPr="001662C6">
        <w:tab/>
      </w:r>
      <w:r w:rsidRPr="001662C6">
        <w:tab/>
      </w:r>
      <w:r w:rsidRPr="001662C6">
        <w:tab/>
      </w:r>
      <w:r w:rsidRPr="001662C6">
        <w:tab/>
        <w:t>ENUMERATED {n16, n17, n18, n19, n20, m2}</w:t>
      </w:r>
      <w:r w:rsidRPr="001662C6">
        <w:tab/>
        <w:t>OPTIONAL,</w:t>
      </w:r>
    </w:p>
    <w:p w14:paraId="472AFD93" w14:textId="77777777" w:rsidR="009D5726" w:rsidRPr="001662C6" w:rsidRDefault="009D5726" w:rsidP="009D5726">
      <w:pPr>
        <w:pStyle w:val="PL"/>
        <w:shd w:val="clear" w:color="auto" w:fill="E6E6E6"/>
      </w:pPr>
      <w:r w:rsidRPr="001662C6">
        <w:tab/>
        <w:t>ue-CategoryUL-v1430b</w:t>
      </w:r>
      <w:r w:rsidRPr="001662C6">
        <w:tab/>
      </w:r>
      <w:r w:rsidRPr="001662C6">
        <w:tab/>
      </w:r>
      <w:r w:rsidRPr="001662C6">
        <w:tab/>
      </w:r>
      <w:r w:rsidRPr="001662C6">
        <w:tab/>
        <w:t>ENUMERATED {n21}</w:t>
      </w:r>
      <w:r w:rsidRPr="001662C6">
        <w:tab/>
      </w:r>
      <w:r w:rsidRPr="001662C6">
        <w:tab/>
      </w:r>
      <w:r w:rsidRPr="001662C6">
        <w:tab/>
      </w:r>
      <w:r w:rsidRPr="001662C6">
        <w:tab/>
      </w:r>
      <w:r w:rsidRPr="001662C6">
        <w:tab/>
      </w:r>
      <w:r w:rsidRPr="001662C6">
        <w:tab/>
      </w:r>
      <w:r w:rsidRPr="001662C6">
        <w:tab/>
        <w:t>OPTIONAL,</w:t>
      </w:r>
    </w:p>
    <w:p w14:paraId="574EC66B" w14:textId="77777777" w:rsidR="009D5726" w:rsidRPr="001662C6" w:rsidRDefault="009D5726" w:rsidP="009D5726">
      <w:pPr>
        <w:pStyle w:val="PL"/>
        <w:shd w:val="clear" w:color="auto" w:fill="E6E6E6"/>
      </w:pPr>
      <w:r w:rsidRPr="001662C6">
        <w:tab/>
        <w:t>mac-Parameters-v1430</w:t>
      </w:r>
      <w:r w:rsidRPr="001662C6">
        <w:tab/>
      </w:r>
      <w:r w:rsidRPr="001662C6">
        <w:tab/>
      </w:r>
      <w:r w:rsidRPr="001662C6">
        <w:tab/>
      </w:r>
      <w:r w:rsidRPr="001662C6">
        <w:tab/>
        <w:t>MAC-Parameters-v1430</w:t>
      </w:r>
      <w:r w:rsidRPr="001662C6">
        <w:tab/>
      </w:r>
      <w:r w:rsidRPr="001662C6">
        <w:tab/>
      </w:r>
      <w:r w:rsidRPr="001662C6">
        <w:tab/>
      </w:r>
      <w:r w:rsidRPr="001662C6">
        <w:tab/>
      </w:r>
      <w:r w:rsidRPr="001662C6">
        <w:tab/>
      </w:r>
      <w:r w:rsidRPr="001662C6">
        <w:tab/>
        <w:t>OPTIONAL,</w:t>
      </w:r>
    </w:p>
    <w:p w14:paraId="041EE4CB" w14:textId="77777777" w:rsidR="009D5726" w:rsidRPr="001662C6" w:rsidRDefault="009D5726" w:rsidP="009D5726">
      <w:pPr>
        <w:pStyle w:val="PL"/>
        <w:shd w:val="clear" w:color="auto" w:fill="E6E6E6"/>
      </w:pPr>
      <w:r w:rsidRPr="001662C6">
        <w:tab/>
        <w:t>measParameters-v1430</w:t>
      </w:r>
      <w:r w:rsidRPr="001662C6">
        <w:tab/>
      </w:r>
      <w:r w:rsidRPr="001662C6">
        <w:tab/>
      </w:r>
      <w:r w:rsidRPr="001662C6">
        <w:tab/>
      </w:r>
      <w:r w:rsidRPr="001662C6">
        <w:tab/>
        <w:t>MeasParameters-v1430</w:t>
      </w:r>
      <w:r w:rsidRPr="001662C6">
        <w:tab/>
      </w:r>
      <w:r w:rsidRPr="001662C6">
        <w:tab/>
      </w:r>
      <w:r w:rsidRPr="001662C6">
        <w:tab/>
      </w:r>
      <w:r w:rsidRPr="001662C6">
        <w:tab/>
      </w:r>
      <w:r w:rsidRPr="001662C6">
        <w:tab/>
      </w:r>
      <w:r w:rsidRPr="001662C6">
        <w:tab/>
        <w:t>OPTIONAL,</w:t>
      </w:r>
    </w:p>
    <w:p w14:paraId="303C0522" w14:textId="77777777" w:rsidR="009D5726" w:rsidRPr="001662C6" w:rsidRDefault="009D5726" w:rsidP="009D5726">
      <w:pPr>
        <w:pStyle w:val="PL"/>
        <w:shd w:val="clear" w:color="auto" w:fill="E6E6E6"/>
      </w:pPr>
      <w:r w:rsidRPr="001662C6">
        <w:tab/>
        <w:t>pdcp-Parameters-v1430</w:t>
      </w:r>
      <w:r w:rsidRPr="001662C6">
        <w:tab/>
      </w:r>
      <w:r w:rsidRPr="001662C6">
        <w:tab/>
      </w:r>
      <w:r w:rsidRPr="001662C6">
        <w:tab/>
      </w:r>
      <w:r w:rsidRPr="001662C6">
        <w:tab/>
        <w:t>PDCP-Parameters-v1430</w:t>
      </w:r>
      <w:r w:rsidRPr="001662C6">
        <w:tab/>
      </w:r>
      <w:r w:rsidRPr="001662C6">
        <w:tab/>
      </w:r>
      <w:r w:rsidRPr="001662C6">
        <w:tab/>
      </w:r>
      <w:r w:rsidRPr="001662C6">
        <w:tab/>
      </w:r>
      <w:r w:rsidRPr="001662C6">
        <w:tab/>
      </w:r>
      <w:r w:rsidRPr="001662C6">
        <w:tab/>
        <w:t>OPTIONAL,</w:t>
      </w:r>
    </w:p>
    <w:p w14:paraId="099DA479" w14:textId="77777777" w:rsidR="009D5726" w:rsidRPr="001662C6" w:rsidRDefault="009D5726" w:rsidP="009D5726">
      <w:pPr>
        <w:pStyle w:val="PL"/>
        <w:shd w:val="clear" w:color="auto" w:fill="E6E6E6"/>
      </w:pPr>
      <w:r w:rsidRPr="001662C6">
        <w:tab/>
        <w:t>rlc-Parameters-v1430</w:t>
      </w:r>
      <w:r w:rsidRPr="001662C6">
        <w:tab/>
      </w:r>
      <w:r w:rsidRPr="001662C6">
        <w:tab/>
      </w:r>
      <w:r w:rsidRPr="001662C6">
        <w:tab/>
      </w:r>
      <w:r w:rsidRPr="001662C6">
        <w:tab/>
        <w:t>RLC-Parameters-v1430,</w:t>
      </w:r>
    </w:p>
    <w:p w14:paraId="7FBB757E" w14:textId="77777777" w:rsidR="009D5726" w:rsidRPr="001662C6" w:rsidRDefault="009D5726" w:rsidP="009D5726">
      <w:pPr>
        <w:pStyle w:val="PL"/>
        <w:shd w:val="clear" w:color="auto" w:fill="E6E6E6"/>
      </w:pPr>
      <w:r w:rsidRPr="001662C6">
        <w:tab/>
        <w:t>rf-Parameters-v1430</w:t>
      </w:r>
      <w:r w:rsidRPr="001662C6">
        <w:tab/>
      </w:r>
      <w:r w:rsidRPr="001662C6">
        <w:tab/>
      </w:r>
      <w:r w:rsidRPr="001662C6">
        <w:tab/>
      </w:r>
      <w:r w:rsidRPr="001662C6">
        <w:tab/>
      </w:r>
      <w:r w:rsidRPr="001662C6">
        <w:tab/>
        <w:t>RF-Parameters-v1430</w:t>
      </w:r>
      <w:r w:rsidRPr="001662C6">
        <w:tab/>
      </w:r>
      <w:r w:rsidRPr="001662C6">
        <w:tab/>
      </w:r>
      <w:r w:rsidRPr="001662C6">
        <w:tab/>
      </w:r>
      <w:r w:rsidRPr="001662C6">
        <w:tab/>
      </w:r>
      <w:r w:rsidRPr="001662C6">
        <w:tab/>
      </w:r>
      <w:r w:rsidRPr="001662C6">
        <w:tab/>
      </w:r>
      <w:r w:rsidRPr="001662C6">
        <w:tab/>
        <w:t>OPTIONAL,</w:t>
      </w:r>
    </w:p>
    <w:p w14:paraId="5597642C" w14:textId="77777777" w:rsidR="009D5726" w:rsidRPr="001662C6" w:rsidRDefault="009D5726" w:rsidP="009D5726">
      <w:pPr>
        <w:pStyle w:val="PL"/>
        <w:shd w:val="clear" w:color="auto" w:fill="E6E6E6"/>
      </w:pPr>
      <w:r w:rsidRPr="001662C6">
        <w:tab/>
        <w:t>laa-Parameters-v1430</w:t>
      </w:r>
      <w:r w:rsidRPr="001662C6">
        <w:tab/>
      </w:r>
      <w:r w:rsidRPr="001662C6">
        <w:tab/>
      </w:r>
      <w:r w:rsidRPr="001662C6">
        <w:tab/>
      </w:r>
      <w:r w:rsidRPr="001662C6">
        <w:tab/>
        <w:t>LAA-Parameters-v1430</w:t>
      </w:r>
      <w:r w:rsidRPr="001662C6">
        <w:tab/>
      </w:r>
      <w:r w:rsidRPr="001662C6">
        <w:tab/>
      </w:r>
      <w:r w:rsidRPr="001662C6">
        <w:tab/>
      </w:r>
      <w:r w:rsidRPr="001662C6">
        <w:tab/>
      </w:r>
      <w:r w:rsidRPr="001662C6">
        <w:tab/>
      </w:r>
      <w:r w:rsidRPr="001662C6">
        <w:tab/>
        <w:t>OPTIONAL,</w:t>
      </w:r>
    </w:p>
    <w:p w14:paraId="2BEAE080" w14:textId="77777777" w:rsidR="009D5726" w:rsidRPr="001662C6" w:rsidRDefault="009D5726" w:rsidP="009D5726">
      <w:pPr>
        <w:pStyle w:val="PL"/>
        <w:shd w:val="clear" w:color="auto" w:fill="E6E6E6"/>
      </w:pPr>
      <w:r w:rsidRPr="001662C6">
        <w:tab/>
        <w:t>lwa-Parameters-v1430</w:t>
      </w:r>
      <w:r w:rsidRPr="001662C6">
        <w:tab/>
      </w:r>
      <w:r w:rsidRPr="001662C6">
        <w:tab/>
      </w:r>
      <w:r w:rsidRPr="001662C6">
        <w:tab/>
      </w:r>
      <w:r w:rsidRPr="001662C6">
        <w:tab/>
        <w:t>LWA-Parameters-v1430</w:t>
      </w:r>
      <w:r w:rsidRPr="001662C6">
        <w:tab/>
      </w:r>
      <w:r w:rsidRPr="001662C6">
        <w:tab/>
      </w:r>
      <w:r w:rsidRPr="001662C6">
        <w:tab/>
      </w:r>
      <w:r w:rsidRPr="001662C6">
        <w:tab/>
      </w:r>
      <w:r w:rsidRPr="001662C6">
        <w:tab/>
      </w:r>
      <w:r w:rsidRPr="001662C6">
        <w:tab/>
        <w:t>OPTIONAL,</w:t>
      </w:r>
    </w:p>
    <w:p w14:paraId="6CB35348" w14:textId="77777777" w:rsidR="009D5726" w:rsidRPr="001662C6" w:rsidRDefault="009D5726" w:rsidP="009D5726">
      <w:pPr>
        <w:pStyle w:val="PL"/>
        <w:shd w:val="clear" w:color="auto" w:fill="E6E6E6"/>
      </w:pPr>
      <w:r w:rsidRPr="001662C6">
        <w:tab/>
        <w:t>lwip-Parameters-v1430</w:t>
      </w:r>
      <w:r w:rsidRPr="001662C6">
        <w:tab/>
      </w:r>
      <w:r w:rsidRPr="001662C6">
        <w:tab/>
      </w:r>
      <w:r w:rsidRPr="001662C6">
        <w:tab/>
      </w:r>
      <w:r w:rsidRPr="001662C6">
        <w:tab/>
        <w:t>LWIP-Parameters-v1430</w:t>
      </w:r>
      <w:r w:rsidRPr="001662C6">
        <w:tab/>
      </w:r>
      <w:r w:rsidRPr="001662C6">
        <w:tab/>
      </w:r>
      <w:r w:rsidRPr="001662C6">
        <w:tab/>
      </w:r>
      <w:r w:rsidRPr="001662C6">
        <w:tab/>
      </w:r>
      <w:r w:rsidRPr="001662C6">
        <w:tab/>
      </w:r>
      <w:r w:rsidRPr="001662C6">
        <w:tab/>
        <w:t>OPTIONAL,</w:t>
      </w:r>
    </w:p>
    <w:p w14:paraId="368EE79E" w14:textId="77777777" w:rsidR="009D5726" w:rsidRPr="001662C6" w:rsidRDefault="009D5726" w:rsidP="009D5726">
      <w:pPr>
        <w:pStyle w:val="PL"/>
        <w:shd w:val="clear" w:color="auto" w:fill="E6E6E6"/>
      </w:pPr>
      <w:r w:rsidRPr="001662C6">
        <w:tab/>
        <w:t>otherParameters-v1430</w:t>
      </w:r>
      <w:r w:rsidRPr="001662C6">
        <w:tab/>
      </w:r>
      <w:r w:rsidRPr="001662C6">
        <w:tab/>
      </w:r>
      <w:r w:rsidRPr="001662C6">
        <w:tab/>
      </w:r>
      <w:r w:rsidRPr="001662C6">
        <w:tab/>
        <w:t>Other-Parameters-v1430,</w:t>
      </w:r>
    </w:p>
    <w:p w14:paraId="235878FC" w14:textId="77777777" w:rsidR="009D5726" w:rsidRPr="001662C6" w:rsidRDefault="009D5726" w:rsidP="009D5726">
      <w:pPr>
        <w:pStyle w:val="PL"/>
        <w:shd w:val="clear" w:color="auto" w:fill="E6E6E6"/>
      </w:pPr>
      <w:r w:rsidRPr="001662C6">
        <w:tab/>
        <w:t>mmtel-Parameters-r14</w:t>
      </w:r>
      <w:r w:rsidRPr="001662C6">
        <w:tab/>
      </w:r>
      <w:r w:rsidRPr="001662C6">
        <w:tab/>
      </w:r>
      <w:r w:rsidRPr="001662C6">
        <w:tab/>
      </w:r>
      <w:r w:rsidRPr="001662C6">
        <w:tab/>
        <w:t>MMTEL-Parameters-r14</w:t>
      </w:r>
      <w:r w:rsidRPr="001662C6">
        <w:tab/>
      </w:r>
      <w:r w:rsidRPr="001662C6">
        <w:tab/>
      </w:r>
      <w:r w:rsidRPr="001662C6">
        <w:tab/>
      </w:r>
      <w:r w:rsidRPr="001662C6">
        <w:tab/>
      </w:r>
      <w:r w:rsidRPr="001662C6">
        <w:tab/>
      </w:r>
      <w:r w:rsidRPr="001662C6">
        <w:tab/>
        <w:t>OPTIONAL,</w:t>
      </w:r>
    </w:p>
    <w:p w14:paraId="14261432" w14:textId="77777777" w:rsidR="009D5726" w:rsidRPr="001662C6" w:rsidRDefault="009D5726" w:rsidP="009D5726">
      <w:pPr>
        <w:pStyle w:val="PL"/>
        <w:shd w:val="clear" w:color="auto" w:fill="E6E6E6"/>
      </w:pPr>
      <w:r w:rsidRPr="001662C6">
        <w:tab/>
        <w:t>mobilityParameters-r14</w:t>
      </w:r>
      <w:r w:rsidRPr="001662C6">
        <w:tab/>
      </w:r>
      <w:r w:rsidRPr="001662C6">
        <w:tab/>
      </w:r>
      <w:r w:rsidRPr="001662C6">
        <w:tab/>
      </w:r>
      <w:r w:rsidRPr="001662C6">
        <w:tab/>
        <w:t>MobilityParameters-r14</w:t>
      </w:r>
      <w:r w:rsidRPr="001662C6">
        <w:tab/>
      </w:r>
      <w:r w:rsidRPr="001662C6">
        <w:tab/>
      </w:r>
      <w:r w:rsidRPr="001662C6">
        <w:tab/>
      </w:r>
      <w:r w:rsidRPr="001662C6">
        <w:tab/>
      </w:r>
      <w:r w:rsidRPr="001662C6">
        <w:tab/>
      </w:r>
      <w:r w:rsidRPr="001662C6">
        <w:tab/>
        <w:t>OPTIONAL,</w:t>
      </w:r>
    </w:p>
    <w:p w14:paraId="13E181EE" w14:textId="77777777" w:rsidR="009D5726" w:rsidRPr="001662C6" w:rsidRDefault="009D5726" w:rsidP="009D5726">
      <w:pPr>
        <w:pStyle w:val="PL"/>
        <w:shd w:val="clear" w:color="auto" w:fill="E6E6E6"/>
      </w:pPr>
      <w:r w:rsidRPr="001662C6">
        <w:tab/>
        <w:t>ce-Parameters-v1430</w:t>
      </w:r>
      <w:r w:rsidRPr="001662C6">
        <w:tab/>
      </w:r>
      <w:r w:rsidRPr="001662C6">
        <w:tab/>
      </w:r>
      <w:r w:rsidRPr="001662C6">
        <w:tab/>
      </w:r>
      <w:r w:rsidRPr="001662C6">
        <w:tab/>
      </w:r>
      <w:r w:rsidRPr="001662C6">
        <w:tab/>
        <w:t>CE-Parameters-v1430,</w:t>
      </w:r>
    </w:p>
    <w:p w14:paraId="4D42510A" w14:textId="77777777" w:rsidR="009D5726" w:rsidRPr="001662C6" w:rsidRDefault="009D5726" w:rsidP="009D5726">
      <w:pPr>
        <w:pStyle w:val="PL"/>
        <w:shd w:val="clear" w:color="auto" w:fill="E6E6E6"/>
      </w:pPr>
      <w:r w:rsidRPr="001662C6">
        <w:tab/>
        <w:t>fdd-Add-UE-EUTRA-Capabilities-v1430</w:t>
      </w:r>
      <w:r w:rsidRPr="001662C6">
        <w:tab/>
        <w:t>UE-EUTRA-CapabilityAddXDD-Mode-v1430</w:t>
      </w:r>
      <w:r w:rsidRPr="001662C6">
        <w:tab/>
      </w:r>
      <w:r w:rsidRPr="001662C6">
        <w:tab/>
        <w:t>OPTIONAL,</w:t>
      </w:r>
    </w:p>
    <w:p w14:paraId="042BD4B6" w14:textId="77777777" w:rsidR="009D5726" w:rsidRPr="001662C6" w:rsidRDefault="009D5726" w:rsidP="009D5726">
      <w:pPr>
        <w:pStyle w:val="PL"/>
        <w:shd w:val="clear" w:color="auto" w:fill="E6E6E6"/>
      </w:pPr>
      <w:r w:rsidRPr="001662C6">
        <w:tab/>
        <w:t>tdd-Add-UE-EUTRA-Capabilities-v1430</w:t>
      </w:r>
      <w:r w:rsidRPr="001662C6">
        <w:tab/>
        <w:t>UE-EUTRA-CapabilityAddXDD-Mode-v1430</w:t>
      </w:r>
      <w:r w:rsidRPr="001662C6">
        <w:tab/>
      </w:r>
      <w:r w:rsidRPr="001662C6">
        <w:tab/>
        <w:t>OPTIONAL,</w:t>
      </w:r>
    </w:p>
    <w:p w14:paraId="208C090F" w14:textId="77777777" w:rsidR="009D5726" w:rsidRPr="001662C6" w:rsidRDefault="009D5726" w:rsidP="009D5726">
      <w:pPr>
        <w:pStyle w:val="PL"/>
        <w:shd w:val="clear" w:color="auto" w:fill="E6E6E6"/>
      </w:pPr>
      <w:r w:rsidRPr="001662C6">
        <w:tab/>
        <w:t>mbms-Parameters-v1430</w:t>
      </w:r>
      <w:r w:rsidRPr="001662C6">
        <w:tab/>
      </w:r>
      <w:r w:rsidRPr="001662C6">
        <w:tab/>
      </w:r>
      <w:r w:rsidRPr="001662C6">
        <w:tab/>
      </w:r>
      <w:r w:rsidRPr="001662C6">
        <w:tab/>
        <w:t>MBMS-Parameters-v1430</w:t>
      </w:r>
      <w:r w:rsidRPr="001662C6">
        <w:tab/>
      </w:r>
      <w:r w:rsidRPr="001662C6">
        <w:tab/>
      </w:r>
      <w:r w:rsidRPr="001662C6">
        <w:tab/>
      </w:r>
      <w:r w:rsidRPr="001662C6">
        <w:tab/>
      </w:r>
      <w:r w:rsidRPr="001662C6">
        <w:tab/>
      </w:r>
      <w:r w:rsidRPr="001662C6">
        <w:tab/>
        <w:t>OPTIONAL,</w:t>
      </w:r>
    </w:p>
    <w:p w14:paraId="37444E1B" w14:textId="77777777" w:rsidR="009D5726" w:rsidRPr="001662C6" w:rsidRDefault="009D5726" w:rsidP="009D5726">
      <w:pPr>
        <w:pStyle w:val="PL"/>
        <w:shd w:val="clear" w:color="auto" w:fill="E6E6E6"/>
      </w:pPr>
      <w:r w:rsidRPr="001662C6">
        <w:tab/>
        <w:t>sl-Parameters-v1430</w:t>
      </w:r>
      <w:r w:rsidRPr="001662C6">
        <w:tab/>
      </w:r>
      <w:r w:rsidRPr="001662C6">
        <w:tab/>
      </w:r>
      <w:r w:rsidRPr="001662C6">
        <w:tab/>
      </w:r>
      <w:r w:rsidRPr="001662C6">
        <w:tab/>
      </w:r>
      <w:r w:rsidRPr="001662C6">
        <w:tab/>
        <w:t>SL-Parameters-v1430</w:t>
      </w:r>
      <w:r w:rsidRPr="001662C6">
        <w:tab/>
      </w:r>
      <w:r w:rsidRPr="001662C6">
        <w:tab/>
      </w:r>
      <w:r w:rsidRPr="001662C6">
        <w:tab/>
      </w:r>
      <w:r w:rsidRPr="001662C6">
        <w:tab/>
      </w:r>
      <w:r w:rsidRPr="001662C6">
        <w:tab/>
      </w:r>
      <w:r w:rsidRPr="001662C6">
        <w:tab/>
      </w:r>
      <w:r w:rsidRPr="001662C6">
        <w:tab/>
        <w:t>OPTIONAL,</w:t>
      </w:r>
    </w:p>
    <w:p w14:paraId="52752A7D" w14:textId="77777777" w:rsidR="009D5726" w:rsidRPr="001662C6" w:rsidRDefault="009D5726" w:rsidP="009D5726">
      <w:pPr>
        <w:pStyle w:val="PL"/>
        <w:shd w:val="clear" w:color="auto" w:fill="E6E6E6"/>
      </w:pPr>
      <w:r w:rsidRPr="001662C6">
        <w:tab/>
        <w:t>ue-BasedNetwPerfMeasParameters-v1430</w:t>
      </w:r>
      <w:r w:rsidRPr="001662C6">
        <w:tab/>
        <w:t>UE-BasedNetwPerfMeasParameters-v1430</w:t>
      </w:r>
      <w:r w:rsidRPr="001662C6">
        <w:tab/>
        <w:t>OPTIONAL,</w:t>
      </w:r>
    </w:p>
    <w:p w14:paraId="73EBDE97" w14:textId="77777777" w:rsidR="009D5726" w:rsidRPr="001662C6" w:rsidRDefault="009D5726" w:rsidP="009D5726">
      <w:pPr>
        <w:pStyle w:val="PL"/>
        <w:shd w:val="clear" w:color="auto" w:fill="E6E6E6"/>
      </w:pPr>
      <w:r w:rsidRPr="001662C6">
        <w:tab/>
        <w:t>highSpeedEnhParameters-r14</w:t>
      </w:r>
      <w:r w:rsidRPr="001662C6">
        <w:tab/>
      </w:r>
      <w:r w:rsidRPr="001662C6">
        <w:tab/>
      </w:r>
      <w:r w:rsidRPr="001662C6">
        <w:tab/>
        <w:t>HighSpeedEnhParameters-r14</w:t>
      </w:r>
      <w:r w:rsidRPr="001662C6">
        <w:tab/>
      </w:r>
      <w:r w:rsidRPr="001662C6">
        <w:tab/>
      </w:r>
      <w:r w:rsidRPr="001662C6">
        <w:tab/>
      </w:r>
      <w:r w:rsidRPr="001662C6">
        <w:tab/>
      </w:r>
      <w:r w:rsidRPr="001662C6">
        <w:tab/>
        <w:t>OPTIONAL,</w:t>
      </w:r>
    </w:p>
    <w:p w14:paraId="3AC73740"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UE-EUTRA-Capability-v1440-IEs</w:t>
      </w:r>
      <w:r w:rsidRPr="001662C6">
        <w:tab/>
      </w:r>
      <w:r w:rsidRPr="001662C6">
        <w:tab/>
      </w:r>
      <w:r w:rsidRPr="001662C6">
        <w:tab/>
      </w:r>
      <w:r w:rsidRPr="001662C6">
        <w:tab/>
        <w:t>OPTIONAL</w:t>
      </w:r>
    </w:p>
    <w:p w14:paraId="079F576A" w14:textId="77777777" w:rsidR="009D5726" w:rsidRPr="001662C6" w:rsidRDefault="009D5726" w:rsidP="009D5726">
      <w:pPr>
        <w:pStyle w:val="PL"/>
        <w:shd w:val="clear" w:color="auto" w:fill="E6E6E6"/>
      </w:pPr>
      <w:r w:rsidRPr="001662C6">
        <w:t>}</w:t>
      </w:r>
    </w:p>
    <w:p w14:paraId="06E923BA" w14:textId="77777777" w:rsidR="009D5726" w:rsidRPr="001662C6" w:rsidRDefault="009D5726" w:rsidP="009D5726">
      <w:pPr>
        <w:pStyle w:val="PL"/>
        <w:shd w:val="clear" w:color="auto" w:fill="E6E6E6"/>
      </w:pPr>
    </w:p>
    <w:p w14:paraId="390C3C1C" w14:textId="77777777" w:rsidR="009D5726" w:rsidRPr="001662C6" w:rsidRDefault="009D5726" w:rsidP="009D5726">
      <w:pPr>
        <w:pStyle w:val="PL"/>
        <w:shd w:val="clear" w:color="auto" w:fill="E6E6E6"/>
      </w:pPr>
      <w:r w:rsidRPr="001662C6">
        <w:t>UE-EUTRA-Capability-v1440-IEs ::= SEQUENCE {</w:t>
      </w:r>
    </w:p>
    <w:p w14:paraId="256AD816" w14:textId="77777777" w:rsidR="009D5726" w:rsidRPr="001662C6" w:rsidRDefault="009D5726" w:rsidP="009D5726">
      <w:pPr>
        <w:pStyle w:val="PL"/>
        <w:shd w:val="clear" w:color="auto" w:fill="E6E6E6"/>
      </w:pPr>
      <w:r w:rsidRPr="001662C6">
        <w:tab/>
        <w:t>lwa-Parameters-v1440</w:t>
      </w:r>
      <w:r w:rsidRPr="001662C6">
        <w:tab/>
      </w:r>
      <w:r w:rsidRPr="001662C6">
        <w:tab/>
      </w:r>
      <w:r w:rsidRPr="001662C6">
        <w:tab/>
      </w:r>
      <w:r w:rsidRPr="001662C6">
        <w:tab/>
        <w:t>LWA-Parameters-v1440,</w:t>
      </w:r>
    </w:p>
    <w:p w14:paraId="0EF09CA3" w14:textId="77777777" w:rsidR="009D5726" w:rsidRPr="001662C6" w:rsidRDefault="009D5726" w:rsidP="009D5726">
      <w:pPr>
        <w:pStyle w:val="PL"/>
        <w:shd w:val="clear" w:color="auto" w:fill="E6E6E6"/>
      </w:pPr>
      <w:r w:rsidRPr="001662C6">
        <w:tab/>
        <w:t>mac-Parameters-v1440</w:t>
      </w:r>
      <w:r w:rsidRPr="001662C6">
        <w:tab/>
      </w:r>
      <w:r w:rsidRPr="001662C6">
        <w:tab/>
      </w:r>
      <w:r w:rsidRPr="001662C6">
        <w:tab/>
      </w:r>
      <w:r w:rsidRPr="001662C6">
        <w:tab/>
        <w:t>MAC-Parameters-v1440,</w:t>
      </w:r>
    </w:p>
    <w:p w14:paraId="3FB5C81F"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UE-EUTRA-Capability-v1450-IEs</w:t>
      </w:r>
      <w:r w:rsidRPr="001662C6">
        <w:tab/>
      </w:r>
      <w:r w:rsidRPr="001662C6">
        <w:tab/>
      </w:r>
      <w:r w:rsidRPr="001662C6">
        <w:tab/>
        <w:t>OPTIONAL</w:t>
      </w:r>
    </w:p>
    <w:p w14:paraId="3BCB1BDD" w14:textId="77777777" w:rsidR="009D5726" w:rsidRPr="001662C6" w:rsidRDefault="009D5726" w:rsidP="009D5726">
      <w:pPr>
        <w:pStyle w:val="PL"/>
        <w:shd w:val="clear" w:color="auto" w:fill="E6E6E6"/>
      </w:pPr>
      <w:r w:rsidRPr="001662C6">
        <w:t>}</w:t>
      </w:r>
    </w:p>
    <w:p w14:paraId="79F8B583" w14:textId="77777777" w:rsidR="009D5726" w:rsidRPr="001662C6" w:rsidRDefault="009D5726" w:rsidP="009D5726">
      <w:pPr>
        <w:pStyle w:val="PL"/>
        <w:shd w:val="clear" w:color="auto" w:fill="E6E6E6"/>
      </w:pPr>
    </w:p>
    <w:p w14:paraId="555866B0" w14:textId="77777777" w:rsidR="009D5726" w:rsidRPr="001662C6" w:rsidRDefault="009D5726" w:rsidP="009D5726">
      <w:pPr>
        <w:pStyle w:val="PL"/>
        <w:shd w:val="clear" w:color="auto" w:fill="E6E6E6"/>
      </w:pPr>
      <w:r w:rsidRPr="001662C6">
        <w:t>UE-EUTRA-Capability-v1450-IEs ::= SEQUENCE {</w:t>
      </w:r>
    </w:p>
    <w:p w14:paraId="3B6850C5" w14:textId="77777777" w:rsidR="009D5726" w:rsidRPr="001662C6" w:rsidRDefault="009D5726" w:rsidP="009D5726">
      <w:pPr>
        <w:pStyle w:val="PL"/>
        <w:shd w:val="clear" w:color="auto" w:fill="E6E6E6"/>
      </w:pPr>
      <w:r w:rsidRPr="001662C6">
        <w:tab/>
        <w:t>phyLayerParameters-v1450</w:t>
      </w:r>
      <w:r w:rsidRPr="001662C6">
        <w:tab/>
      </w:r>
      <w:r w:rsidRPr="001662C6">
        <w:tab/>
      </w:r>
      <w:r w:rsidRPr="001662C6">
        <w:tab/>
        <w:t>PhyLayerParameters-v1450</w:t>
      </w:r>
      <w:r w:rsidRPr="001662C6">
        <w:tab/>
      </w:r>
      <w:r w:rsidRPr="001662C6">
        <w:tab/>
        <w:t>OPTIONAL,</w:t>
      </w:r>
    </w:p>
    <w:p w14:paraId="2BEF5F72" w14:textId="77777777" w:rsidR="009D5726" w:rsidRPr="001662C6" w:rsidRDefault="009D5726" w:rsidP="009D5726">
      <w:pPr>
        <w:pStyle w:val="PL"/>
        <w:shd w:val="clear" w:color="auto" w:fill="E6E6E6"/>
      </w:pPr>
      <w:r w:rsidRPr="001662C6">
        <w:tab/>
        <w:t>rf-Parameters-v1450</w:t>
      </w:r>
      <w:r w:rsidRPr="001662C6">
        <w:tab/>
      </w:r>
      <w:r w:rsidRPr="001662C6">
        <w:tab/>
      </w:r>
      <w:r w:rsidRPr="001662C6">
        <w:tab/>
      </w:r>
      <w:r w:rsidRPr="001662C6">
        <w:tab/>
      </w:r>
      <w:r w:rsidRPr="001662C6">
        <w:tab/>
        <w:t>RF-Parameters-v1450</w:t>
      </w:r>
      <w:r w:rsidRPr="001662C6">
        <w:tab/>
      </w:r>
      <w:r w:rsidRPr="001662C6">
        <w:tab/>
      </w:r>
      <w:r w:rsidRPr="001662C6">
        <w:tab/>
        <w:t>OPTIONAL,</w:t>
      </w:r>
    </w:p>
    <w:p w14:paraId="192D7601" w14:textId="77777777" w:rsidR="009D5726" w:rsidRPr="001662C6" w:rsidRDefault="009D5726" w:rsidP="009D5726">
      <w:pPr>
        <w:pStyle w:val="PL"/>
        <w:shd w:val="clear" w:color="auto" w:fill="E6E6E6"/>
      </w:pPr>
      <w:r w:rsidRPr="001662C6">
        <w:tab/>
        <w:t>otherParameters-v1450</w:t>
      </w:r>
      <w:r w:rsidRPr="001662C6">
        <w:tab/>
      </w:r>
      <w:r w:rsidRPr="001662C6">
        <w:tab/>
      </w:r>
      <w:r w:rsidRPr="001662C6">
        <w:tab/>
      </w:r>
      <w:r w:rsidRPr="001662C6">
        <w:tab/>
        <w:t>OtherParameters-v1450,</w:t>
      </w:r>
    </w:p>
    <w:p w14:paraId="0014B2D3" w14:textId="77777777" w:rsidR="009D5726" w:rsidRPr="001662C6" w:rsidRDefault="009D5726" w:rsidP="009D5726">
      <w:pPr>
        <w:pStyle w:val="PL"/>
        <w:shd w:val="clear" w:color="auto" w:fill="E6E6E6"/>
      </w:pPr>
      <w:r w:rsidRPr="001662C6">
        <w:tab/>
        <w:t>ue-CategoryDL-v1450</w:t>
      </w:r>
      <w:r w:rsidRPr="001662C6">
        <w:tab/>
      </w:r>
      <w:r w:rsidRPr="001662C6">
        <w:tab/>
      </w:r>
      <w:r w:rsidRPr="001662C6">
        <w:tab/>
      </w:r>
      <w:r w:rsidRPr="001662C6">
        <w:tab/>
      </w:r>
      <w:r w:rsidRPr="001662C6">
        <w:tab/>
        <w:t>INTEGER (20)</w:t>
      </w:r>
      <w:r w:rsidRPr="001662C6">
        <w:tab/>
      </w:r>
      <w:r w:rsidRPr="001662C6">
        <w:tab/>
      </w:r>
      <w:r w:rsidRPr="001662C6">
        <w:tab/>
      </w:r>
      <w:r w:rsidRPr="001662C6">
        <w:tab/>
      </w:r>
      <w:r w:rsidRPr="001662C6">
        <w:tab/>
        <w:t>OPTIONAL,</w:t>
      </w:r>
    </w:p>
    <w:p w14:paraId="351CED71"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r>
      <w:r w:rsidRPr="001662C6">
        <w:tab/>
        <w:t>UE-EUTRA-Capability-v1460-IEs</w:t>
      </w:r>
      <w:r w:rsidRPr="001662C6">
        <w:tab/>
        <w:t>OPTIONAL</w:t>
      </w:r>
    </w:p>
    <w:p w14:paraId="31CDE903" w14:textId="77777777" w:rsidR="009D5726" w:rsidRPr="001662C6" w:rsidRDefault="009D5726" w:rsidP="009D5726">
      <w:pPr>
        <w:pStyle w:val="PL"/>
        <w:shd w:val="clear" w:color="auto" w:fill="E6E6E6"/>
      </w:pPr>
      <w:r w:rsidRPr="001662C6">
        <w:t>}</w:t>
      </w:r>
    </w:p>
    <w:p w14:paraId="4370DADA" w14:textId="77777777" w:rsidR="009D5726" w:rsidRPr="001662C6" w:rsidRDefault="009D5726" w:rsidP="009D5726">
      <w:pPr>
        <w:pStyle w:val="PL"/>
        <w:shd w:val="clear" w:color="auto" w:fill="E6E6E6"/>
      </w:pPr>
    </w:p>
    <w:p w14:paraId="5B88B0F7" w14:textId="77777777" w:rsidR="009D5726" w:rsidRPr="001662C6" w:rsidRDefault="009D5726" w:rsidP="009D5726">
      <w:pPr>
        <w:pStyle w:val="PL"/>
        <w:shd w:val="clear" w:color="auto" w:fill="E6E6E6"/>
      </w:pPr>
      <w:r w:rsidRPr="001662C6">
        <w:t>UE-EUTRA-Capability-v1460-IEs ::= SEQUENCE {</w:t>
      </w:r>
    </w:p>
    <w:p w14:paraId="25F9D06B" w14:textId="77777777" w:rsidR="009D5726" w:rsidRPr="001662C6" w:rsidRDefault="009D5726" w:rsidP="009D5726">
      <w:pPr>
        <w:pStyle w:val="PL"/>
        <w:shd w:val="clear" w:color="auto" w:fill="E6E6E6"/>
      </w:pPr>
      <w:r w:rsidRPr="001662C6">
        <w:tab/>
        <w:t>ue-CategoryDL-v1460</w:t>
      </w:r>
      <w:r w:rsidRPr="001662C6">
        <w:tab/>
      </w:r>
      <w:r w:rsidRPr="001662C6">
        <w:tab/>
      </w:r>
      <w:r w:rsidRPr="001662C6">
        <w:tab/>
      </w:r>
      <w:r w:rsidRPr="001662C6">
        <w:tab/>
        <w:t>INTEGER (21)</w:t>
      </w:r>
      <w:r w:rsidRPr="001662C6">
        <w:tab/>
      </w:r>
      <w:r w:rsidRPr="001662C6">
        <w:tab/>
      </w:r>
      <w:r w:rsidRPr="001662C6">
        <w:tab/>
      </w:r>
      <w:r w:rsidRPr="001662C6">
        <w:tab/>
      </w:r>
      <w:r w:rsidRPr="001662C6">
        <w:tab/>
      </w:r>
      <w:r w:rsidRPr="001662C6">
        <w:tab/>
      </w:r>
      <w:r w:rsidRPr="001662C6">
        <w:tab/>
        <w:t>OPTIONAL,</w:t>
      </w:r>
    </w:p>
    <w:p w14:paraId="7BBD66CB" w14:textId="77777777" w:rsidR="009D5726" w:rsidRPr="001662C6" w:rsidRDefault="009D5726" w:rsidP="009D5726">
      <w:pPr>
        <w:pStyle w:val="PL"/>
        <w:shd w:val="clear" w:color="auto" w:fill="E6E6E6"/>
      </w:pPr>
      <w:r w:rsidRPr="001662C6">
        <w:tab/>
        <w:t>otherParameters-v1460</w:t>
      </w:r>
      <w:r w:rsidRPr="001662C6">
        <w:tab/>
      </w:r>
      <w:r w:rsidRPr="001662C6">
        <w:tab/>
      </w:r>
      <w:r w:rsidRPr="001662C6">
        <w:tab/>
      </w:r>
      <w:r w:rsidRPr="001662C6">
        <w:tab/>
        <w:t>Other-Parameters-v1460,</w:t>
      </w:r>
    </w:p>
    <w:p w14:paraId="2C1D765A"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UE-EUTRA-Capability-v1510-IEs</w:t>
      </w:r>
      <w:r w:rsidRPr="001662C6">
        <w:tab/>
      </w:r>
      <w:r w:rsidRPr="001662C6">
        <w:tab/>
        <w:t>OPTIONAL</w:t>
      </w:r>
    </w:p>
    <w:p w14:paraId="0152373C" w14:textId="77777777" w:rsidR="009D5726" w:rsidRPr="001662C6" w:rsidRDefault="009D5726" w:rsidP="009D5726">
      <w:pPr>
        <w:pStyle w:val="PL"/>
        <w:shd w:val="clear" w:color="auto" w:fill="E6E6E6"/>
      </w:pPr>
      <w:r w:rsidRPr="001662C6">
        <w:t>}</w:t>
      </w:r>
    </w:p>
    <w:p w14:paraId="4A1DB8C9" w14:textId="77777777" w:rsidR="009D5726" w:rsidRPr="001662C6" w:rsidRDefault="009D5726" w:rsidP="009D5726">
      <w:pPr>
        <w:pStyle w:val="PL"/>
        <w:shd w:val="clear" w:color="auto" w:fill="E6E6E6"/>
      </w:pPr>
    </w:p>
    <w:p w14:paraId="7146D581" w14:textId="77777777" w:rsidR="009D5726" w:rsidRPr="001662C6" w:rsidRDefault="009D5726" w:rsidP="009D5726">
      <w:pPr>
        <w:pStyle w:val="PL"/>
        <w:shd w:val="clear" w:color="auto" w:fill="E6E6E6"/>
      </w:pPr>
      <w:r w:rsidRPr="001662C6">
        <w:t>UE-EUTRA-Capability-v1510-IEs ::= SEQUENCE {</w:t>
      </w:r>
    </w:p>
    <w:p w14:paraId="45799D0A" w14:textId="77777777" w:rsidR="009D5726" w:rsidRPr="001662C6" w:rsidRDefault="009D5726" w:rsidP="009D5726">
      <w:pPr>
        <w:pStyle w:val="PL"/>
        <w:shd w:val="clear" w:color="auto" w:fill="E6E6E6"/>
      </w:pPr>
      <w:r w:rsidRPr="001662C6">
        <w:tab/>
        <w:t>irat-ParametersNR-r15</w:t>
      </w:r>
      <w:r w:rsidRPr="001662C6">
        <w:tab/>
      </w:r>
      <w:r w:rsidRPr="001662C6">
        <w:tab/>
      </w:r>
      <w:r w:rsidRPr="001662C6">
        <w:tab/>
      </w:r>
      <w:r w:rsidRPr="001662C6">
        <w:tab/>
      </w:r>
      <w:r w:rsidRPr="001662C6">
        <w:tab/>
        <w:t>IRAT-ParametersNR-r15</w:t>
      </w:r>
      <w:r w:rsidRPr="001662C6">
        <w:tab/>
      </w:r>
      <w:r w:rsidRPr="001662C6">
        <w:tab/>
      </w:r>
      <w:r w:rsidRPr="001662C6">
        <w:tab/>
      </w:r>
      <w:r w:rsidRPr="001662C6">
        <w:tab/>
      </w:r>
      <w:r w:rsidRPr="001662C6">
        <w:tab/>
        <w:t>OPTIONAL,</w:t>
      </w:r>
    </w:p>
    <w:p w14:paraId="658A671E" w14:textId="77777777" w:rsidR="009D5726" w:rsidRPr="001662C6" w:rsidRDefault="009D5726" w:rsidP="009D5726">
      <w:pPr>
        <w:pStyle w:val="PL"/>
        <w:shd w:val="clear" w:color="auto" w:fill="E6E6E6"/>
      </w:pPr>
      <w:r w:rsidRPr="001662C6">
        <w:tab/>
        <w:t>featureSetsEUTRA-r15</w:t>
      </w:r>
      <w:r w:rsidRPr="001662C6">
        <w:tab/>
      </w:r>
      <w:r w:rsidRPr="001662C6">
        <w:tab/>
      </w:r>
      <w:r w:rsidRPr="001662C6">
        <w:tab/>
      </w:r>
      <w:r w:rsidRPr="001662C6">
        <w:tab/>
      </w:r>
      <w:r w:rsidRPr="001662C6">
        <w:tab/>
        <w:t>FeatureSetsEUTRA-r15</w:t>
      </w:r>
      <w:r w:rsidRPr="001662C6">
        <w:tab/>
      </w:r>
      <w:r w:rsidRPr="001662C6">
        <w:tab/>
      </w:r>
      <w:r w:rsidRPr="001662C6">
        <w:tab/>
      </w:r>
      <w:r w:rsidRPr="001662C6">
        <w:tab/>
      </w:r>
      <w:r w:rsidRPr="001662C6">
        <w:tab/>
        <w:t>OPTIONAL,</w:t>
      </w:r>
    </w:p>
    <w:p w14:paraId="09A2C59D" w14:textId="77777777" w:rsidR="009D5726" w:rsidRPr="001662C6" w:rsidRDefault="009D5726" w:rsidP="009D5726">
      <w:pPr>
        <w:pStyle w:val="PL"/>
        <w:shd w:val="clear" w:color="auto" w:fill="E6E6E6"/>
      </w:pPr>
      <w:r w:rsidRPr="001662C6">
        <w:tab/>
        <w:t>pdcp-ParametersNR-r15</w:t>
      </w:r>
      <w:r w:rsidRPr="001662C6">
        <w:tab/>
      </w:r>
      <w:r w:rsidRPr="001662C6">
        <w:tab/>
      </w:r>
      <w:r w:rsidRPr="001662C6">
        <w:tab/>
      </w:r>
      <w:r w:rsidRPr="001662C6">
        <w:tab/>
      </w:r>
      <w:r w:rsidRPr="001662C6">
        <w:tab/>
        <w:t>PDCP-ParametersNR-r15</w:t>
      </w:r>
      <w:r w:rsidRPr="001662C6">
        <w:tab/>
      </w:r>
      <w:r w:rsidRPr="001662C6">
        <w:tab/>
      </w:r>
      <w:r w:rsidRPr="001662C6">
        <w:tab/>
      </w:r>
      <w:r w:rsidRPr="001662C6">
        <w:tab/>
      </w:r>
      <w:r w:rsidRPr="001662C6">
        <w:tab/>
        <w:t>OPTIONAL,</w:t>
      </w:r>
    </w:p>
    <w:p w14:paraId="4483D819" w14:textId="77777777" w:rsidR="009D5726" w:rsidRPr="001662C6" w:rsidRDefault="009D5726" w:rsidP="009D5726">
      <w:pPr>
        <w:pStyle w:val="PL"/>
        <w:shd w:val="clear" w:color="auto" w:fill="E6E6E6"/>
      </w:pPr>
      <w:r w:rsidRPr="001662C6">
        <w:tab/>
        <w:t>fdd-Add-UE-EUTRA-Capabilities-v1510</w:t>
      </w:r>
      <w:r w:rsidRPr="001662C6">
        <w:tab/>
      </w:r>
      <w:r w:rsidRPr="001662C6">
        <w:tab/>
        <w:t>UE-EUTRA-CapabilityAddXDD-Mode-v1510</w:t>
      </w:r>
      <w:r w:rsidRPr="001662C6">
        <w:tab/>
        <w:t>OPTIONAL,</w:t>
      </w:r>
    </w:p>
    <w:p w14:paraId="11061C8A" w14:textId="77777777" w:rsidR="009D5726" w:rsidRPr="001662C6" w:rsidRDefault="009D5726" w:rsidP="009D5726">
      <w:pPr>
        <w:pStyle w:val="PL"/>
        <w:shd w:val="clear" w:color="auto" w:fill="E6E6E6"/>
      </w:pPr>
      <w:r w:rsidRPr="001662C6">
        <w:tab/>
        <w:t>tdd-Add-UE-EUTRA-Capabilities-v1510</w:t>
      </w:r>
      <w:r w:rsidRPr="001662C6">
        <w:tab/>
      </w:r>
      <w:r w:rsidRPr="001662C6">
        <w:tab/>
        <w:t>UE-EUTRA-CapabilityAddXDD-Mode-v1510</w:t>
      </w:r>
      <w:r w:rsidRPr="001662C6">
        <w:tab/>
        <w:t>OPTIONAL,</w:t>
      </w:r>
    </w:p>
    <w:p w14:paraId="32818B5D"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r>
      <w:r w:rsidRPr="001662C6">
        <w:tab/>
        <w:t>UE-EUTRA-Capability-v1520-IEs</w:t>
      </w:r>
      <w:r w:rsidRPr="001662C6">
        <w:tab/>
      </w:r>
      <w:r w:rsidRPr="001662C6">
        <w:tab/>
      </w:r>
      <w:r w:rsidRPr="001662C6">
        <w:tab/>
        <w:t>OPTIONAL</w:t>
      </w:r>
    </w:p>
    <w:p w14:paraId="2ECC2F3A" w14:textId="77777777" w:rsidR="009D5726" w:rsidRPr="001662C6" w:rsidRDefault="009D5726" w:rsidP="009D5726">
      <w:pPr>
        <w:pStyle w:val="PL"/>
        <w:shd w:val="clear" w:color="auto" w:fill="E6E6E6"/>
      </w:pPr>
      <w:r w:rsidRPr="001662C6">
        <w:t>}</w:t>
      </w:r>
    </w:p>
    <w:p w14:paraId="6A3C7FA3" w14:textId="77777777" w:rsidR="009D5726" w:rsidRPr="001662C6" w:rsidRDefault="009D5726" w:rsidP="009D5726">
      <w:pPr>
        <w:pStyle w:val="PL"/>
        <w:shd w:val="clear" w:color="auto" w:fill="E6E6E6"/>
      </w:pPr>
    </w:p>
    <w:p w14:paraId="2DF97991" w14:textId="77777777" w:rsidR="009D5726" w:rsidRPr="001662C6" w:rsidRDefault="009D5726" w:rsidP="009D5726">
      <w:pPr>
        <w:pStyle w:val="PL"/>
        <w:shd w:val="clear" w:color="auto" w:fill="E6E6E6"/>
      </w:pPr>
      <w:r w:rsidRPr="001662C6">
        <w:t>UE-EUTRA-Capability-v1520-IEs ::= SEQUENCE {</w:t>
      </w:r>
    </w:p>
    <w:p w14:paraId="56B971FC" w14:textId="77777777" w:rsidR="009D5726" w:rsidRPr="001662C6" w:rsidRDefault="009D5726" w:rsidP="009D5726">
      <w:pPr>
        <w:pStyle w:val="PL"/>
        <w:shd w:val="clear" w:color="auto" w:fill="E6E6E6"/>
      </w:pPr>
      <w:r w:rsidRPr="001662C6">
        <w:tab/>
        <w:t>measParameters-v1520</w:t>
      </w:r>
      <w:r w:rsidRPr="001662C6">
        <w:tab/>
      </w:r>
      <w:r w:rsidRPr="001662C6">
        <w:tab/>
      </w:r>
      <w:r w:rsidRPr="001662C6">
        <w:tab/>
      </w:r>
      <w:r w:rsidRPr="001662C6">
        <w:tab/>
      </w:r>
      <w:r w:rsidRPr="001662C6">
        <w:tab/>
        <w:t>MeasParameters-v1520,</w:t>
      </w:r>
    </w:p>
    <w:p w14:paraId="2356C73C"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r>
      <w:r w:rsidRPr="001662C6">
        <w:tab/>
        <w:t>UE-EUTRA-Capability-v1530-IEs</w:t>
      </w:r>
      <w:r w:rsidRPr="001662C6">
        <w:tab/>
        <w:t>OPTIONAL</w:t>
      </w:r>
    </w:p>
    <w:p w14:paraId="532617D8" w14:textId="77777777" w:rsidR="009D5726" w:rsidRPr="001662C6" w:rsidRDefault="009D5726" w:rsidP="009D5726">
      <w:pPr>
        <w:pStyle w:val="PL"/>
        <w:shd w:val="clear" w:color="auto" w:fill="E6E6E6"/>
      </w:pPr>
      <w:r w:rsidRPr="001662C6">
        <w:t>}</w:t>
      </w:r>
    </w:p>
    <w:p w14:paraId="776DAB82" w14:textId="77777777" w:rsidR="009D5726" w:rsidRPr="001662C6" w:rsidRDefault="009D5726" w:rsidP="009D5726">
      <w:pPr>
        <w:pStyle w:val="PL"/>
        <w:shd w:val="clear" w:color="auto" w:fill="E6E6E6"/>
      </w:pPr>
    </w:p>
    <w:p w14:paraId="45598599" w14:textId="77777777" w:rsidR="009D5726" w:rsidRPr="001662C6" w:rsidRDefault="009D5726" w:rsidP="009D5726">
      <w:pPr>
        <w:pStyle w:val="PL"/>
        <w:shd w:val="clear" w:color="auto" w:fill="E6E6E6"/>
      </w:pPr>
      <w:r w:rsidRPr="001662C6">
        <w:t>UE-EUTRA-Capability-v1530-IEs ::= SEQUENCE {</w:t>
      </w:r>
    </w:p>
    <w:p w14:paraId="166723AA" w14:textId="77777777" w:rsidR="009D5726" w:rsidRPr="001662C6" w:rsidRDefault="009D5726" w:rsidP="009D5726">
      <w:pPr>
        <w:pStyle w:val="PL"/>
        <w:shd w:val="clear" w:color="auto" w:fill="E6E6E6"/>
      </w:pPr>
      <w:r w:rsidRPr="001662C6">
        <w:tab/>
        <w:t>measParameters-v1530</w:t>
      </w:r>
      <w:r w:rsidRPr="001662C6">
        <w:tab/>
      </w:r>
      <w:r w:rsidRPr="001662C6">
        <w:tab/>
      </w:r>
      <w:r w:rsidRPr="001662C6">
        <w:tab/>
      </w:r>
      <w:r w:rsidRPr="001662C6">
        <w:tab/>
      </w:r>
      <w:r w:rsidRPr="001662C6">
        <w:tab/>
        <w:t>MeasParameters-v1530</w:t>
      </w:r>
      <w:r w:rsidRPr="001662C6">
        <w:tab/>
      </w:r>
      <w:r w:rsidRPr="001662C6">
        <w:tab/>
      </w:r>
      <w:r w:rsidRPr="001662C6">
        <w:tab/>
      </w:r>
      <w:r w:rsidRPr="001662C6">
        <w:tab/>
      </w:r>
      <w:r w:rsidRPr="001662C6">
        <w:tab/>
        <w:t>OPTIONAL,</w:t>
      </w:r>
    </w:p>
    <w:p w14:paraId="0DCFE583" w14:textId="77777777" w:rsidR="009D5726" w:rsidRPr="001662C6" w:rsidRDefault="009D5726" w:rsidP="009D5726">
      <w:pPr>
        <w:pStyle w:val="PL"/>
        <w:shd w:val="clear" w:color="auto" w:fill="E6E6E6"/>
      </w:pPr>
      <w:r w:rsidRPr="001662C6">
        <w:tab/>
        <w:t>otherParameters-v1530</w:t>
      </w:r>
      <w:r w:rsidRPr="001662C6">
        <w:tab/>
      </w:r>
      <w:r w:rsidRPr="001662C6">
        <w:tab/>
      </w:r>
      <w:r w:rsidRPr="001662C6">
        <w:tab/>
      </w:r>
      <w:r w:rsidRPr="001662C6">
        <w:tab/>
      </w:r>
      <w:r w:rsidRPr="001662C6">
        <w:tab/>
        <w:t>Other-Parameters-v1530</w:t>
      </w:r>
      <w:r w:rsidRPr="001662C6">
        <w:tab/>
      </w:r>
      <w:r w:rsidRPr="001662C6">
        <w:tab/>
      </w:r>
      <w:r w:rsidRPr="001662C6">
        <w:tab/>
      </w:r>
      <w:r w:rsidRPr="001662C6">
        <w:tab/>
      </w:r>
      <w:r w:rsidRPr="001662C6">
        <w:tab/>
        <w:t>OPTIONAL,</w:t>
      </w:r>
    </w:p>
    <w:p w14:paraId="7BA48144" w14:textId="77777777" w:rsidR="009D5726" w:rsidRPr="001662C6" w:rsidRDefault="009D5726" w:rsidP="009D5726">
      <w:pPr>
        <w:pStyle w:val="PL"/>
        <w:shd w:val="clear" w:color="auto" w:fill="E6E6E6"/>
      </w:pPr>
      <w:r w:rsidRPr="001662C6">
        <w:tab/>
        <w:t>neighCellSI-AcquisitionParameters-v1530</w:t>
      </w:r>
      <w:r w:rsidRPr="001662C6">
        <w:tab/>
        <w:t>NeighCellSI-AcquisitionParameters-v1530</w:t>
      </w:r>
      <w:r w:rsidRPr="001662C6">
        <w:tab/>
        <w:t>OPTIONAL,</w:t>
      </w:r>
    </w:p>
    <w:p w14:paraId="7100141F" w14:textId="77777777" w:rsidR="009D5726" w:rsidRPr="001662C6" w:rsidRDefault="009D5726" w:rsidP="009D5726">
      <w:pPr>
        <w:pStyle w:val="PL"/>
        <w:shd w:val="clear" w:color="auto" w:fill="E6E6E6"/>
      </w:pPr>
      <w:r w:rsidRPr="001662C6">
        <w:tab/>
        <w:t>mac-Parameters-v1530</w:t>
      </w:r>
      <w:r w:rsidRPr="001662C6">
        <w:tab/>
      </w:r>
      <w:r w:rsidRPr="001662C6">
        <w:tab/>
      </w:r>
      <w:r w:rsidRPr="001662C6">
        <w:tab/>
      </w:r>
      <w:r w:rsidRPr="001662C6">
        <w:tab/>
      </w:r>
      <w:r w:rsidRPr="001662C6">
        <w:tab/>
        <w:t>MAC-Parameters-v1530</w:t>
      </w:r>
      <w:r w:rsidRPr="001662C6">
        <w:tab/>
      </w:r>
      <w:r w:rsidRPr="001662C6">
        <w:tab/>
      </w:r>
      <w:r w:rsidRPr="001662C6">
        <w:tab/>
      </w:r>
      <w:r w:rsidRPr="001662C6">
        <w:tab/>
      </w:r>
      <w:r w:rsidRPr="001662C6">
        <w:tab/>
        <w:t>OPTIONAL,</w:t>
      </w:r>
    </w:p>
    <w:p w14:paraId="2B10E45F" w14:textId="77777777" w:rsidR="009D5726" w:rsidRPr="001662C6" w:rsidRDefault="009D5726" w:rsidP="009D5726">
      <w:pPr>
        <w:pStyle w:val="PL"/>
        <w:shd w:val="clear" w:color="auto" w:fill="E6E6E6"/>
      </w:pPr>
      <w:r w:rsidRPr="001662C6">
        <w:tab/>
        <w:t>phyLayerParameters-v1530</w:t>
      </w:r>
      <w:r w:rsidRPr="001662C6">
        <w:tab/>
      </w:r>
      <w:r w:rsidRPr="001662C6">
        <w:tab/>
      </w:r>
      <w:r w:rsidRPr="001662C6">
        <w:tab/>
      </w:r>
      <w:r w:rsidRPr="001662C6">
        <w:tab/>
        <w:t>PhyLayerParameters-v1530</w:t>
      </w:r>
      <w:r w:rsidRPr="001662C6">
        <w:tab/>
      </w:r>
      <w:r w:rsidRPr="001662C6">
        <w:tab/>
      </w:r>
      <w:r w:rsidRPr="001662C6">
        <w:tab/>
      </w:r>
      <w:r w:rsidRPr="001662C6">
        <w:tab/>
        <w:t>OPTIONAL,</w:t>
      </w:r>
    </w:p>
    <w:p w14:paraId="4215D4C6" w14:textId="77777777" w:rsidR="009D5726" w:rsidRPr="001662C6" w:rsidRDefault="009D5726" w:rsidP="009D5726">
      <w:pPr>
        <w:pStyle w:val="PL"/>
        <w:shd w:val="clear" w:color="auto" w:fill="E6E6E6"/>
      </w:pPr>
      <w:r w:rsidRPr="001662C6">
        <w:tab/>
        <w:t>rf-Parameters-v1530</w:t>
      </w:r>
      <w:r w:rsidRPr="001662C6">
        <w:tab/>
      </w:r>
      <w:r w:rsidRPr="001662C6">
        <w:tab/>
      </w:r>
      <w:r w:rsidRPr="001662C6">
        <w:tab/>
      </w:r>
      <w:r w:rsidRPr="001662C6">
        <w:tab/>
      </w:r>
      <w:r w:rsidRPr="001662C6">
        <w:tab/>
      </w:r>
      <w:r w:rsidRPr="001662C6">
        <w:tab/>
        <w:t>RF-Parameters-v1530</w:t>
      </w:r>
      <w:r w:rsidRPr="001662C6">
        <w:tab/>
      </w:r>
      <w:r w:rsidRPr="001662C6">
        <w:tab/>
      </w:r>
      <w:r w:rsidRPr="001662C6">
        <w:tab/>
      </w:r>
      <w:r w:rsidRPr="001662C6">
        <w:tab/>
      </w:r>
      <w:r w:rsidRPr="001662C6">
        <w:tab/>
      </w:r>
      <w:r w:rsidRPr="001662C6">
        <w:tab/>
        <w:t>OPTIONAL,</w:t>
      </w:r>
    </w:p>
    <w:p w14:paraId="5A90759D" w14:textId="77777777" w:rsidR="009D5726" w:rsidRPr="001662C6" w:rsidRDefault="009D5726" w:rsidP="009D5726">
      <w:pPr>
        <w:pStyle w:val="PL"/>
        <w:shd w:val="clear" w:color="auto" w:fill="E6E6E6"/>
      </w:pPr>
      <w:r w:rsidRPr="001662C6">
        <w:tab/>
        <w:t>pdcp-Parameters-v1530</w:t>
      </w:r>
      <w:r w:rsidRPr="001662C6">
        <w:tab/>
      </w:r>
      <w:r w:rsidRPr="001662C6">
        <w:tab/>
      </w:r>
      <w:r w:rsidRPr="001662C6">
        <w:tab/>
      </w:r>
      <w:r w:rsidRPr="001662C6">
        <w:tab/>
      </w:r>
      <w:r w:rsidRPr="001662C6">
        <w:tab/>
        <w:t>PDCP-Parameters-v1530</w:t>
      </w:r>
      <w:r w:rsidRPr="001662C6">
        <w:tab/>
      </w:r>
      <w:r w:rsidRPr="001662C6">
        <w:tab/>
      </w:r>
      <w:r w:rsidRPr="001662C6">
        <w:tab/>
      </w:r>
      <w:r w:rsidRPr="001662C6">
        <w:tab/>
      </w:r>
      <w:r w:rsidRPr="001662C6">
        <w:tab/>
        <w:t>OPTIONAL,</w:t>
      </w:r>
    </w:p>
    <w:p w14:paraId="72FCDF06" w14:textId="77777777" w:rsidR="009D5726" w:rsidRPr="001662C6" w:rsidRDefault="009D5726" w:rsidP="009D5726">
      <w:pPr>
        <w:pStyle w:val="PL"/>
        <w:shd w:val="clear" w:color="auto" w:fill="E6E6E6"/>
      </w:pPr>
      <w:r w:rsidRPr="001662C6">
        <w:tab/>
        <w:t>ue-CategoryDL-v1530</w:t>
      </w:r>
      <w:r w:rsidRPr="001662C6">
        <w:tab/>
      </w:r>
      <w:r w:rsidRPr="001662C6">
        <w:tab/>
      </w:r>
      <w:r w:rsidRPr="001662C6">
        <w:tab/>
      </w:r>
      <w:r w:rsidRPr="001662C6">
        <w:tab/>
      </w:r>
      <w:r w:rsidRPr="001662C6">
        <w:tab/>
      </w:r>
      <w:r w:rsidRPr="001662C6">
        <w:tab/>
        <w:t>INTEGER (22..26)</w:t>
      </w:r>
      <w:r w:rsidRPr="001662C6">
        <w:tab/>
      </w:r>
      <w:r w:rsidRPr="001662C6">
        <w:tab/>
      </w:r>
      <w:r w:rsidRPr="001662C6">
        <w:tab/>
      </w:r>
      <w:r w:rsidRPr="001662C6">
        <w:tab/>
      </w:r>
      <w:r w:rsidRPr="001662C6">
        <w:tab/>
      </w:r>
      <w:r w:rsidRPr="001662C6">
        <w:tab/>
        <w:t>OPTIONAL,</w:t>
      </w:r>
    </w:p>
    <w:p w14:paraId="6A04E4F5" w14:textId="77777777" w:rsidR="009D5726" w:rsidRPr="001662C6" w:rsidRDefault="009D5726" w:rsidP="009D5726">
      <w:pPr>
        <w:pStyle w:val="PL"/>
        <w:shd w:val="clear" w:color="auto" w:fill="E6E6E6"/>
      </w:pPr>
      <w:r w:rsidRPr="001662C6">
        <w:tab/>
        <w:t>ue-BasedNetwPerfMeasParameters-v1530</w:t>
      </w:r>
      <w:r w:rsidRPr="001662C6">
        <w:tab/>
        <w:t>UE-BasedNetwPerfMeasParameters-v1530</w:t>
      </w:r>
      <w:r w:rsidRPr="001662C6">
        <w:tab/>
        <w:t>OPTIONAL,</w:t>
      </w:r>
    </w:p>
    <w:p w14:paraId="58D08DE7" w14:textId="77777777" w:rsidR="009D5726" w:rsidRPr="001662C6" w:rsidRDefault="009D5726" w:rsidP="009D5726">
      <w:pPr>
        <w:pStyle w:val="PL"/>
        <w:shd w:val="clear" w:color="auto" w:fill="E6E6E6"/>
      </w:pPr>
      <w:r w:rsidRPr="001662C6">
        <w:tab/>
        <w:t>rlc-Parameters-v1530</w:t>
      </w:r>
      <w:r w:rsidRPr="001662C6">
        <w:tab/>
      </w:r>
      <w:r w:rsidRPr="001662C6">
        <w:tab/>
      </w:r>
      <w:r w:rsidRPr="001662C6">
        <w:tab/>
      </w:r>
      <w:r w:rsidRPr="001662C6">
        <w:tab/>
      </w:r>
      <w:r w:rsidRPr="001662C6">
        <w:tab/>
        <w:t>RLC-Parameters-v1530</w:t>
      </w:r>
      <w:r w:rsidRPr="001662C6">
        <w:tab/>
      </w:r>
      <w:r w:rsidRPr="001662C6">
        <w:tab/>
      </w:r>
      <w:r w:rsidRPr="001662C6">
        <w:tab/>
      </w:r>
      <w:r w:rsidRPr="001662C6">
        <w:tab/>
      </w:r>
      <w:r w:rsidRPr="001662C6">
        <w:tab/>
        <w:t>OPTIONAL,</w:t>
      </w:r>
    </w:p>
    <w:p w14:paraId="53E0BD45" w14:textId="77777777" w:rsidR="009D5726" w:rsidRPr="001662C6" w:rsidRDefault="009D5726" w:rsidP="009D5726">
      <w:pPr>
        <w:pStyle w:val="PL"/>
        <w:shd w:val="clear" w:color="auto" w:fill="E6E6E6"/>
      </w:pPr>
      <w:r w:rsidRPr="001662C6">
        <w:tab/>
        <w:t>sl-Parameters-v1530</w:t>
      </w:r>
      <w:r w:rsidRPr="001662C6">
        <w:tab/>
      </w:r>
      <w:r w:rsidRPr="001662C6">
        <w:tab/>
      </w:r>
      <w:r w:rsidRPr="001662C6">
        <w:tab/>
      </w:r>
      <w:r w:rsidRPr="001662C6">
        <w:tab/>
      </w:r>
      <w:r w:rsidRPr="001662C6">
        <w:tab/>
      </w:r>
      <w:r w:rsidRPr="001662C6">
        <w:tab/>
        <w:t>SL-Parameters-v1530</w:t>
      </w:r>
      <w:r w:rsidRPr="001662C6">
        <w:tab/>
      </w:r>
      <w:r w:rsidRPr="001662C6">
        <w:tab/>
      </w:r>
      <w:r w:rsidRPr="001662C6">
        <w:tab/>
      </w:r>
      <w:r w:rsidRPr="001662C6">
        <w:tab/>
      </w:r>
      <w:r w:rsidRPr="001662C6">
        <w:tab/>
      </w:r>
      <w:r w:rsidRPr="001662C6">
        <w:tab/>
        <w:t>OPTIONAL,</w:t>
      </w:r>
    </w:p>
    <w:p w14:paraId="6FC9DE8C" w14:textId="77777777" w:rsidR="009D5726" w:rsidRPr="001662C6" w:rsidRDefault="009D5726" w:rsidP="009D5726">
      <w:pPr>
        <w:pStyle w:val="PL"/>
        <w:shd w:val="clear" w:color="auto" w:fill="E6E6E6"/>
      </w:pPr>
      <w:r w:rsidRPr="001662C6">
        <w:tab/>
        <w:t>extendedNumberOfDRBs-r15</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E6BA2F0" w14:textId="77777777" w:rsidR="009D5726" w:rsidRPr="001662C6" w:rsidRDefault="009D5726" w:rsidP="009D5726">
      <w:pPr>
        <w:pStyle w:val="PL"/>
        <w:shd w:val="clear" w:color="auto" w:fill="E6E6E6"/>
      </w:pPr>
      <w:r w:rsidRPr="001662C6">
        <w:tab/>
        <w:t>reducedCP-Latency-r15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2569140" w14:textId="77777777" w:rsidR="009D5726" w:rsidRPr="001662C6" w:rsidRDefault="009D5726" w:rsidP="009D5726">
      <w:pPr>
        <w:pStyle w:val="PL"/>
        <w:shd w:val="clear" w:color="auto" w:fill="E6E6E6"/>
      </w:pPr>
      <w:r w:rsidRPr="001662C6">
        <w:tab/>
        <w:t>laa-Parameters-v1530</w:t>
      </w:r>
      <w:r w:rsidRPr="001662C6">
        <w:tab/>
      </w:r>
      <w:r w:rsidRPr="001662C6">
        <w:tab/>
      </w:r>
      <w:r w:rsidRPr="001662C6">
        <w:tab/>
      </w:r>
      <w:r w:rsidRPr="001662C6">
        <w:tab/>
      </w:r>
      <w:r w:rsidRPr="001662C6">
        <w:tab/>
        <w:t>LAA-Parameters-v1530</w:t>
      </w:r>
      <w:r w:rsidRPr="001662C6">
        <w:tab/>
      </w:r>
      <w:r w:rsidRPr="001662C6">
        <w:tab/>
      </w:r>
      <w:r w:rsidRPr="001662C6">
        <w:tab/>
      </w:r>
      <w:r w:rsidRPr="001662C6">
        <w:tab/>
      </w:r>
      <w:r w:rsidRPr="001662C6">
        <w:tab/>
        <w:t>OPTIONAL,</w:t>
      </w:r>
    </w:p>
    <w:p w14:paraId="7E0F29B3" w14:textId="77777777" w:rsidR="009D5726" w:rsidRPr="001662C6" w:rsidRDefault="009D5726" w:rsidP="009D5726">
      <w:pPr>
        <w:pStyle w:val="PL"/>
        <w:shd w:val="clear" w:color="auto" w:fill="E6E6E6"/>
      </w:pPr>
      <w:r w:rsidRPr="001662C6">
        <w:tab/>
        <w:t>ue-CategoryUL-v1530</w:t>
      </w:r>
      <w:r w:rsidRPr="001662C6">
        <w:tab/>
      </w:r>
      <w:r w:rsidRPr="001662C6">
        <w:tab/>
      </w:r>
      <w:r w:rsidRPr="001662C6">
        <w:tab/>
      </w:r>
      <w:r w:rsidRPr="001662C6">
        <w:tab/>
      </w:r>
      <w:r w:rsidRPr="001662C6">
        <w:tab/>
      </w:r>
      <w:r w:rsidRPr="001662C6">
        <w:tab/>
        <w:t>INTEGER (22..26)</w:t>
      </w:r>
      <w:r w:rsidRPr="001662C6">
        <w:tab/>
      </w:r>
      <w:r w:rsidRPr="001662C6">
        <w:tab/>
      </w:r>
      <w:r w:rsidRPr="001662C6">
        <w:tab/>
      </w:r>
      <w:r w:rsidRPr="001662C6">
        <w:tab/>
      </w:r>
      <w:r w:rsidRPr="001662C6">
        <w:tab/>
      </w:r>
      <w:r w:rsidRPr="001662C6">
        <w:tab/>
        <w:t>OPTIONAL,</w:t>
      </w:r>
    </w:p>
    <w:p w14:paraId="26BFB622" w14:textId="77777777" w:rsidR="009D5726" w:rsidRPr="001662C6" w:rsidRDefault="009D5726" w:rsidP="009D5726">
      <w:pPr>
        <w:pStyle w:val="PL"/>
        <w:shd w:val="clear" w:color="auto" w:fill="E6E6E6"/>
      </w:pPr>
      <w:r w:rsidRPr="001662C6">
        <w:tab/>
        <w:t>fdd-Add-UE-EUTRA-Capabilities-v1530</w:t>
      </w:r>
      <w:r w:rsidRPr="001662C6">
        <w:tab/>
      </w:r>
      <w:r w:rsidRPr="001662C6">
        <w:tab/>
        <w:t>UE-EUTRA-CapabilityAddXDD-Mode-v1530</w:t>
      </w:r>
      <w:r w:rsidRPr="001662C6">
        <w:tab/>
        <w:t>OPTIONAL,</w:t>
      </w:r>
    </w:p>
    <w:p w14:paraId="23BB04CE" w14:textId="77777777" w:rsidR="009D5726" w:rsidRPr="001662C6" w:rsidRDefault="009D5726" w:rsidP="009D5726">
      <w:pPr>
        <w:pStyle w:val="PL"/>
        <w:shd w:val="clear" w:color="auto" w:fill="E6E6E6"/>
      </w:pPr>
      <w:r w:rsidRPr="001662C6">
        <w:tab/>
        <w:t>tdd-Add-UE-EUTRA-Capabilities-v1530</w:t>
      </w:r>
      <w:r w:rsidRPr="001662C6">
        <w:tab/>
      </w:r>
      <w:r w:rsidRPr="001662C6">
        <w:tab/>
        <w:t>UE-EUTRA-CapabilityAddXDD-Mode-v1530</w:t>
      </w:r>
      <w:r w:rsidRPr="001662C6">
        <w:tab/>
        <w:t>OPTIONAL,</w:t>
      </w:r>
    </w:p>
    <w:p w14:paraId="58B40D21"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r>
      <w:r w:rsidRPr="001662C6">
        <w:tab/>
        <w:t>UE-EUTRA-Capability-v1540-IEs</w:t>
      </w:r>
      <w:r w:rsidRPr="001662C6">
        <w:tab/>
      </w:r>
      <w:r w:rsidRPr="001662C6">
        <w:tab/>
      </w:r>
      <w:r w:rsidRPr="001662C6">
        <w:tab/>
        <w:t>OPTIONAL</w:t>
      </w:r>
    </w:p>
    <w:p w14:paraId="0E6890F8" w14:textId="77777777" w:rsidR="009D5726" w:rsidRPr="001662C6" w:rsidRDefault="009D5726" w:rsidP="009D5726">
      <w:pPr>
        <w:pStyle w:val="PL"/>
        <w:shd w:val="clear" w:color="auto" w:fill="E6E6E6"/>
      </w:pPr>
      <w:r w:rsidRPr="001662C6">
        <w:t>}</w:t>
      </w:r>
    </w:p>
    <w:p w14:paraId="5C8E35BC" w14:textId="77777777" w:rsidR="009D5726" w:rsidRPr="001662C6" w:rsidRDefault="009D5726" w:rsidP="009D5726">
      <w:pPr>
        <w:pStyle w:val="PL"/>
        <w:shd w:val="clear" w:color="auto" w:fill="E6E6E6"/>
      </w:pPr>
    </w:p>
    <w:p w14:paraId="56B05D9D" w14:textId="77777777" w:rsidR="009D5726" w:rsidRPr="001662C6" w:rsidRDefault="009D5726" w:rsidP="009D5726">
      <w:pPr>
        <w:pStyle w:val="PL"/>
        <w:shd w:val="clear" w:color="auto" w:fill="E6E6E6"/>
      </w:pPr>
      <w:r w:rsidRPr="001662C6">
        <w:lastRenderedPageBreak/>
        <w:t>UE-EUTRA-Capability-v1540-IEs ::= SEQUENCE {</w:t>
      </w:r>
    </w:p>
    <w:p w14:paraId="47043497" w14:textId="77777777" w:rsidR="009D5726" w:rsidRPr="001662C6" w:rsidRDefault="009D5726" w:rsidP="009D5726">
      <w:pPr>
        <w:pStyle w:val="PL"/>
        <w:shd w:val="clear" w:color="auto" w:fill="E6E6E6"/>
      </w:pPr>
      <w:r w:rsidRPr="001662C6">
        <w:tab/>
        <w:t>phyLayerParameters-v1540</w:t>
      </w:r>
      <w:r w:rsidRPr="001662C6">
        <w:tab/>
      </w:r>
      <w:r w:rsidRPr="001662C6">
        <w:tab/>
      </w:r>
      <w:r w:rsidRPr="001662C6">
        <w:tab/>
      </w:r>
      <w:r w:rsidRPr="001662C6">
        <w:tab/>
        <w:t>PhyLayerParameters-v1540</w:t>
      </w:r>
      <w:r w:rsidRPr="001662C6">
        <w:tab/>
      </w:r>
      <w:r w:rsidRPr="001662C6">
        <w:tab/>
      </w:r>
      <w:r w:rsidRPr="001662C6">
        <w:tab/>
      </w:r>
      <w:r w:rsidRPr="001662C6">
        <w:tab/>
        <w:t>OPTIONAL,</w:t>
      </w:r>
    </w:p>
    <w:p w14:paraId="0762558F" w14:textId="77777777" w:rsidR="009D5726" w:rsidRPr="001662C6" w:rsidRDefault="009D5726" w:rsidP="009D5726">
      <w:pPr>
        <w:pStyle w:val="PL"/>
        <w:shd w:val="clear" w:color="auto" w:fill="E6E6E6"/>
      </w:pPr>
      <w:r w:rsidRPr="001662C6">
        <w:tab/>
        <w:t>otherParameters-v1540</w:t>
      </w:r>
      <w:r w:rsidRPr="001662C6">
        <w:tab/>
      </w:r>
      <w:r w:rsidRPr="001662C6">
        <w:tab/>
      </w:r>
      <w:r w:rsidRPr="001662C6">
        <w:tab/>
      </w:r>
      <w:r w:rsidRPr="001662C6">
        <w:tab/>
      </w:r>
      <w:r w:rsidRPr="001662C6">
        <w:tab/>
        <w:t>Other-Parameters-v1540,</w:t>
      </w:r>
    </w:p>
    <w:p w14:paraId="6278F41D" w14:textId="77777777" w:rsidR="009D5726" w:rsidRPr="001662C6" w:rsidRDefault="009D5726" w:rsidP="009D5726">
      <w:pPr>
        <w:pStyle w:val="PL"/>
        <w:shd w:val="clear" w:color="auto" w:fill="E6E6E6"/>
      </w:pPr>
      <w:r w:rsidRPr="001662C6">
        <w:tab/>
        <w:t>fdd-Add-UE-EUTRA-Capabilities-v1540</w:t>
      </w:r>
      <w:r w:rsidRPr="001662C6">
        <w:tab/>
      </w:r>
      <w:r w:rsidRPr="001662C6">
        <w:tab/>
        <w:t>UE-EUTRA-CapabilityAddXDD-Mode-v1540</w:t>
      </w:r>
      <w:r w:rsidRPr="001662C6">
        <w:tab/>
        <w:t>OPTIONAL,</w:t>
      </w:r>
    </w:p>
    <w:p w14:paraId="5539D9F8" w14:textId="77777777" w:rsidR="009D5726" w:rsidRPr="001662C6" w:rsidRDefault="009D5726" w:rsidP="009D5726">
      <w:pPr>
        <w:pStyle w:val="PL"/>
        <w:shd w:val="clear" w:color="auto" w:fill="E6E6E6"/>
      </w:pPr>
      <w:r w:rsidRPr="001662C6">
        <w:tab/>
        <w:t>tdd-Add-UE-EUTRA-Capabilities-v1540</w:t>
      </w:r>
      <w:r w:rsidRPr="001662C6">
        <w:tab/>
      </w:r>
      <w:r w:rsidRPr="001662C6">
        <w:tab/>
        <w:t>UE-EUTRA-CapabilityAddXDD-Mode-v1540</w:t>
      </w:r>
      <w:r w:rsidRPr="001662C6">
        <w:tab/>
        <w:t>OPTIONAL,</w:t>
      </w:r>
    </w:p>
    <w:p w14:paraId="276BEC57" w14:textId="77777777" w:rsidR="009D5726" w:rsidRPr="001662C6" w:rsidRDefault="009D5726" w:rsidP="009D5726">
      <w:pPr>
        <w:pStyle w:val="PL"/>
        <w:shd w:val="clear" w:color="auto" w:fill="E6E6E6"/>
      </w:pPr>
      <w:r w:rsidRPr="001662C6">
        <w:tab/>
        <w:t>sl-Parameters-v1540</w:t>
      </w:r>
      <w:r w:rsidRPr="001662C6">
        <w:tab/>
      </w:r>
      <w:r w:rsidRPr="001662C6">
        <w:tab/>
      </w:r>
      <w:r w:rsidRPr="001662C6">
        <w:tab/>
      </w:r>
      <w:r w:rsidRPr="001662C6">
        <w:tab/>
      </w:r>
      <w:r w:rsidRPr="001662C6">
        <w:tab/>
      </w:r>
      <w:r w:rsidRPr="001662C6">
        <w:tab/>
        <w:t>SL-Parameters-v1540</w:t>
      </w:r>
      <w:r w:rsidRPr="001662C6">
        <w:tab/>
      </w:r>
      <w:r w:rsidRPr="001662C6">
        <w:tab/>
      </w:r>
      <w:r w:rsidRPr="001662C6">
        <w:tab/>
      </w:r>
      <w:r w:rsidRPr="001662C6">
        <w:tab/>
      </w:r>
      <w:r w:rsidRPr="001662C6">
        <w:tab/>
      </w:r>
      <w:r w:rsidRPr="001662C6">
        <w:tab/>
        <w:t>OPTIONAL,</w:t>
      </w:r>
    </w:p>
    <w:p w14:paraId="725698FF" w14:textId="77777777" w:rsidR="009D5726" w:rsidRPr="001662C6" w:rsidRDefault="009D5726" w:rsidP="009D5726">
      <w:pPr>
        <w:pStyle w:val="PL"/>
        <w:shd w:val="clear" w:color="auto" w:fill="E6E6E6"/>
      </w:pPr>
      <w:r w:rsidRPr="001662C6">
        <w:tab/>
        <w:t>irat-ParametersNR-v1540</w:t>
      </w:r>
      <w:r w:rsidRPr="001662C6">
        <w:tab/>
      </w:r>
      <w:r w:rsidRPr="001662C6">
        <w:tab/>
      </w:r>
      <w:r w:rsidRPr="001662C6">
        <w:tab/>
      </w:r>
      <w:r w:rsidRPr="001662C6">
        <w:tab/>
      </w:r>
      <w:r w:rsidRPr="001662C6">
        <w:tab/>
        <w:t>IRAT-ParametersNR-v1540</w:t>
      </w:r>
      <w:r w:rsidRPr="001662C6">
        <w:tab/>
      </w:r>
      <w:r w:rsidRPr="001662C6">
        <w:tab/>
      </w:r>
      <w:r w:rsidRPr="001662C6">
        <w:tab/>
      </w:r>
      <w:r w:rsidRPr="001662C6">
        <w:tab/>
      </w:r>
      <w:r w:rsidRPr="001662C6">
        <w:tab/>
        <w:t>OPTIONAL,</w:t>
      </w:r>
    </w:p>
    <w:p w14:paraId="7F387534"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r>
      <w:r w:rsidRPr="001662C6">
        <w:tab/>
        <w:t>UE-EUTRA-Capability-v1550-IEs</w:t>
      </w:r>
      <w:r w:rsidRPr="001662C6">
        <w:tab/>
      </w:r>
      <w:r w:rsidRPr="001662C6">
        <w:tab/>
      </w:r>
      <w:r w:rsidRPr="001662C6">
        <w:tab/>
        <w:t>OPTIONAL</w:t>
      </w:r>
    </w:p>
    <w:p w14:paraId="33F554C9" w14:textId="77777777" w:rsidR="009D5726" w:rsidRPr="001662C6" w:rsidRDefault="009D5726" w:rsidP="009D5726">
      <w:pPr>
        <w:pStyle w:val="PL"/>
        <w:shd w:val="clear" w:color="auto" w:fill="E6E6E6"/>
      </w:pPr>
      <w:r w:rsidRPr="001662C6">
        <w:t>}</w:t>
      </w:r>
    </w:p>
    <w:p w14:paraId="65C27776" w14:textId="77777777" w:rsidR="009D5726" w:rsidRPr="001662C6" w:rsidRDefault="009D5726" w:rsidP="009D5726">
      <w:pPr>
        <w:pStyle w:val="PL"/>
        <w:shd w:val="clear" w:color="auto" w:fill="E6E6E6"/>
      </w:pPr>
    </w:p>
    <w:p w14:paraId="706DDEE7" w14:textId="77777777" w:rsidR="009D5726" w:rsidRPr="001662C6" w:rsidRDefault="009D5726" w:rsidP="009D5726">
      <w:pPr>
        <w:pStyle w:val="PL"/>
        <w:shd w:val="clear" w:color="auto" w:fill="E6E6E6"/>
      </w:pPr>
      <w:r w:rsidRPr="001662C6">
        <w:t>UE-EUTRA-Capability-v1550-IEs ::= SEQUENCE {</w:t>
      </w:r>
    </w:p>
    <w:p w14:paraId="420D397B" w14:textId="77777777" w:rsidR="009D5726" w:rsidRPr="001662C6" w:rsidRDefault="009D5726" w:rsidP="009D5726">
      <w:pPr>
        <w:pStyle w:val="PL"/>
        <w:shd w:val="clear" w:color="auto" w:fill="E6E6E6"/>
      </w:pPr>
      <w:r w:rsidRPr="001662C6">
        <w:tab/>
        <w:t>neighCellSI-AcquisitionParameters-v1550</w:t>
      </w:r>
      <w:r w:rsidRPr="001662C6">
        <w:tab/>
        <w:t>NeighCellSI-AcquisitionParameters-v1550</w:t>
      </w:r>
      <w:r w:rsidRPr="001662C6">
        <w:tab/>
        <w:t>OPTIONAL,</w:t>
      </w:r>
    </w:p>
    <w:p w14:paraId="1062FD60" w14:textId="77777777" w:rsidR="009D5726" w:rsidRPr="001662C6" w:rsidRDefault="009D5726" w:rsidP="009D5726">
      <w:pPr>
        <w:pStyle w:val="PL"/>
        <w:shd w:val="clear" w:color="auto" w:fill="E6E6E6"/>
      </w:pPr>
      <w:r w:rsidRPr="001662C6">
        <w:tab/>
        <w:t>phyLayerParameters-v1550</w:t>
      </w:r>
      <w:r w:rsidRPr="001662C6">
        <w:tab/>
      </w:r>
      <w:r w:rsidRPr="001662C6">
        <w:tab/>
      </w:r>
      <w:r w:rsidRPr="001662C6">
        <w:tab/>
      </w:r>
      <w:r w:rsidRPr="001662C6">
        <w:tab/>
        <w:t>PhyLayerParameters-v1550,</w:t>
      </w:r>
    </w:p>
    <w:p w14:paraId="409F0F9C" w14:textId="77777777" w:rsidR="009D5726" w:rsidRPr="001662C6" w:rsidRDefault="009D5726" w:rsidP="009D5726">
      <w:pPr>
        <w:pStyle w:val="PL"/>
        <w:shd w:val="clear" w:color="auto" w:fill="E6E6E6"/>
      </w:pPr>
      <w:r w:rsidRPr="001662C6">
        <w:tab/>
        <w:t>mac-Parameters-v1550</w:t>
      </w:r>
      <w:r w:rsidRPr="001662C6">
        <w:tab/>
      </w:r>
      <w:r w:rsidRPr="001662C6">
        <w:tab/>
      </w:r>
      <w:r w:rsidRPr="001662C6">
        <w:tab/>
      </w:r>
      <w:r w:rsidRPr="001662C6">
        <w:tab/>
      </w:r>
      <w:r w:rsidRPr="001662C6">
        <w:tab/>
        <w:t>MAC-Parameters-v1550,</w:t>
      </w:r>
    </w:p>
    <w:p w14:paraId="3126B54E" w14:textId="77777777" w:rsidR="009D5726" w:rsidRPr="001662C6" w:rsidRDefault="009D5726" w:rsidP="009D5726">
      <w:pPr>
        <w:pStyle w:val="PL"/>
        <w:shd w:val="clear" w:color="auto" w:fill="E6E6E6"/>
      </w:pPr>
      <w:r w:rsidRPr="001662C6">
        <w:tab/>
        <w:t>fdd-Add-UE-EUTRA-Capabilities-v1550</w:t>
      </w:r>
      <w:r w:rsidRPr="001662C6">
        <w:tab/>
      </w:r>
      <w:r w:rsidRPr="001662C6">
        <w:tab/>
        <w:t>UE-EUTRA-CapabilityAddXDD-Mode-v1550,</w:t>
      </w:r>
    </w:p>
    <w:p w14:paraId="35063ED0" w14:textId="77777777" w:rsidR="009D5726" w:rsidRPr="001662C6" w:rsidRDefault="009D5726" w:rsidP="009D5726">
      <w:pPr>
        <w:pStyle w:val="PL"/>
        <w:shd w:val="clear" w:color="auto" w:fill="E6E6E6"/>
      </w:pPr>
      <w:r w:rsidRPr="001662C6">
        <w:tab/>
        <w:t>tdd-Add-UE-EUTRA-Capabilities-v1550</w:t>
      </w:r>
      <w:r w:rsidRPr="001662C6">
        <w:tab/>
      </w:r>
      <w:r w:rsidRPr="001662C6">
        <w:tab/>
        <w:t>UE-EUTRA-CapabilityAddXDD-Mode-v1550,</w:t>
      </w:r>
    </w:p>
    <w:p w14:paraId="4BA4845C"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r>
      <w:r w:rsidRPr="001662C6">
        <w:tab/>
        <w:t>UE-EUTRA-Capability-v1560-IEs</w:t>
      </w:r>
      <w:r w:rsidRPr="001662C6">
        <w:tab/>
        <w:t>OPTIONAL</w:t>
      </w:r>
    </w:p>
    <w:p w14:paraId="01768C40" w14:textId="77777777" w:rsidR="009D5726" w:rsidRPr="001662C6" w:rsidRDefault="009D5726" w:rsidP="009D5726">
      <w:pPr>
        <w:pStyle w:val="PL"/>
        <w:shd w:val="clear" w:color="auto" w:fill="E6E6E6"/>
      </w:pPr>
      <w:r w:rsidRPr="001662C6">
        <w:t>}</w:t>
      </w:r>
    </w:p>
    <w:p w14:paraId="3BEF2A06" w14:textId="77777777" w:rsidR="009D5726" w:rsidRPr="001662C6" w:rsidRDefault="009D5726" w:rsidP="009D5726">
      <w:pPr>
        <w:pStyle w:val="PL"/>
        <w:shd w:val="clear" w:color="auto" w:fill="E6E6E6"/>
      </w:pPr>
    </w:p>
    <w:p w14:paraId="612BF98D" w14:textId="77777777" w:rsidR="009D5726" w:rsidRPr="001662C6" w:rsidRDefault="009D5726" w:rsidP="009D5726">
      <w:pPr>
        <w:pStyle w:val="PL"/>
        <w:shd w:val="clear" w:color="auto" w:fill="E6E6E6"/>
      </w:pPr>
      <w:r w:rsidRPr="001662C6">
        <w:t>UE-EUTRA-Capability-v1560-IEs ::= SEQUENCE {</w:t>
      </w:r>
    </w:p>
    <w:p w14:paraId="6F118590" w14:textId="77777777" w:rsidR="009D5726" w:rsidRPr="001662C6" w:rsidRDefault="009D5726" w:rsidP="009D5726">
      <w:pPr>
        <w:pStyle w:val="PL"/>
        <w:shd w:val="clear" w:color="auto" w:fill="E6E6E6"/>
      </w:pPr>
      <w:r w:rsidRPr="001662C6">
        <w:tab/>
        <w:t>pdcp-ParametersNR-v1560</w:t>
      </w:r>
      <w:r w:rsidRPr="001662C6">
        <w:tab/>
      </w:r>
      <w:r w:rsidRPr="001662C6">
        <w:tab/>
      </w:r>
      <w:r w:rsidRPr="001662C6">
        <w:tab/>
      </w:r>
      <w:r w:rsidRPr="001662C6">
        <w:tab/>
        <w:t>PDCP-ParametersNR-v1560,</w:t>
      </w:r>
    </w:p>
    <w:p w14:paraId="0E3DE25F" w14:textId="77777777" w:rsidR="009D5726" w:rsidRPr="001662C6" w:rsidRDefault="009D5726" w:rsidP="009D5726">
      <w:pPr>
        <w:pStyle w:val="PL"/>
        <w:shd w:val="clear" w:color="auto" w:fill="E6E6E6"/>
      </w:pPr>
      <w:r w:rsidRPr="001662C6">
        <w:tab/>
        <w:t>irat-ParametersNR-v1560</w:t>
      </w:r>
      <w:r w:rsidRPr="001662C6">
        <w:tab/>
      </w:r>
      <w:r w:rsidRPr="001662C6">
        <w:tab/>
      </w:r>
      <w:r w:rsidRPr="001662C6">
        <w:tab/>
      </w:r>
      <w:r w:rsidRPr="001662C6">
        <w:tab/>
        <w:t>IRAT-ParametersNR-v1560,</w:t>
      </w:r>
    </w:p>
    <w:p w14:paraId="77221021" w14:textId="77777777" w:rsidR="009D5726" w:rsidRPr="001662C6" w:rsidRDefault="009D5726" w:rsidP="009D5726">
      <w:pPr>
        <w:pStyle w:val="PL"/>
        <w:shd w:val="clear" w:color="auto" w:fill="E6E6E6"/>
      </w:pPr>
      <w:r w:rsidRPr="001662C6">
        <w:tab/>
        <w:t>appliedCapabilityFilterCommon-r15</w:t>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70D1B5FA" w14:textId="77777777" w:rsidR="009D5726" w:rsidRPr="001662C6" w:rsidRDefault="009D5726" w:rsidP="009D5726">
      <w:pPr>
        <w:pStyle w:val="PL"/>
        <w:shd w:val="clear" w:color="auto" w:fill="E6E6E6"/>
      </w:pPr>
      <w:r w:rsidRPr="001662C6">
        <w:tab/>
        <w:t>fdd-Add-UE-EUTRA-Capabilities-v1560</w:t>
      </w:r>
      <w:r w:rsidRPr="001662C6">
        <w:tab/>
        <w:t>UE-EUTRA-CapabilityAddXDD-Mode-v1560,</w:t>
      </w:r>
    </w:p>
    <w:p w14:paraId="383F188E" w14:textId="77777777" w:rsidR="009D5726" w:rsidRPr="001662C6" w:rsidRDefault="009D5726" w:rsidP="009D5726">
      <w:pPr>
        <w:pStyle w:val="PL"/>
        <w:shd w:val="clear" w:color="auto" w:fill="E6E6E6"/>
      </w:pPr>
      <w:r w:rsidRPr="001662C6">
        <w:tab/>
        <w:t>tdd-Add-UE-EUTRA-Capabilities-v1560</w:t>
      </w:r>
      <w:r w:rsidRPr="001662C6">
        <w:tab/>
        <w:t>UE-EUTRA-CapabilityAddXDD-Mode-v1560,</w:t>
      </w:r>
    </w:p>
    <w:p w14:paraId="679DC63E"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r>
      <w:r w:rsidRPr="001662C6">
        <w:tab/>
        <w:t>UE-EUTRA-Capability-v1570-IEs</w:t>
      </w:r>
      <w:r w:rsidRPr="001662C6">
        <w:tab/>
      </w:r>
      <w:r w:rsidRPr="001662C6">
        <w:tab/>
      </w:r>
      <w:r w:rsidRPr="001662C6">
        <w:tab/>
        <w:t>OPTIONAL</w:t>
      </w:r>
    </w:p>
    <w:p w14:paraId="2ACB1D61" w14:textId="77777777" w:rsidR="009D5726" w:rsidRPr="001662C6" w:rsidRDefault="009D5726" w:rsidP="009D5726">
      <w:pPr>
        <w:pStyle w:val="PL"/>
        <w:shd w:val="clear" w:color="auto" w:fill="E6E6E6"/>
      </w:pPr>
      <w:r w:rsidRPr="001662C6">
        <w:t>}</w:t>
      </w:r>
    </w:p>
    <w:p w14:paraId="4D32D872" w14:textId="77777777" w:rsidR="009D5726" w:rsidRPr="001662C6" w:rsidRDefault="009D5726" w:rsidP="009D5726">
      <w:pPr>
        <w:pStyle w:val="PL"/>
        <w:shd w:val="clear" w:color="auto" w:fill="E6E6E6"/>
      </w:pPr>
    </w:p>
    <w:p w14:paraId="32A66ED2" w14:textId="77777777" w:rsidR="009D5726" w:rsidRPr="001662C6" w:rsidRDefault="009D5726" w:rsidP="009D5726">
      <w:pPr>
        <w:pStyle w:val="PL"/>
        <w:shd w:val="clear" w:color="auto" w:fill="E6E6E6"/>
      </w:pPr>
      <w:r w:rsidRPr="001662C6">
        <w:t>UE-EUTRA-Capability-v1570-IEs ::= SEQUENCE {</w:t>
      </w:r>
    </w:p>
    <w:p w14:paraId="35F64D39" w14:textId="77777777" w:rsidR="009D5726" w:rsidRPr="001662C6" w:rsidRDefault="009D5726" w:rsidP="009D5726">
      <w:pPr>
        <w:pStyle w:val="PL"/>
        <w:shd w:val="clear" w:color="auto" w:fill="E6E6E6"/>
      </w:pPr>
      <w:r w:rsidRPr="001662C6">
        <w:tab/>
        <w:t>rf-Parameters-v1570</w:t>
      </w:r>
      <w:r w:rsidRPr="001662C6">
        <w:tab/>
      </w:r>
      <w:r w:rsidRPr="001662C6">
        <w:tab/>
      </w:r>
      <w:r w:rsidRPr="001662C6">
        <w:tab/>
      </w:r>
      <w:r w:rsidRPr="001662C6">
        <w:tab/>
        <w:t>RF-Parameters-v1570</w:t>
      </w:r>
      <w:r w:rsidRPr="001662C6">
        <w:tab/>
      </w:r>
      <w:r w:rsidRPr="001662C6">
        <w:tab/>
      </w:r>
      <w:r w:rsidRPr="001662C6">
        <w:tab/>
      </w:r>
      <w:r w:rsidRPr="001662C6">
        <w:tab/>
      </w:r>
      <w:r w:rsidRPr="001662C6">
        <w:tab/>
        <w:t>OPTIONAL,</w:t>
      </w:r>
    </w:p>
    <w:p w14:paraId="44FD62DE" w14:textId="77777777" w:rsidR="009D5726" w:rsidRPr="001662C6" w:rsidRDefault="009D5726" w:rsidP="009D5726">
      <w:pPr>
        <w:pStyle w:val="PL"/>
        <w:shd w:val="clear" w:color="auto" w:fill="E6E6E6"/>
      </w:pPr>
      <w:r w:rsidRPr="001662C6">
        <w:tab/>
        <w:t>irat-ParametersNR-v1570</w:t>
      </w:r>
      <w:r w:rsidRPr="001662C6">
        <w:tab/>
      </w:r>
      <w:r w:rsidRPr="001662C6">
        <w:tab/>
      </w:r>
      <w:r w:rsidRPr="001662C6">
        <w:tab/>
        <w:t>IRAT-ParametersNR-v1570</w:t>
      </w:r>
      <w:r w:rsidRPr="001662C6">
        <w:tab/>
      </w:r>
      <w:r w:rsidRPr="001662C6">
        <w:tab/>
      </w:r>
      <w:r w:rsidRPr="001662C6">
        <w:tab/>
      </w:r>
      <w:r w:rsidRPr="001662C6">
        <w:tab/>
        <w:t>OPTIONAL,</w:t>
      </w:r>
    </w:p>
    <w:p w14:paraId="47C6AC59"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UE-EUTRA-Capability-v15a0-IEs</w:t>
      </w:r>
      <w:r w:rsidRPr="001662C6">
        <w:tab/>
      </w:r>
      <w:r w:rsidRPr="001662C6">
        <w:tab/>
      </w:r>
      <w:r w:rsidRPr="001662C6">
        <w:tab/>
        <w:t>OPTIONAL</w:t>
      </w:r>
    </w:p>
    <w:p w14:paraId="2BCEBA09" w14:textId="77777777" w:rsidR="009D5726" w:rsidRPr="001662C6" w:rsidRDefault="009D5726" w:rsidP="009D5726">
      <w:pPr>
        <w:pStyle w:val="PL"/>
        <w:shd w:val="clear" w:color="auto" w:fill="E6E6E6"/>
      </w:pPr>
      <w:r w:rsidRPr="001662C6">
        <w:t>}</w:t>
      </w:r>
    </w:p>
    <w:p w14:paraId="34C3ADBB" w14:textId="77777777" w:rsidR="009D5726" w:rsidRPr="001662C6" w:rsidRDefault="009D5726" w:rsidP="009D5726">
      <w:pPr>
        <w:pStyle w:val="PL"/>
        <w:shd w:val="clear" w:color="auto" w:fill="E6E6E6"/>
      </w:pPr>
    </w:p>
    <w:p w14:paraId="51ECBD31" w14:textId="77777777" w:rsidR="009D5726" w:rsidRPr="001662C6" w:rsidRDefault="009D5726" w:rsidP="009D5726">
      <w:pPr>
        <w:pStyle w:val="PL"/>
        <w:shd w:val="clear" w:color="auto" w:fill="E6E6E6"/>
      </w:pPr>
      <w:r w:rsidRPr="001662C6">
        <w:t>UE-EUTRA-Capability-v15a0-IEs ::= SEQUENCE {</w:t>
      </w:r>
    </w:p>
    <w:p w14:paraId="0222EDFA" w14:textId="77777777" w:rsidR="009D5726" w:rsidRPr="001662C6" w:rsidRDefault="009D5726" w:rsidP="009D5726">
      <w:pPr>
        <w:pStyle w:val="PL"/>
        <w:shd w:val="clear" w:color="auto" w:fill="E6E6E6"/>
      </w:pPr>
      <w:bookmarkStart w:id="95" w:name="_Hlk42684969"/>
      <w:r w:rsidRPr="001662C6">
        <w:tab/>
        <w:t>neighCellSI-AcquisitionParameters-v15a0</w:t>
      </w:r>
      <w:r w:rsidRPr="001662C6">
        <w:tab/>
        <w:t>NeighCellSI-AcquisitionParameters-v15a0,</w:t>
      </w:r>
    </w:p>
    <w:p w14:paraId="111035E3" w14:textId="77777777" w:rsidR="009D5726" w:rsidRPr="001662C6" w:rsidRDefault="009D5726" w:rsidP="009D5726">
      <w:pPr>
        <w:pStyle w:val="PL"/>
        <w:shd w:val="clear" w:color="auto" w:fill="E6E6E6"/>
        <w:rPr>
          <w:lang w:eastAsia="en-GB"/>
        </w:rPr>
      </w:pPr>
      <w:r w:rsidRPr="001662C6">
        <w:tab/>
        <w:t>eutra-5GC-Parameters-r15</w:t>
      </w:r>
      <w:bookmarkEnd w:id="95"/>
      <w:r w:rsidRPr="001662C6">
        <w:tab/>
      </w:r>
      <w:r w:rsidRPr="001662C6">
        <w:tab/>
      </w:r>
      <w:r w:rsidRPr="001662C6">
        <w:tab/>
      </w:r>
      <w:r w:rsidRPr="001662C6">
        <w:tab/>
        <w:t>EUTRA-5GC-Parameters-r15</w:t>
      </w:r>
      <w:r w:rsidRPr="001662C6">
        <w:tab/>
      </w:r>
      <w:r w:rsidRPr="001662C6">
        <w:tab/>
      </w:r>
      <w:r w:rsidRPr="001662C6">
        <w:tab/>
      </w:r>
      <w:r w:rsidRPr="001662C6">
        <w:tab/>
        <w:t>OPTIONAL,</w:t>
      </w:r>
    </w:p>
    <w:p w14:paraId="35F0036F" w14:textId="77777777" w:rsidR="009D5726" w:rsidRPr="001662C6" w:rsidRDefault="009D5726" w:rsidP="009D5726">
      <w:pPr>
        <w:pStyle w:val="PL"/>
        <w:shd w:val="clear" w:color="auto" w:fill="E6E6E6"/>
      </w:pPr>
      <w:r w:rsidRPr="001662C6">
        <w:tab/>
        <w:t>fdd-Add-UE-EUTRA-Capabilities-v15a0</w:t>
      </w:r>
      <w:r w:rsidRPr="001662C6">
        <w:tab/>
        <w:t>UE-EUTRA-CapabilityAddXDD-Mode-v15a0</w:t>
      </w:r>
      <w:r w:rsidRPr="001662C6">
        <w:tab/>
        <w:t>OPTIONAL,</w:t>
      </w:r>
    </w:p>
    <w:p w14:paraId="53C08C1E" w14:textId="77777777" w:rsidR="009D5726" w:rsidRPr="001662C6" w:rsidRDefault="009D5726" w:rsidP="009D5726">
      <w:pPr>
        <w:pStyle w:val="PL"/>
        <w:shd w:val="clear" w:color="auto" w:fill="E6E6E6"/>
      </w:pPr>
      <w:r w:rsidRPr="001662C6">
        <w:tab/>
        <w:t>tdd-Add-UE-EUTRA-Capabilities-v15a0</w:t>
      </w:r>
      <w:r w:rsidRPr="001662C6">
        <w:tab/>
        <w:t>UE-EUTRA-CapabilityAddXDD-Mode-v15a0</w:t>
      </w:r>
      <w:r w:rsidRPr="001662C6">
        <w:tab/>
        <w:t>OPTIONAL,</w:t>
      </w:r>
    </w:p>
    <w:p w14:paraId="1CCC5017" w14:textId="77777777"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t>UE-EUTRA-Capability-v1610-IEs</w:t>
      </w:r>
      <w:r w:rsidRPr="001662C6">
        <w:tab/>
      </w:r>
      <w:r w:rsidRPr="001662C6">
        <w:tab/>
      </w:r>
      <w:r w:rsidRPr="001662C6">
        <w:tab/>
        <w:t>OPTIONAL</w:t>
      </w:r>
    </w:p>
    <w:p w14:paraId="65293920" w14:textId="77777777" w:rsidR="009D5726" w:rsidRPr="001662C6" w:rsidRDefault="009D5726" w:rsidP="009D5726">
      <w:pPr>
        <w:pStyle w:val="PL"/>
        <w:shd w:val="clear" w:color="auto" w:fill="E6E6E6"/>
      </w:pPr>
      <w:r w:rsidRPr="001662C6">
        <w:t>}</w:t>
      </w:r>
    </w:p>
    <w:p w14:paraId="7981785B" w14:textId="77777777" w:rsidR="009D5726" w:rsidRPr="001662C6" w:rsidRDefault="009D5726" w:rsidP="009D5726">
      <w:pPr>
        <w:pStyle w:val="PL"/>
        <w:shd w:val="clear" w:color="auto" w:fill="E6E6E6"/>
      </w:pPr>
    </w:p>
    <w:p w14:paraId="76F3454C" w14:textId="77777777" w:rsidR="009D5726" w:rsidRPr="001662C6" w:rsidRDefault="009D5726" w:rsidP="009D5726">
      <w:pPr>
        <w:pStyle w:val="PL"/>
        <w:shd w:val="clear" w:color="auto" w:fill="E6E6E6"/>
      </w:pPr>
      <w:r w:rsidRPr="001662C6">
        <w:t>UE-EUTRA-Capability-v1610-IEs ::= SEQUENCE {</w:t>
      </w:r>
    </w:p>
    <w:p w14:paraId="6DB679C1" w14:textId="77777777" w:rsidR="009D5726" w:rsidRPr="001662C6" w:rsidRDefault="009D5726" w:rsidP="009D5726">
      <w:pPr>
        <w:pStyle w:val="PL"/>
        <w:shd w:val="clear" w:color="auto" w:fill="E6E6E6"/>
      </w:pPr>
      <w:r w:rsidRPr="001662C6">
        <w:tab/>
        <w:t>highSpeedEnhParameters-v1610</w:t>
      </w:r>
      <w:r w:rsidRPr="001662C6">
        <w:tab/>
      </w:r>
      <w:r w:rsidRPr="001662C6">
        <w:tab/>
      </w:r>
      <w:r w:rsidRPr="001662C6">
        <w:tab/>
        <w:t>HighSpeedEnhParameters-v1610</w:t>
      </w:r>
      <w:r w:rsidRPr="001662C6">
        <w:tab/>
      </w:r>
      <w:r w:rsidRPr="001662C6">
        <w:tab/>
      </w:r>
      <w:r w:rsidRPr="001662C6">
        <w:tab/>
      </w:r>
      <w:r w:rsidRPr="001662C6">
        <w:tab/>
        <w:t>OPTIONAL,</w:t>
      </w:r>
    </w:p>
    <w:p w14:paraId="0C69D8C7" w14:textId="77777777" w:rsidR="009D5726" w:rsidRPr="001662C6" w:rsidRDefault="009D5726" w:rsidP="009D5726">
      <w:pPr>
        <w:pStyle w:val="PL"/>
        <w:shd w:val="clear" w:color="auto" w:fill="E6E6E6"/>
      </w:pPr>
      <w:r w:rsidRPr="001662C6">
        <w:tab/>
        <w:t>neighCellSI-AcquisitionParameters-v1610</w:t>
      </w:r>
      <w:r w:rsidRPr="001662C6">
        <w:tab/>
        <w:t>NeighCellSI-AcquisitionParameters-v1610</w:t>
      </w:r>
      <w:r w:rsidRPr="001662C6">
        <w:tab/>
      </w:r>
      <w:r w:rsidRPr="001662C6">
        <w:tab/>
        <w:t>OPTIONAL,</w:t>
      </w:r>
    </w:p>
    <w:p w14:paraId="53AE00EA" w14:textId="77777777" w:rsidR="009D5726" w:rsidRPr="001662C6" w:rsidRDefault="009D5726" w:rsidP="009D5726">
      <w:pPr>
        <w:pStyle w:val="PL"/>
        <w:shd w:val="clear" w:color="auto" w:fill="E6E6E6"/>
      </w:pPr>
      <w:r w:rsidRPr="001662C6">
        <w:tab/>
        <w:t>mbms-Parameters-v1610</w:t>
      </w:r>
      <w:r w:rsidRPr="001662C6">
        <w:tab/>
      </w:r>
      <w:r w:rsidRPr="001662C6">
        <w:tab/>
      </w:r>
      <w:r w:rsidRPr="001662C6">
        <w:tab/>
      </w:r>
      <w:r w:rsidRPr="001662C6">
        <w:tab/>
      </w:r>
      <w:r w:rsidRPr="001662C6">
        <w:tab/>
        <w:t>MBMS-Parameters-v1610</w:t>
      </w:r>
      <w:r w:rsidRPr="001662C6">
        <w:tab/>
      </w:r>
      <w:r w:rsidRPr="001662C6">
        <w:tab/>
      </w:r>
      <w:r w:rsidRPr="001662C6">
        <w:tab/>
      </w:r>
      <w:r w:rsidRPr="001662C6">
        <w:tab/>
      </w:r>
      <w:r w:rsidRPr="001662C6">
        <w:tab/>
      </w:r>
      <w:r w:rsidRPr="001662C6">
        <w:tab/>
        <w:t>OPTIONAL,</w:t>
      </w:r>
    </w:p>
    <w:p w14:paraId="5565FACE" w14:textId="77777777" w:rsidR="009D5726" w:rsidRPr="001662C6" w:rsidRDefault="009D5726" w:rsidP="009D5726">
      <w:pPr>
        <w:pStyle w:val="PL"/>
        <w:shd w:val="clear" w:color="auto" w:fill="E6E6E6"/>
      </w:pPr>
      <w:r w:rsidRPr="001662C6">
        <w:tab/>
        <w:t>pdcp-Parameters-v1610</w:t>
      </w:r>
      <w:r w:rsidRPr="001662C6">
        <w:tab/>
      </w:r>
      <w:r w:rsidRPr="001662C6">
        <w:tab/>
      </w:r>
      <w:r w:rsidRPr="001662C6">
        <w:tab/>
      </w:r>
      <w:r w:rsidRPr="001662C6">
        <w:tab/>
      </w:r>
      <w:r w:rsidRPr="001662C6">
        <w:tab/>
        <w:t>PDCP-Parameters-v1610</w:t>
      </w:r>
      <w:r w:rsidRPr="001662C6">
        <w:tab/>
      </w:r>
      <w:r w:rsidRPr="001662C6">
        <w:tab/>
      </w:r>
      <w:r w:rsidRPr="001662C6">
        <w:tab/>
      </w:r>
      <w:r w:rsidRPr="001662C6">
        <w:tab/>
      </w:r>
      <w:r w:rsidRPr="001662C6">
        <w:tab/>
      </w:r>
      <w:r w:rsidRPr="001662C6">
        <w:tab/>
        <w:t>OPTIONAL,</w:t>
      </w:r>
    </w:p>
    <w:p w14:paraId="44539CF5" w14:textId="77777777" w:rsidR="009D5726" w:rsidRPr="001662C6" w:rsidRDefault="009D5726" w:rsidP="009D5726">
      <w:pPr>
        <w:pStyle w:val="PL"/>
        <w:shd w:val="clear" w:color="auto" w:fill="E6E6E6"/>
      </w:pPr>
      <w:r w:rsidRPr="001662C6">
        <w:tab/>
        <w:t>mac-Parameters-v1610</w:t>
      </w:r>
      <w:r w:rsidRPr="001662C6">
        <w:tab/>
      </w:r>
      <w:r w:rsidRPr="001662C6">
        <w:tab/>
      </w:r>
      <w:r w:rsidRPr="001662C6">
        <w:tab/>
      </w:r>
      <w:r w:rsidRPr="001662C6">
        <w:tab/>
      </w:r>
      <w:r w:rsidRPr="001662C6">
        <w:tab/>
        <w:t>MAC-Parameters-v1610</w:t>
      </w:r>
      <w:r w:rsidRPr="001662C6">
        <w:tab/>
      </w:r>
      <w:r w:rsidRPr="001662C6">
        <w:tab/>
      </w:r>
      <w:r w:rsidRPr="001662C6">
        <w:tab/>
      </w:r>
      <w:r w:rsidRPr="001662C6">
        <w:tab/>
      </w:r>
      <w:r w:rsidRPr="001662C6">
        <w:tab/>
      </w:r>
      <w:r w:rsidRPr="001662C6">
        <w:tab/>
        <w:t>OPTIONAL,</w:t>
      </w:r>
    </w:p>
    <w:p w14:paraId="56B940F7" w14:textId="77777777" w:rsidR="009D5726" w:rsidRPr="001662C6" w:rsidRDefault="009D5726" w:rsidP="009D5726">
      <w:pPr>
        <w:pStyle w:val="PL"/>
        <w:shd w:val="clear" w:color="auto" w:fill="E6E6E6"/>
      </w:pPr>
      <w:r w:rsidRPr="001662C6">
        <w:tab/>
        <w:t>phyLayerParameters-v1610</w:t>
      </w:r>
      <w:r w:rsidRPr="001662C6">
        <w:tab/>
      </w:r>
      <w:r w:rsidRPr="001662C6">
        <w:tab/>
      </w:r>
      <w:r w:rsidRPr="001662C6">
        <w:tab/>
      </w:r>
      <w:r w:rsidRPr="001662C6">
        <w:tab/>
        <w:t>PhyLayerParameters-v1610</w:t>
      </w:r>
      <w:r w:rsidRPr="001662C6">
        <w:tab/>
      </w:r>
      <w:r w:rsidRPr="001662C6">
        <w:tab/>
      </w:r>
      <w:r w:rsidRPr="001662C6">
        <w:tab/>
      </w:r>
      <w:r w:rsidRPr="001662C6">
        <w:tab/>
      </w:r>
      <w:r w:rsidRPr="001662C6">
        <w:tab/>
        <w:t>OPTIONAL,</w:t>
      </w:r>
    </w:p>
    <w:p w14:paraId="1BFE1508" w14:textId="77777777" w:rsidR="009D5726" w:rsidRPr="001662C6" w:rsidRDefault="009D5726" w:rsidP="009D5726">
      <w:pPr>
        <w:pStyle w:val="PL"/>
        <w:shd w:val="clear" w:color="auto" w:fill="E6E6E6"/>
      </w:pPr>
      <w:r w:rsidRPr="001662C6">
        <w:tab/>
        <w:t xml:space="preserve">measParameters-v1610 </w:t>
      </w:r>
      <w:r w:rsidRPr="001662C6">
        <w:tab/>
      </w:r>
      <w:r w:rsidRPr="001662C6">
        <w:tab/>
      </w:r>
      <w:r w:rsidRPr="001662C6">
        <w:tab/>
      </w:r>
      <w:r w:rsidRPr="001662C6">
        <w:tab/>
      </w:r>
      <w:r w:rsidRPr="001662C6">
        <w:tab/>
        <w:t xml:space="preserve">MeasParameters-v1610 </w:t>
      </w:r>
      <w:r w:rsidRPr="001662C6">
        <w:tab/>
      </w:r>
      <w:r w:rsidRPr="001662C6">
        <w:tab/>
      </w:r>
      <w:r w:rsidRPr="001662C6">
        <w:tab/>
      </w:r>
      <w:r w:rsidRPr="001662C6">
        <w:tab/>
      </w:r>
      <w:r w:rsidRPr="001662C6">
        <w:tab/>
      </w:r>
      <w:r w:rsidRPr="001662C6">
        <w:tab/>
        <w:t>OPTIONAL,</w:t>
      </w:r>
    </w:p>
    <w:p w14:paraId="7D798A73" w14:textId="77777777" w:rsidR="009D5726" w:rsidRPr="001662C6" w:rsidRDefault="009D5726" w:rsidP="009D5726">
      <w:pPr>
        <w:pStyle w:val="PL"/>
        <w:shd w:val="clear" w:color="auto" w:fill="E6E6E6"/>
      </w:pPr>
      <w:r w:rsidRPr="001662C6">
        <w:tab/>
        <w:t>pur-Parameters-r16</w:t>
      </w:r>
      <w:r w:rsidRPr="001662C6">
        <w:tab/>
      </w:r>
      <w:r w:rsidRPr="001662C6">
        <w:tab/>
      </w:r>
      <w:r w:rsidRPr="001662C6">
        <w:tab/>
      </w:r>
      <w:r w:rsidRPr="001662C6">
        <w:tab/>
      </w:r>
      <w:r w:rsidRPr="001662C6">
        <w:tab/>
      </w:r>
      <w:r w:rsidRPr="001662C6">
        <w:tab/>
        <w:t>PUR-Parameters-r16</w:t>
      </w:r>
      <w:r w:rsidRPr="001662C6">
        <w:tab/>
      </w:r>
      <w:r w:rsidRPr="001662C6">
        <w:tab/>
      </w:r>
      <w:r w:rsidRPr="001662C6">
        <w:tab/>
      </w:r>
      <w:r w:rsidRPr="001662C6">
        <w:tab/>
      </w:r>
      <w:r w:rsidRPr="001662C6">
        <w:tab/>
      </w:r>
      <w:r w:rsidRPr="001662C6">
        <w:tab/>
      </w:r>
      <w:r w:rsidRPr="001662C6">
        <w:tab/>
        <w:t>OPTIONAL,</w:t>
      </w:r>
    </w:p>
    <w:p w14:paraId="3AC166F9" w14:textId="77777777" w:rsidR="009D5726" w:rsidRPr="001662C6" w:rsidRDefault="009D5726" w:rsidP="009D5726">
      <w:pPr>
        <w:pStyle w:val="PL"/>
        <w:shd w:val="clear" w:color="auto" w:fill="E6E6E6"/>
      </w:pPr>
      <w:r w:rsidRPr="001662C6">
        <w:tab/>
        <w:t>eutra-5GC-Parameters-v1610</w:t>
      </w:r>
      <w:r w:rsidRPr="001662C6">
        <w:tab/>
      </w:r>
      <w:r w:rsidRPr="001662C6">
        <w:tab/>
      </w:r>
      <w:r w:rsidRPr="001662C6">
        <w:tab/>
      </w:r>
      <w:r w:rsidRPr="001662C6">
        <w:tab/>
        <w:t>EUTRA-5GC-Parameters-v1610</w:t>
      </w:r>
      <w:r w:rsidRPr="001662C6">
        <w:tab/>
      </w:r>
      <w:r w:rsidRPr="001662C6">
        <w:tab/>
      </w:r>
      <w:r w:rsidRPr="001662C6">
        <w:tab/>
      </w:r>
      <w:r w:rsidRPr="001662C6">
        <w:tab/>
      </w:r>
      <w:r w:rsidRPr="001662C6">
        <w:tab/>
        <w:t>OPTIONAL,</w:t>
      </w:r>
    </w:p>
    <w:p w14:paraId="2898286A" w14:textId="77777777" w:rsidR="009D5726" w:rsidRPr="001662C6" w:rsidRDefault="009D5726" w:rsidP="009D5726">
      <w:pPr>
        <w:pStyle w:val="PL"/>
        <w:shd w:val="clear" w:color="auto" w:fill="E6E6E6"/>
      </w:pPr>
      <w:r w:rsidRPr="001662C6">
        <w:tab/>
        <w:t>otherParameters-v1610</w:t>
      </w:r>
      <w:r w:rsidRPr="001662C6">
        <w:tab/>
      </w:r>
      <w:r w:rsidRPr="001662C6">
        <w:tab/>
      </w:r>
      <w:r w:rsidRPr="001662C6">
        <w:tab/>
      </w:r>
      <w:r w:rsidRPr="001662C6">
        <w:tab/>
      </w:r>
      <w:r w:rsidRPr="001662C6">
        <w:tab/>
        <w:t>Other-Parameters-v1610</w:t>
      </w:r>
      <w:r w:rsidRPr="001662C6">
        <w:tab/>
      </w:r>
      <w:r w:rsidRPr="001662C6">
        <w:tab/>
      </w:r>
      <w:r w:rsidRPr="001662C6">
        <w:tab/>
      </w:r>
      <w:r w:rsidRPr="001662C6">
        <w:tab/>
      </w:r>
      <w:r w:rsidRPr="001662C6">
        <w:tab/>
      </w:r>
      <w:r w:rsidRPr="001662C6">
        <w:tab/>
        <w:t>OPTIONAL,</w:t>
      </w:r>
    </w:p>
    <w:p w14:paraId="705328B2" w14:textId="77777777" w:rsidR="009D5726" w:rsidRPr="001662C6" w:rsidRDefault="009D5726" w:rsidP="009D5726">
      <w:pPr>
        <w:pStyle w:val="PL"/>
        <w:shd w:val="clear" w:color="auto" w:fill="E6E6E6"/>
        <w:tabs>
          <w:tab w:val="clear" w:pos="4992"/>
        </w:tabs>
      </w:pPr>
      <w:r w:rsidRPr="001662C6">
        <w:tab/>
        <w:t>dl-DedicatedMessageSegmentation-r16</w:t>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414D2BBA" w14:textId="77777777" w:rsidR="009D5726" w:rsidRPr="001662C6" w:rsidRDefault="009D5726" w:rsidP="009D5726">
      <w:pPr>
        <w:pStyle w:val="PL"/>
        <w:shd w:val="clear" w:color="auto" w:fill="E6E6E6"/>
        <w:tabs>
          <w:tab w:val="clear" w:pos="4992"/>
        </w:tabs>
      </w:pPr>
      <w:r w:rsidRPr="001662C6">
        <w:tab/>
        <w:t>mmtel-Parameters-v1610</w:t>
      </w:r>
      <w:r w:rsidRPr="001662C6">
        <w:tab/>
      </w:r>
      <w:r w:rsidRPr="001662C6">
        <w:tab/>
      </w:r>
      <w:r w:rsidRPr="001662C6">
        <w:tab/>
      </w:r>
      <w:r w:rsidRPr="001662C6">
        <w:tab/>
      </w:r>
      <w:r w:rsidRPr="001662C6">
        <w:tab/>
        <w:t>MMTEL-Parameters-v1610,</w:t>
      </w:r>
    </w:p>
    <w:p w14:paraId="48934A2C" w14:textId="77777777" w:rsidR="009D5726" w:rsidRPr="001662C6" w:rsidRDefault="009D5726" w:rsidP="009D5726">
      <w:pPr>
        <w:pStyle w:val="PL"/>
        <w:shd w:val="clear" w:color="auto" w:fill="E6E6E6"/>
        <w:tabs>
          <w:tab w:val="clear" w:pos="2304"/>
        </w:tabs>
        <w:rPr>
          <w:rFonts w:eastAsia="SimSun"/>
          <w:lang w:eastAsia="zh-CN"/>
        </w:rPr>
      </w:pPr>
      <w:r w:rsidRPr="001662C6">
        <w:tab/>
        <w:t>irat-ParametersNR-v1610</w:t>
      </w:r>
      <w:r w:rsidRPr="001662C6">
        <w:tab/>
      </w:r>
      <w:r w:rsidRPr="001662C6">
        <w:tab/>
      </w:r>
      <w:r w:rsidRPr="001662C6">
        <w:tab/>
      </w:r>
      <w:r w:rsidRPr="001662C6">
        <w:tab/>
      </w:r>
      <w:r w:rsidRPr="001662C6">
        <w:tab/>
        <w:t>IRAT-ParametersNR-v1610</w:t>
      </w:r>
      <w:r w:rsidRPr="001662C6">
        <w:tab/>
      </w:r>
      <w:r w:rsidRPr="001662C6">
        <w:tab/>
      </w:r>
      <w:r w:rsidRPr="001662C6">
        <w:tab/>
      </w:r>
      <w:r w:rsidRPr="001662C6">
        <w:tab/>
      </w:r>
      <w:r w:rsidRPr="001662C6">
        <w:tab/>
      </w:r>
      <w:r w:rsidRPr="001662C6">
        <w:tab/>
        <w:t>OPTIONAL,</w:t>
      </w:r>
    </w:p>
    <w:p w14:paraId="55915E63" w14:textId="77777777" w:rsidR="009D5726" w:rsidRPr="001662C6" w:rsidRDefault="009D5726" w:rsidP="009D5726">
      <w:pPr>
        <w:pStyle w:val="PL"/>
        <w:shd w:val="clear" w:color="auto" w:fill="E6E6E6"/>
      </w:pPr>
      <w:r w:rsidRPr="001662C6">
        <w:tab/>
        <w:t>rf-Parameters-v1610</w:t>
      </w:r>
      <w:r w:rsidRPr="001662C6">
        <w:tab/>
      </w:r>
      <w:r w:rsidRPr="001662C6">
        <w:tab/>
      </w:r>
      <w:r w:rsidRPr="001662C6">
        <w:tab/>
      </w:r>
      <w:r w:rsidRPr="001662C6">
        <w:tab/>
      </w:r>
      <w:r w:rsidRPr="001662C6">
        <w:tab/>
      </w:r>
      <w:r w:rsidRPr="001662C6">
        <w:tab/>
        <w:t>RF-Parameters-v1610</w:t>
      </w:r>
      <w:r w:rsidRPr="001662C6">
        <w:tab/>
      </w:r>
      <w:r w:rsidRPr="001662C6">
        <w:tab/>
      </w:r>
      <w:r w:rsidRPr="001662C6">
        <w:tab/>
      </w:r>
      <w:r w:rsidRPr="001662C6">
        <w:tab/>
      </w:r>
      <w:r w:rsidRPr="001662C6">
        <w:tab/>
      </w:r>
      <w:r w:rsidRPr="001662C6">
        <w:tab/>
      </w:r>
      <w:r w:rsidRPr="001662C6">
        <w:tab/>
        <w:t>OPTIONAL,</w:t>
      </w:r>
    </w:p>
    <w:p w14:paraId="44DEE517" w14:textId="77777777" w:rsidR="009D5726" w:rsidRPr="001662C6" w:rsidRDefault="009D5726" w:rsidP="009D5726">
      <w:pPr>
        <w:pStyle w:val="PL"/>
        <w:shd w:val="clear" w:color="auto" w:fill="E6E6E6"/>
        <w:tabs>
          <w:tab w:val="clear" w:pos="4992"/>
        </w:tabs>
      </w:pPr>
      <w:r w:rsidRPr="001662C6">
        <w:tab/>
        <w:t>mobilityParameters-v1610</w:t>
      </w:r>
      <w:r w:rsidRPr="001662C6">
        <w:tab/>
      </w:r>
      <w:r w:rsidRPr="001662C6">
        <w:tab/>
      </w:r>
      <w:r w:rsidRPr="001662C6">
        <w:tab/>
      </w:r>
      <w:r w:rsidRPr="001662C6">
        <w:tab/>
        <w:t>MobilityParameters-v1610</w:t>
      </w:r>
      <w:r w:rsidRPr="001662C6">
        <w:tab/>
      </w:r>
      <w:r w:rsidRPr="001662C6">
        <w:tab/>
      </w:r>
      <w:r w:rsidRPr="001662C6">
        <w:tab/>
      </w:r>
      <w:r w:rsidRPr="001662C6">
        <w:tab/>
      </w:r>
      <w:r w:rsidRPr="001662C6">
        <w:tab/>
        <w:t>OPTIONAL,</w:t>
      </w:r>
    </w:p>
    <w:p w14:paraId="36077720" w14:textId="77777777" w:rsidR="009D5726" w:rsidRPr="001662C6" w:rsidRDefault="009D5726" w:rsidP="009D5726">
      <w:pPr>
        <w:pStyle w:val="PL"/>
        <w:shd w:val="clear" w:color="auto" w:fill="E6E6E6"/>
      </w:pPr>
      <w:r w:rsidRPr="001662C6">
        <w:tab/>
        <w:t>ue-BasedNetwPerfMeasParameters-v1610</w:t>
      </w:r>
      <w:r w:rsidRPr="001662C6">
        <w:tab/>
        <w:t>UE-BasedNetwPerfMeasParameters-v1610,</w:t>
      </w:r>
    </w:p>
    <w:p w14:paraId="5771E34F" w14:textId="77777777" w:rsidR="009D5726" w:rsidRPr="001662C6" w:rsidRDefault="009D5726" w:rsidP="009D5726">
      <w:pPr>
        <w:pStyle w:val="PL"/>
        <w:shd w:val="clear" w:color="auto" w:fill="E6E6E6"/>
      </w:pPr>
      <w:r w:rsidRPr="001662C6">
        <w:tab/>
        <w:t>sl-Parameters-v1610</w:t>
      </w:r>
      <w:r w:rsidRPr="001662C6">
        <w:tab/>
      </w:r>
      <w:r w:rsidRPr="001662C6">
        <w:tab/>
      </w:r>
      <w:r w:rsidRPr="001662C6">
        <w:tab/>
      </w:r>
      <w:r w:rsidRPr="001662C6">
        <w:tab/>
      </w:r>
      <w:r w:rsidRPr="001662C6">
        <w:tab/>
      </w:r>
      <w:r w:rsidRPr="001662C6">
        <w:tab/>
        <w:t>SL-Parameters-v1610</w:t>
      </w:r>
      <w:r w:rsidRPr="001662C6">
        <w:tab/>
      </w:r>
      <w:r w:rsidRPr="001662C6">
        <w:tab/>
      </w:r>
      <w:r w:rsidRPr="001662C6">
        <w:tab/>
      </w:r>
      <w:r w:rsidRPr="001662C6">
        <w:tab/>
      </w:r>
      <w:r w:rsidRPr="001662C6">
        <w:tab/>
      </w:r>
      <w:r w:rsidRPr="001662C6">
        <w:tab/>
      </w:r>
      <w:r w:rsidRPr="001662C6">
        <w:tab/>
        <w:t>OPTIONAL,</w:t>
      </w:r>
    </w:p>
    <w:p w14:paraId="472A41FD" w14:textId="77777777" w:rsidR="009D5726" w:rsidRPr="001662C6" w:rsidRDefault="009D5726" w:rsidP="009D5726">
      <w:pPr>
        <w:pStyle w:val="PL"/>
        <w:shd w:val="clear" w:color="auto" w:fill="E6E6E6"/>
        <w:rPr>
          <w:lang w:eastAsia="zh-CN"/>
        </w:rPr>
      </w:pPr>
      <w:r w:rsidRPr="001662C6">
        <w:tab/>
        <w:t>fdd-Add-UE-EUTRA-Capabilities-v1610</w:t>
      </w:r>
      <w:r w:rsidRPr="001662C6">
        <w:tab/>
      </w:r>
      <w:r w:rsidRPr="001662C6">
        <w:tab/>
        <w:t>UE-EUTRA-CapabilityAddXDD-Mode-v1610</w:t>
      </w:r>
      <w:r w:rsidRPr="001662C6">
        <w:tab/>
      </w:r>
      <w:r w:rsidRPr="001662C6">
        <w:tab/>
        <w:t>OPTIONAL,</w:t>
      </w:r>
    </w:p>
    <w:p w14:paraId="3B325D27" w14:textId="77777777" w:rsidR="009D5726" w:rsidRPr="001662C6" w:rsidRDefault="009D5726" w:rsidP="009D5726">
      <w:pPr>
        <w:pStyle w:val="PL"/>
        <w:shd w:val="clear" w:color="auto" w:fill="E6E6E6"/>
      </w:pPr>
      <w:r w:rsidRPr="001662C6">
        <w:tab/>
        <w:t>tdd-Add-UE-EUTRA-Capabilities-v1610</w:t>
      </w:r>
      <w:r w:rsidRPr="001662C6">
        <w:tab/>
      </w:r>
      <w:r w:rsidRPr="001662C6">
        <w:tab/>
        <w:t>UE-EUTRA-CapabilityAddXDD-Mode-v1610</w:t>
      </w:r>
      <w:r w:rsidRPr="001662C6">
        <w:tab/>
      </w:r>
      <w:r w:rsidRPr="001662C6">
        <w:tab/>
        <w:t>OPTIONAL,</w:t>
      </w:r>
    </w:p>
    <w:p w14:paraId="162C7DA2" w14:textId="77777777" w:rsidR="009D5726" w:rsidRPr="001662C6" w:rsidRDefault="009D5726" w:rsidP="009D5726">
      <w:pPr>
        <w:pStyle w:val="PL"/>
        <w:shd w:val="clear" w:color="auto" w:fill="E6E6E6"/>
        <w:tabs>
          <w:tab w:val="clear" w:pos="4992"/>
        </w:tabs>
      </w:pPr>
      <w:r w:rsidRPr="001662C6">
        <w:tab/>
        <w:t>nonCriticalExtension</w:t>
      </w:r>
      <w:r w:rsidRPr="001662C6">
        <w:tab/>
      </w:r>
      <w:r w:rsidRPr="001662C6">
        <w:tab/>
      </w:r>
      <w:r w:rsidRPr="001662C6">
        <w:tab/>
      </w:r>
      <w:r w:rsidRPr="001662C6">
        <w:tab/>
      </w:r>
      <w:r w:rsidRPr="001662C6">
        <w:tab/>
        <w:t>UE-EUTRA-Capability-v1630-IEs</w:t>
      </w:r>
      <w:r w:rsidRPr="001662C6">
        <w:tab/>
      </w:r>
      <w:r w:rsidRPr="001662C6">
        <w:tab/>
      </w:r>
      <w:r w:rsidRPr="001662C6">
        <w:tab/>
      </w:r>
      <w:r w:rsidRPr="001662C6">
        <w:tab/>
        <w:t>OPTIONAL</w:t>
      </w:r>
    </w:p>
    <w:p w14:paraId="43DC68DF" w14:textId="77777777" w:rsidR="009D5726" w:rsidRPr="001662C6" w:rsidRDefault="009D5726" w:rsidP="009D5726">
      <w:pPr>
        <w:pStyle w:val="PL"/>
        <w:shd w:val="clear" w:color="auto" w:fill="E6E6E6"/>
      </w:pPr>
      <w:r w:rsidRPr="001662C6">
        <w:t>}</w:t>
      </w:r>
    </w:p>
    <w:p w14:paraId="79B0159D" w14:textId="77777777" w:rsidR="009D5726" w:rsidRPr="001662C6" w:rsidRDefault="009D5726" w:rsidP="009D5726">
      <w:pPr>
        <w:pStyle w:val="PL"/>
        <w:shd w:val="clear" w:color="auto" w:fill="E6E6E6"/>
      </w:pPr>
    </w:p>
    <w:p w14:paraId="733A29BC" w14:textId="77777777" w:rsidR="009D5726" w:rsidRPr="001662C6" w:rsidRDefault="009D5726" w:rsidP="009D5726">
      <w:pPr>
        <w:pStyle w:val="PL"/>
        <w:shd w:val="clear" w:color="auto" w:fill="E6E6E6"/>
      </w:pPr>
      <w:r w:rsidRPr="001662C6">
        <w:t>UE-EUTRA-Capability-v1630-IEs ::= SEQUENCE {</w:t>
      </w:r>
    </w:p>
    <w:p w14:paraId="195FFB53" w14:textId="77777777" w:rsidR="009D5726" w:rsidRPr="001662C6" w:rsidRDefault="009D5726" w:rsidP="009D5726">
      <w:pPr>
        <w:pStyle w:val="PL"/>
        <w:shd w:val="clear" w:color="auto" w:fill="E6E6E6"/>
      </w:pPr>
      <w:r w:rsidRPr="001662C6">
        <w:tab/>
        <w:t>rf-Parameters-v1630</w:t>
      </w:r>
      <w:r w:rsidRPr="001662C6">
        <w:tab/>
      </w:r>
      <w:r w:rsidRPr="001662C6">
        <w:tab/>
      </w:r>
      <w:r w:rsidRPr="001662C6">
        <w:tab/>
      </w:r>
      <w:r w:rsidRPr="001662C6">
        <w:tab/>
      </w:r>
      <w:r w:rsidRPr="001662C6">
        <w:tab/>
      </w:r>
      <w:r w:rsidRPr="001662C6">
        <w:tab/>
        <w:t>RF-Parameters-v1630</w:t>
      </w:r>
      <w:r w:rsidRPr="001662C6">
        <w:tab/>
      </w:r>
      <w:r w:rsidRPr="001662C6">
        <w:tab/>
      </w:r>
      <w:r w:rsidRPr="001662C6">
        <w:tab/>
      </w:r>
      <w:r w:rsidRPr="001662C6">
        <w:tab/>
      </w:r>
      <w:r w:rsidRPr="001662C6">
        <w:tab/>
      </w:r>
      <w:r w:rsidRPr="001662C6">
        <w:tab/>
      </w:r>
      <w:r w:rsidRPr="001662C6">
        <w:tab/>
        <w:t>OPTIONAL,</w:t>
      </w:r>
    </w:p>
    <w:p w14:paraId="12395388" w14:textId="77777777" w:rsidR="009D5726" w:rsidRPr="001662C6" w:rsidRDefault="009D5726" w:rsidP="009D5726">
      <w:pPr>
        <w:pStyle w:val="PL"/>
        <w:shd w:val="clear" w:color="auto" w:fill="E6E6E6"/>
      </w:pPr>
      <w:r w:rsidRPr="001662C6">
        <w:tab/>
        <w:t>sl-Parameters-v1630</w:t>
      </w:r>
      <w:r w:rsidRPr="001662C6">
        <w:tab/>
      </w:r>
      <w:r w:rsidRPr="001662C6">
        <w:tab/>
      </w:r>
      <w:r w:rsidRPr="001662C6">
        <w:tab/>
      </w:r>
      <w:r w:rsidRPr="001662C6">
        <w:tab/>
      </w:r>
      <w:r w:rsidRPr="001662C6">
        <w:tab/>
      </w:r>
      <w:r w:rsidRPr="001662C6">
        <w:tab/>
        <w:t>SL-Parameters-v1630</w:t>
      </w:r>
      <w:r w:rsidRPr="001662C6">
        <w:tab/>
      </w:r>
      <w:r w:rsidRPr="001662C6">
        <w:tab/>
      </w:r>
      <w:r w:rsidRPr="001662C6">
        <w:tab/>
      </w:r>
      <w:r w:rsidRPr="001662C6">
        <w:tab/>
      </w:r>
      <w:r w:rsidRPr="001662C6">
        <w:tab/>
      </w:r>
      <w:r w:rsidRPr="001662C6">
        <w:tab/>
      </w:r>
      <w:r w:rsidRPr="001662C6">
        <w:tab/>
        <w:t>OPTIONAL,</w:t>
      </w:r>
    </w:p>
    <w:p w14:paraId="3C463A9C" w14:textId="77777777" w:rsidR="009D5726" w:rsidRPr="001662C6" w:rsidRDefault="009D5726" w:rsidP="009D5726">
      <w:pPr>
        <w:pStyle w:val="PL"/>
        <w:shd w:val="clear" w:color="auto" w:fill="E6E6E6"/>
      </w:pPr>
      <w:r w:rsidRPr="001662C6">
        <w:tab/>
        <w:t>earlySecurityReactivation-r16</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D4340F8" w14:textId="77777777" w:rsidR="009D5726" w:rsidRPr="001662C6" w:rsidRDefault="009D5726" w:rsidP="009D5726">
      <w:pPr>
        <w:pStyle w:val="PL"/>
        <w:shd w:val="clear" w:color="auto" w:fill="E6E6E6"/>
      </w:pPr>
      <w:r w:rsidRPr="001662C6">
        <w:tab/>
        <w:t>mac-Parameters-v1630</w:t>
      </w:r>
      <w:r w:rsidRPr="001662C6">
        <w:tab/>
      </w:r>
      <w:r w:rsidRPr="001662C6">
        <w:tab/>
      </w:r>
      <w:r w:rsidRPr="001662C6">
        <w:tab/>
      </w:r>
      <w:r w:rsidRPr="001662C6">
        <w:tab/>
      </w:r>
      <w:r w:rsidRPr="001662C6">
        <w:tab/>
        <w:t>MAC-Parameters-v1630,</w:t>
      </w:r>
    </w:p>
    <w:p w14:paraId="4820632D" w14:textId="77777777" w:rsidR="009D5726" w:rsidRPr="001662C6" w:rsidRDefault="009D5726" w:rsidP="009D5726">
      <w:pPr>
        <w:pStyle w:val="PL"/>
        <w:shd w:val="clear" w:color="auto" w:fill="E6E6E6"/>
      </w:pPr>
      <w:r w:rsidRPr="001662C6">
        <w:tab/>
        <w:t>measParameters-v1630</w:t>
      </w:r>
      <w:r w:rsidRPr="001662C6">
        <w:tab/>
      </w:r>
      <w:r w:rsidRPr="001662C6">
        <w:tab/>
      </w:r>
      <w:r w:rsidRPr="001662C6">
        <w:tab/>
      </w:r>
      <w:r w:rsidRPr="001662C6">
        <w:tab/>
      </w:r>
      <w:r w:rsidRPr="001662C6">
        <w:tab/>
        <w:t>MeasParameters-v1630</w:t>
      </w:r>
      <w:r w:rsidRPr="001662C6">
        <w:tab/>
      </w:r>
      <w:r w:rsidRPr="001662C6">
        <w:tab/>
      </w:r>
      <w:r w:rsidRPr="001662C6">
        <w:tab/>
      </w:r>
      <w:r w:rsidRPr="001662C6">
        <w:tab/>
      </w:r>
      <w:r w:rsidRPr="001662C6">
        <w:tab/>
      </w:r>
      <w:r w:rsidRPr="001662C6">
        <w:tab/>
        <w:t>OPTIONAL,</w:t>
      </w:r>
    </w:p>
    <w:p w14:paraId="1D89A392" w14:textId="77777777" w:rsidR="009D5726" w:rsidRPr="001662C6" w:rsidRDefault="009D5726" w:rsidP="009D5726">
      <w:pPr>
        <w:pStyle w:val="PL"/>
        <w:shd w:val="clear" w:color="auto" w:fill="E6E6E6"/>
        <w:rPr>
          <w:lang w:eastAsia="zh-CN"/>
        </w:rPr>
      </w:pPr>
      <w:r w:rsidRPr="001662C6">
        <w:tab/>
        <w:t>fdd-Add-UE-EUTRA-Capabilities-v1630</w:t>
      </w:r>
      <w:r w:rsidRPr="001662C6">
        <w:tab/>
      </w:r>
      <w:r w:rsidRPr="001662C6">
        <w:tab/>
        <w:t>UE-EUTRA-CapabilityAddXDD-Mode-v1630,</w:t>
      </w:r>
    </w:p>
    <w:p w14:paraId="4454D2EF" w14:textId="77777777" w:rsidR="009D5726" w:rsidRPr="001662C6" w:rsidRDefault="009D5726" w:rsidP="009D5726">
      <w:pPr>
        <w:pStyle w:val="PL"/>
        <w:shd w:val="clear" w:color="auto" w:fill="E6E6E6"/>
      </w:pPr>
      <w:r w:rsidRPr="001662C6">
        <w:tab/>
        <w:t>tdd-Add-UE-EUTRA-Capabilities-v1630</w:t>
      </w:r>
      <w:r w:rsidRPr="001662C6">
        <w:tab/>
      </w:r>
      <w:r w:rsidRPr="001662C6">
        <w:tab/>
        <w:t>UE-EUTRA-CapabilityAddXDD-Mode-v1630,</w:t>
      </w:r>
    </w:p>
    <w:p w14:paraId="052CEBD3" w14:textId="4C646BCC" w:rsidR="009D5726" w:rsidRPr="001662C6" w:rsidRDefault="009D5726" w:rsidP="009D5726">
      <w:pPr>
        <w:pStyle w:val="PL"/>
        <w:shd w:val="clear" w:color="auto" w:fill="E6E6E6"/>
      </w:pPr>
      <w:r w:rsidRPr="001662C6">
        <w:tab/>
        <w:t>nonCriticalExtension</w:t>
      </w:r>
      <w:r w:rsidRPr="001662C6">
        <w:tab/>
      </w:r>
      <w:r w:rsidRPr="001662C6">
        <w:tab/>
      </w:r>
      <w:r w:rsidRPr="001662C6">
        <w:tab/>
      </w:r>
      <w:r w:rsidRPr="001662C6">
        <w:tab/>
      </w:r>
      <w:r w:rsidRPr="001662C6">
        <w:tab/>
      </w:r>
      <w:ins w:id="96" w:author="Ericsson User" w:date="2021-04-27T11:34:00Z">
        <w:r w:rsidR="00CC7A09" w:rsidRPr="001662C6">
          <w:t>UE-EUTRA-Capability-v16</w:t>
        </w:r>
        <w:r w:rsidR="002C293F">
          <w:t>xy</w:t>
        </w:r>
        <w:r w:rsidR="00CC7A09" w:rsidRPr="001662C6">
          <w:t>-IEs</w:t>
        </w:r>
      </w:ins>
      <w:del w:id="97" w:author="Ericsson User" w:date="2021-04-27T11:34:00Z">
        <w:r w:rsidRPr="001662C6" w:rsidDel="00CC7A09">
          <w:delText>SEQUENCE {}</w:delText>
        </w:r>
      </w:del>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275FBEB1" w14:textId="77777777" w:rsidR="009D5726" w:rsidRPr="001662C6" w:rsidRDefault="009D5726" w:rsidP="009D5726">
      <w:pPr>
        <w:pStyle w:val="PL"/>
        <w:shd w:val="clear" w:color="auto" w:fill="E6E6E6"/>
      </w:pPr>
      <w:r w:rsidRPr="001662C6">
        <w:t>}</w:t>
      </w:r>
    </w:p>
    <w:p w14:paraId="1F235941" w14:textId="77777777" w:rsidR="009D5726" w:rsidRPr="001662C6" w:rsidRDefault="009D5726" w:rsidP="009D5726">
      <w:pPr>
        <w:pStyle w:val="PL"/>
        <w:shd w:val="clear" w:color="auto" w:fill="E6E6E6"/>
      </w:pPr>
    </w:p>
    <w:p w14:paraId="09A22ABA" w14:textId="1FECCFFD" w:rsidR="002C293F" w:rsidRPr="001662C6" w:rsidRDefault="002C293F" w:rsidP="002C293F">
      <w:pPr>
        <w:pStyle w:val="PL"/>
        <w:shd w:val="clear" w:color="auto" w:fill="E6E6E6"/>
        <w:rPr>
          <w:ins w:id="98" w:author="Ericsson User" w:date="2021-04-27T11:34:00Z"/>
        </w:rPr>
      </w:pPr>
      <w:ins w:id="99" w:author="Ericsson User" w:date="2021-04-27T11:34:00Z">
        <w:r w:rsidRPr="001662C6">
          <w:t>UE-EUTRA-Capability-v16</w:t>
        </w:r>
        <w:r>
          <w:t>xy</w:t>
        </w:r>
        <w:r w:rsidRPr="001662C6">
          <w:t>-IEs ::= SEQUENCE {</w:t>
        </w:r>
      </w:ins>
    </w:p>
    <w:p w14:paraId="2D4DE7A1" w14:textId="4466EBFB" w:rsidR="002C293F" w:rsidRPr="001662C6" w:rsidRDefault="002C293F" w:rsidP="002C293F">
      <w:pPr>
        <w:pStyle w:val="PL"/>
        <w:shd w:val="clear" w:color="auto" w:fill="E6E6E6"/>
        <w:rPr>
          <w:ins w:id="100" w:author="Ericsson User" w:date="2021-04-27T11:34:00Z"/>
        </w:rPr>
      </w:pPr>
      <w:ins w:id="101" w:author="Ericsson User" w:date="2021-04-27T11:34:00Z">
        <w:r w:rsidRPr="001662C6">
          <w:lastRenderedPageBreak/>
          <w:tab/>
        </w:r>
      </w:ins>
      <w:ins w:id="102" w:author="Ericsson User" w:date="2021-04-27T11:38:00Z">
        <w:r w:rsidR="00117902">
          <w:t>ue</w:t>
        </w:r>
        <w:r w:rsidR="00732155" w:rsidRPr="001662C6">
          <w:t>-BasedNetwPerfMeasParameters</w:t>
        </w:r>
      </w:ins>
      <w:ins w:id="103" w:author="Ericsson User" w:date="2021-04-27T11:34:00Z">
        <w:r w:rsidRPr="001662C6">
          <w:t>-v16</w:t>
        </w:r>
      </w:ins>
      <w:ins w:id="104" w:author="Ericsson User" w:date="2021-04-27T11:38:00Z">
        <w:r w:rsidR="00117902">
          <w:t>xy</w:t>
        </w:r>
      </w:ins>
      <w:ins w:id="105" w:author="Ericsson User" w:date="2021-04-27T11:34:00Z">
        <w:r w:rsidRPr="001662C6">
          <w:tab/>
        </w:r>
      </w:ins>
      <w:ins w:id="106" w:author="Ericsson User" w:date="2021-04-27T11:38:00Z">
        <w:r w:rsidR="00117902">
          <w:t>UE</w:t>
        </w:r>
        <w:r w:rsidR="00117902" w:rsidRPr="001662C6">
          <w:t>-BasedNetwPerfMeasParameters-v16</w:t>
        </w:r>
        <w:r w:rsidR="00117902">
          <w:t>xy</w:t>
        </w:r>
      </w:ins>
      <w:ins w:id="107" w:author="Ericsson User" w:date="2021-04-27T11:34:00Z">
        <w:r w:rsidRPr="001662C6">
          <w:tab/>
        </w:r>
        <w:r w:rsidRPr="001662C6">
          <w:tab/>
          <w:t>OPTIONAL,</w:t>
        </w:r>
      </w:ins>
    </w:p>
    <w:p w14:paraId="3F40E065" w14:textId="1EC4F976" w:rsidR="002C293F" w:rsidRPr="001662C6" w:rsidRDefault="002C293F" w:rsidP="002C293F">
      <w:pPr>
        <w:pStyle w:val="PL"/>
        <w:shd w:val="clear" w:color="auto" w:fill="E6E6E6"/>
        <w:rPr>
          <w:ins w:id="108" w:author="Ericsson User" w:date="2021-04-27T11:34:00Z"/>
        </w:rPr>
      </w:pPr>
      <w:ins w:id="109" w:author="Ericsson User" w:date="2021-04-27T11:34:00Z">
        <w:r w:rsidRPr="001662C6">
          <w:tab/>
          <w:t>nonCriticalExtension</w:t>
        </w:r>
        <w:r w:rsidRPr="001662C6">
          <w:tab/>
        </w:r>
        <w:r w:rsidRPr="001662C6">
          <w:tab/>
        </w:r>
        <w:r w:rsidRPr="001662C6">
          <w:tab/>
        </w:r>
        <w:r w:rsidRPr="001662C6">
          <w:tab/>
        </w:r>
        <w:r w:rsidRPr="001662C6">
          <w:tab/>
        </w:r>
      </w:ins>
      <w:ins w:id="110" w:author="Ericsson User" w:date="2021-04-27T11:39:00Z">
        <w:r w:rsidR="00A87873">
          <w:t>SEQUENCE</w:t>
        </w:r>
        <w:r w:rsidR="00267FAF">
          <w:t xml:space="preserve"> {}</w:t>
        </w:r>
      </w:ins>
      <w:ins w:id="111" w:author="Ericsson User" w:date="2021-04-27T11:34:00Z">
        <w:r w:rsidRPr="001662C6">
          <w:tab/>
        </w:r>
        <w:r w:rsidRPr="001662C6">
          <w:tab/>
        </w:r>
        <w:r w:rsidRPr="001662C6">
          <w:tab/>
        </w:r>
        <w:r w:rsidRPr="001662C6">
          <w:tab/>
        </w:r>
        <w:r w:rsidRPr="001662C6">
          <w:tab/>
        </w:r>
        <w:r w:rsidRPr="001662C6">
          <w:tab/>
        </w:r>
        <w:r w:rsidRPr="001662C6">
          <w:tab/>
        </w:r>
        <w:r w:rsidRPr="001662C6">
          <w:tab/>
        </w:r>
        <w:r w:rsidRPr="001662C6">
          <w:tab/>
          <w:t>OPTIONAL</w:t>
        </w:r>
      </w:ins>
    </w:p>
    <w:p w14:paraId="36ED5EB4" w14:textId="77777777" w:rsidR="002C293F" w:rsidRPr="001662C6" w:rsidRDefault="002C293F" w:rsidP="002C293F">
      <w:pPr>
        <w:pStyle w:val="PL"/>
        <w:shd w:val="clear" w:color="auto" w:fill="E6E6E6"/>
        <w:rPr>
          <w:ins w:id="112" w:author="Ericsson User" w:date="2021-04-27T11:34:00Z"/>
        </w:rPr>
      </w:pPr>
      <w:ins w:id="113" w:author="Ericsson User" w:date="2021-04-27T11:34:00Z">
        <w:r w:rsidRPr="001662C6">
          <w:t>}</w:t>
        </w:r>
      </w:ins>
    </w:p>
    <w:p w14:paraId="62F49A7C" w14:textId="77777777" w:rsidR="002C293F" w:rsidRDefault="002C293F" w:rsidP="009D5726">
      <w:pPr>
        <w:pStyle w:val="PL"/>
        <w:shd w:val="clear" w:color="auto" w:fill="E6E6E6"/>
        <w:rPr>
          <w:ins w:id="114" w:author="Ericsson User" w:date="2021-04-27T11:34:00Z"/>
        </w:rPr>
      </w:pPr>
    </w:p>
    <w:p w14:paraId="2A23DAFF" w14:textId="4B56FB54" w:rsidR="009D5726" w:rsidRPr="001662C6" w:rsidRDefault="009D5726" w:rsidP="009D5726">
      <w:pPr>
        <w:pStyle w:val="PL"/>
        <w:shd w:val="clear" w:color="auto" w:fill="E6E6E6"/>
      </w:pPr>
      <w:r w:rsidRPr="001662C6">
        <w:t>UE-EUTRA-CapabilityAddXDD-Mode-r9 ::=</w:t>
      </w:r>
      <w:r w:rsidRPr="001662C6">
        <w:tab/>
        <w:t>SEQUENCE {</w:t>
      </w:r>
    </w:p>
    <w:p w14:paraId="3C952DF2" w14:textId="77777777" w:rsidR="009D5726" w:rsidRPr="001662C6" w:rsidRDefault="009D5726" w:rsidP="009D5726">
      <w:pPr>
        <w:pStyle w:val="PL"/>
        <w:shd w:val="clear" w:color="auto" w:fill="E6E6E6"/>
      </w:pPr>
      <w:r w:rsidRPr="001662C6">
        <w:tab/>
        <w:t>phyLayerParameters-r9</w:t>
      </w:r>
      <w:r w:rsidRPr="001662C6">
        <w:tab/>
      </w:r>
      <w:r w:rsidRPr="001662C6">
        <w:tab/>
      </w:r>
      <w:r w:rsidRPr="001662C6">
        <w:tab/>
      </w:r>
      <w:r w:rsidRPr="001662C6">
        <w:tab/>
      </w:r>
      <w:r w:rsidRPr="001662C6">
        <w:tab/>
        <w:t>PhyLayerParameters</w:t>
      </w:r>
      <w:r w:rsidRPr="001662C6">
        <w:tab/>
      </w:r>
      <w:r w:rsidRPr="001662C6">
        <w:tab/>
      </w:r>
      <w:r w:rsidRPr="001662C6">
        <w:tab/>
      </w:r>
      <w:r w:rsidRPr="001662C6">
        <w:tab/>
      </w:r>
      <w:r w:rsidRPr="001662C6">
        <w:tab/>
      </w:r>
      <w:r w:rsidRPr="001662C6">
        <w:tab/>
        <w:t>OPTIONAL,</w:t>
      </w:r>
    </w:p>
    <w:p w14:paraId="4210776D" w14:textId="77777777" w:rsidR="009D5726" w:rsidRPr="001662C6" w:rsidRDefault="009D5726" w:rsidP="009D5726">
      <w:pPr>
        <w:pStyle w:val="PL"/>
        <w:shd w:val="clear" w:color="auto" w:fill="E6E6E6"/>
      </w:pPr>
      <w:r w:rsidRPr="001662C6">
        <w:tab/>
        <w:t>featureGroupIndicators-r9</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0CC27AA0" w14:textId="77777777" w:rsidR="009D5726" w:rsidRPr="001662C6" w:rsidRDefault="009D5726" w:rsidP="009D5726">
      <w:pPr>
        <w:pStyle w:val="PL"/>
        <w:shd w:val="clear" w:color="auto" w:fill="E6E6E6"/>
      </w:pPr>
      <w:r w:rsidRPr="001662C6">
        <w:tab/>
        <w:t>featureGroupIndRel9Add-r9</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1BE7006D" w14:textId="77777777" w:rsidR="009D5726" w:rsidRPr="001662C6" w:rsidRDefault="009D5726" w:rsidP="009D5726">
      <w:pPr>
        <w:pStyle w:val="PL"/>
        <w:shd w:val="clear" w:color="auto" w:fill="E6E6E6"/>
      </w:pPr>
      <w:r w:rsidRPr="001662C6">
        <w:tab/>
        <w:t>interRAT-ParametersGERAN-r9</w:t>
      </w:r>
      <w:r w:rsidRPr="001662C6">
        <w:tab/>
      </w:r>
      <w:r w:rsidRPr="001662C6">
        <w:tab/>
      </w:r>
      <w:r w:rsidRPr="001662C6">
        <w:tab/>
      </w:r>
      <w:r w:rsidRPr="001662C6">
        <w:tab/>
        <w:t>IRAT-ParametersGERAN</w:t>
      </w:r>
      <w:r w:rsidRPr="001662C6">
        <w:tab/>
      </w:r>
      <w:r w:rsidRPr="001662C6">
        <w:tab/>
      </w:r>
      <w:r w:rsidRPr="001662C6">
        <w:tab/>
      </w:r>
      <w:r w:rsidRPr="001662C6">
        <w:tab/>
      </w:r>
      <w:r w:rsidRPr="001662C6">
        <w:tab/>
        <w:t>OPTIONAL,</w:t>
      </w:r>
    </w:p>
    <w:p w14:paraId="08082733" w14:textId="77777777" w:rsidR="009D5726" w:rsidRPr="001662C6" w:rsidRDefault="009D5726" w:rsidP="009D5726">
      <w:pPr>
        <w:pStyle w:val="PL"/>
        <w:shd w:val="clear" w:color="auto" w:fill="E6E6E6"/>
      </w:pPr>
      <w:r w:rsidRPr="001662C6">
        <w:tab/>
        <w:t>interRAT-ParametersUTRA-r9</w:t>
      </w:r>
      <w:r w:rsidRPr="001662C6">
        <w:tab/>
      </w:r>
      <w:r w:rsidRPr="001662C6">
        <w:tab/>
      </w:r>
      <w:r w:rsidRPr="001662C6">
        <w:tab/>
      </w:r>
      <w:r w:rsidRPr="001662C6">
        <w:tab/>
        <w:t>IRAT-ParametersUTRA-v920</w:t>
      </w:r>
      <w:r w:rsidRPr="001662C6">
        <w:tab/>
      </w:r>
      <w:r w:rsidRPr="001662C6">
        <w:tab/>
      </w:r>
      <w:r w:rsidRPr="001662C6">
        <w:tab/>
      </w:r>
      <w:r w:rsidRPr="001662C6">
        <w:tab/>
        <w:t>OPTIONAL,</w:t>
      </w:r>
    </w:p>
    <w:p w14:paraId="3BD47B96" w14:textId="77777777" w:rsidR="009D5726" w:rsidRPr="001662C6" w:rsidRDefault="009D5726" w:rsidP="009D5726">
      <w:pPr>
        <w:pStyle w:val="PL"/>
        <w:shd w:val="clear" w:color="auto" w:fill="E6E6E6"/>
      </w:pPr>
      <w:r w:rsidRPr="001662C6">
        <w:tab/>
        <w:t>interRAT-ParametersCDMA2000-r9</w:t>
      </w:r>
      <w:r w:rsidRPr="001662C6">
        <w:tab/>
      </w:r>
      <w:r w:rsidRPr="001662C6">
        <w:tab/>
      </w:r>
      <w:r w:rsidRPr="001662C6">
        <w:tab/>
        <w:t>IRAT-ParametersCDMA2000-1XRTT-v920</w:t>
      </w:r>
      <w:r w:rsidRPr="001662C6">
        <w:tab/>
      </w:r>
      <w:r w:rsidRPr="001662C6">
        <w:tab/>
        <w:t>OPTIONAL,</w:t>
      </w:r>
    </w:p>
    <w:p w14:paraId="6195FBD6" w14:textId="77777777" w:rsidR="009D5726" w:rsidRPr="001662C6" w:rsidRDefault="009D5726" w:rsidP="009D5726">
      <w:pPr>
        <w:pStyle w:val="PL"/>
        <w:shd w:val="clear" w:color="auto" w:fill="E6E6E6"/>
      </w:pPr>
      <w:r w:rsidRPr="001662C6">
        <w:tab/>
        <w:t>neighCellSI-AcquisitionParameters-r9</w:t>
      </w:r>
      <w:r w:rsidRPr="001662C6">
        <w:tab/>
        <w:t>NeighCellSI-AcquisitionParameters-r9</w:t>
      </w:r>
      <w:r w:rsidRPr="001662C6">
        <w:tab/>
        <w:t>OPTIONAL,</w:t>
      </w:r>
    </w:p>
    <w:p w14:paraId="51EB327C" w14:textId="77777777" w:rsidR="009D5726" w:rsidRPr="001662C6" w:rsidRDefault="009D5726" w:rsidP="009D5726">
      <w:pPr>
        <w:pStyle w:val="PL"/>
        <w:shd w:val="clear" w:color="auto" w:fill="E6E6E6"/>
      </w:pPr>
      <w:r w:rsidRPr="001662C6">
        <w:tab/>
        <w:t>...</w:t>
      </w:r>
    </w:p>
    <w:p w14:paraId="46FC8E8C" w14:textId="77777777" w:rsidR="009D5726" w:rsidRPr="001662C6" w:rsidRDefault="009D5726" w:rsidP="009D5726">
      <w:pPr>
        <w:pStyle w:val="PL"/>
        <w:shd w:val="clear" w:color="auto" w:fill="E6E6E6"/>
      </w:pPr>
      <w:r w:rsidRPr="001662C6">
        <w:t>}</w:t>
      </w:r>
    </w:p>
    <w:p w14:paraId="61F55FFB" w14:textId="77777777" w:rsidR="009D5726" w:rsidRPr="001662C6" w:rsidRDefault="009D5726" w:rsidP="009D5726">
      <w:pPr>
        <w:pStyle w:val="PL"/>
        <w:shd w:val="clear" w:color="auto" w:fill="E6E6E6"/>
      </w:pPr>
    </w:p>
    <w:p w14:paraId="1D701932" w14:textId="77777777" w:rsidR="009D5726" w:rsidRPr="001662C6" w:rsidRDefault="009D5726" w:rsidP="009D5726">
      <w:pPr>
        <w:pStyle w:val="PL"/>
        <w:shd w:val="clear" w:color="auto" w:fill="E6E6E6"/>
      </w:pPr>
      <w:r w:rsidRPr="001662C6">
        <w:t>UE-EUTRA-CapabilityAddXDD-Mode-v1060 ::=</w:t>
      </w:r>
      <w:r w:rsidRPr="001662C6">
        <w:tab/>
        <w:t>SEQUENCE {</w:t>
      </w:r>
    </w:p>
    <w:p w14:paraId="7083540D" w14:textId="77777777" w:rsidR="009D5726" w:rsidRPr="001662C6" w:rsidRDefault="009D5726" w:rsidP="009D5726">
      <w:pPr>
        <w:pStyle w:val="PL"/>
        <w:shd w:val="clear" w:color="auto" w:fill="E6E6E6"/>
      </w:pPr>
      <w:r w:rsidRPr="001662C6">
        <w:tab/>
        <w:t>phyLayerParameters-v1060</w:t>
      </w:r>
      <w:r w:rsidRPr="001662C6">
        <w:tab/>
      </w:r>
      <w:r w:rsidRPr="001662C6">
        <w:tab/>
      </w:r>
      <w:r w:rsidRPr="001662C6">
        <w:tab/>
      </w:r>
      <w:r w:rsidRPr="001662C6">
        <w:tab/>
        <w:t>PhyLayerParameters-v1020</w:t>
      </w:r>
      <w:r w:rsidRPr="001662C6">
        <w:tab/>
      </w:r>
      <w:r w:rsidRPr="001662C6">
        <w:tab/>
      </w:r>
      <w:r w:rsidRPr="001662C6">
        <w:tab/>
      </w:r>
      <w:r w:rsidRPr="001662C6">
        <w:tab/>
        <w:t>OPTIONAL,</w:t>
      </w:r>
    </w:p>
    <w:p w14:paraId="793C5C19" w14:textId="77777777" w:rsidR="009D5726" w:rsidRPr="001662C6" w:rsidRDefault="009D5726" w:rsidP="009D5726">
      <w:pPr>
        <w:pStyle w:val="PL"/>
        <w:shd w:val="clear" w:color="auto" w:fill="E6E6E6"/>
      </w:pPr>
      <w:r w:rsidRPr="001662C6">
        <w:tab/>
        <w:t>featureGroupIndRel10-v1060</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1BA62225" w14:textId="77777777" w:rsidR="009D5726" w:rsidRPr="001662C6" w:rsidRDefault="009D5726" w:rsidP="009D5726">
      <w:pPr>
        <w:pStyle w:val="PL"/>
        <w:shd w:val="clear" w:color="auto" w:fill="E6E6E6"/>
      </w:pPr>
      <w:r w:rsidRPr="001662C6">
        <w:tab/>
        <w:t>interRAT-ParametersCDMA2000-v1060</w:t>
      </w:r>
      <w:r w:rsidRPr="001662C6">
        <w:tab/>
      </w:r>
      <w:r w:rsidRPr="001662C6">
        <w:tab/>
        <w:t>IRAT-ParametersCDMA2000-1XRTT-v1020</w:t>
      </w:r>
      <w:r w:rsidRPr="001662C6">
        <w:tab/>
      </w:r>
      <w:r w:rsidRPr="001662C6">
        <w:tab/>
        <w:t>OPTIONAL,</w:t>
      </w:r>
    </w:p>
    <w:p w14:paraId="4F78B10B" w14:textId="77777777" w:rsidR="009D5726" w:rsidRPr="001662C6" w:rsidRDefault="009D5726" w:rsidP="009D5726">
      <w:pPr>
        <w:pStyle w:val="PL"/>
        <w:shd w:val="clear" w:color="auto" w:fill="E6E6E6"/>
      </w:pPr>
      <w:r w:rsidRPr="001662C6">
        <w:tab/>
        <w:t>interRAT-ParametersUTRA-TDD-v1060</w:t>
      </w:r>
      <w:r w:rsidRPr="001662C6">
        <w:tab/>
      </w:r>
      <w:r w:rsidRPr="001662C6">
        <w:tab/>
        <w:t>IRAT-ParametersUTRA-TDD-v1020</w:t>
      </w:r>
      <w:r w:rsidRPr="001662C6">
        <w:tab/>
      </w:r>
      <w:r w:rsidRPr="001662C6">
        <w:tab/>
      </w:r>
      <w:r w:rsidRPr="001662C6">
        <w:tab/>
        <w:t>OPTIONAL,</w:t>
      </w:r>
    </w:p>
    <w:p w14:paraId="642CD766" w14:textId="77777777" w:rsidR="009D5726" w:rsidRPr="001662C6" w:rsidRDefault="009D5726" w:rsidP="009D5726">
      <w:pPr>
        <w:pStyle w:val="PL"/>
        <w:shd w:val="clear" w:color="auto" w:fill="E6E6E6"/>
      </w:pPr>
      <w:r w:rsidRPr="001662C6">
        <w:tab/>
        <w:t>...,</w:t>
      </w:r>
    </w:p>
    <w:p w14:paraId="27504D2E" w14:textId="77777777" w:rsidR="009D5726" w:rsidRPr="001662C6" w:rsidRDefault="009D5726" w:rsidP="009D5726">
      <w:pPr>
        <w:pStyle w:val="PL"/>
        <w:shd w:val="clear" w:color="auto" w:fill="E6E6E6"/>
      </w:pPr>
      <w:r w:rsidRPr="001662C6">
        <w:tab/>
        <w:t>[[</w:t>
      </w:r>
      <w:r w:rsidRPr="001662C6">
        <w:tab/>
        <w:t>otdoa-PositioningCapabilities-r10</w:t>
      </w:r>
      <w:r w:rsidRPr="001662C6">
        <w:tab/>
        <w:t>OTDOA-PositioningCapabilities-r10</w:t>
      </w:r>
      <w:r w:rsidRPr="001662C6">
        <w:tab/>
      </w:r>
      <w:r w:rsidRPr="001662C6">
        <w:tab/>
        <w:t>OPTIONAL</w:t>
      </w:r>
    </w:p>
    <w:p w14:paraId="4EADB17B" w14:textId="77777777" w:rsidR="009D5726" w:rsidRPr="001662C6" w:rsidRDefault="009D5726" w:rsidP="009D5726">
      <w:pPr>
        <w:pStyle w:val="PL"/>
        <w:shd w:val="clear" w:color="auto" w:fill="E6E6E6"/>
      </w:pPr>
      <w:r w:rsidRPr="001662C6">
        <w:tab/>
        <w:t>]]</w:t>
      </w:r>
    </w:p>
    <w:p w14:paraId="787E985E" w14:textId="77777777" w:rsidR="009D5726" w:rsidRPr="001662C6" w:rsidRDefault="009D5726" w:rsidP="009D5726">
      <w:pPr>
        <w:pStyle w:val="PL"/>
        <w:shd w:val="clear" w:color="auto" w:fill="E6E6E6"/>
      </w:pPr>
      <w:r w:rsidRPr="001662C6">
        <w:t>}</w:t>
      </w:r>
    </w:p>
    <w:p w14:paraId="2BA84270" w14:textId="77777777" w:rsidR="009D5726" w:rsidRPr="001662C6" w:rsidRDefault="009D5726" w:rsidP="009D5726">
      <w:pPr>
        <w:pStyle w:val="PL"/>
        <w:shd w:val="clear" w:color="auto" w:fill="E6E6E6"/>
      </w:pPr>
    </w:p>
    <w:p w14:paraId="710998ED" w14:textId="77777777" w:rsidR="009D5726" w:rsidRPr="001662C6" w:rsidRDefault="009D5726" w:rsidP="009D5726">
      <w:pPr>
        <w:pStyle w:val="PL"/>
        <w:shd w:val="clear" w:color="auto" w:fill="E6E6E6"/>
      </w:pPr>
      <w:r w:rsidRPr="001662C6">
        <w:t>UE-EUTRA-CapabilityAddXDD-Mode-v1130 ::=</w:t>
      </w:r>
      <w:r w:rsidRPr="001662C6">
        <w:tab/>
        <w:t>SEQUENCE {</w:t>
      </w:r>
    </w:p>
    <w:p w14:paraId="183CBEED" w14:textId="77777777" w:rsidR="009D5726" w:rsidRPr="001662C6" w:rsidRDefault="009D5726" w:rsidP="009D5726">
      <w:pPr>
        <w:pStyle w:val="PL"/>
        <w:shd w:val="clear" w:color="auto" w:fill="E6E6E6"/>
      </w:pPr>
      <w:r w:rsidRPr="001662C6">
        <w:tab/>
        <w:t>phyLayerParameters-v1130</w:t>
      </w:r>
      <w:r w:rsidRPr="001662C6">
        <w:tab/>
      </w:r>
      <w:r w:rsidRPr="001662C6">
        <w:tab/>
      </w:r>
      <w:r w:rsidRPr="001662C6">
        <w:tab/>
      </w:r>
      <w:r w:rsidRPr="001662C6">
        <w:tab/>
      </w:r>
      <w:r w:rsidRPr="001662C6">
        <w:tab/>
        <w:t>PhyLayerParameters-v1130</w:t>
      </w:r>
      <w:r w:rsidRPr="001662C6">
        <w:tab/>
      </w:r>
      <w:r w:rsidRPr="001662C6">
        <w:tab/>
      </w:r>
      <w:r w:rsidRPr="001662C6">
        <w:tab/>
        <w:t>OPTIONAL,</w:t>
      </w:r>
    </w:p>
    <w:p w14:paraId="6D754344" w14:textId="77777777" w:rsidR="009D5726" w:rsidRPr="001662C6" w:rsidRDefault="009D5726" w:rsidP="009D5726">
      <w:pPr>
        <w:pStyle w:val="PL"/>
        <w:shd w:val="clear" w:color="auto" w:fill="E6E6E6"/>
      </w:pPr>
      <w:r w:rsidRPr="001662C6">
        <w:tab/>
        <w:t>measParameters-v1130</w:t>
      </w:r>
      <w:r w:rsidRPr="001662C6">
        <w:tab/>
      </w:r>
      <w:r w:rsidRPr="001662C6">
        <w:tab/>
      </w:r>
      <w:r w:rsidRPr="001662C6">
        <w:tab/>
      </w:r>
      <w:r w:rsidRPr="001662C6">
        <w:tab/>
      </w:r>
      <w:r w:rsidRPr="001662C6">
        <w:tab/>
      </w:r>
      <w:r w:rsidRPr="001662C6">
        <w:tab/>
        <w:t>MeasParameters-v1130</w:t>
      </w:r>
      <w:r w:rsidRPr="001662C6">
        <w:tab/>
      </w:r>
      <w:r w:rsidRPr="001662C6">
        <w:tab/>
      </w:r>
      <w:r w:rsidRPr="001662C6">
        <w:tab/>
      </w:r>
      <w:r w:rsidRPr="001662C6">
        <w:tab/>
        <w:t>OPTIONAL,</w:t>
      </w:r>
    </w:p>
    <w:p w14:paraId="46A2783F" w14:textId="77777777" w:rsidR="009D5726" w:rsidRPr="001662C6" w:rsidRDefault="009D5726" w:rsidP="009D5726">
      <w:pPr>
        <w:pStyle w:val="PL"/>
        <w:shd w:val="clear" w:color="auto" w:fill="E6E6E6"/>
      </w:pPr>
      <w:r w:rsidRPr="001662C6">
        <w:tab/>
        <w:t>otherParameters-r11</w:t>
      </w:r>
      <w:r w:rsidRPr="001662C6">
        <w:tab/>
      </w:r>
      <w:r w:rsidRPr="001662C6">
        <w:tab/>
      </w:r>
      <w:r w:rsidRPr="001662C6">
        <w:tab/>
      </w:r>
      <w:r w:rsidRPr="001662C6">
        <w:tab/>
      </w:r>
      <w:r w:rsidRPr="001662C6">
        <w:tab/>
      </w:r>
      <w:r w:rsidRPr="001662C6">
        <w:tab/>
      </w:r>
      <w:r w:rsidRPr="001662C6">
        <w:tab/>
        <w:t>Other-Parameters-r11</w:t>
      </w:r>
      <w:r w:rsidRPr="001662C6">
        <w:tab/>
      </w:r>
      <w:r w:rsidRPr="001662C6">
        <w:tab/>
      </w:r>
      <w:r w:rsidRPr="001662C6">
        <w:tab/>
      </w:r>
      <w:r w:rsidRPr="001662C6">
        <w:tab/>
        <w:t>OPTIONAL,</w:t>
      </w:r>
    </w:p>
    <w:p w14:paraId="61EBDC21" w14:textId="77777777" w:rsidR="009D5726" w:rsidRPr="001662C6" w:rsidRDefault="009D5726" w:rsidP="009D5726">
      <w:pPr>
        <w:pStyle w:val="PL"/>
        <w:shd w:val="clear" w:color="auto" w:fill="E6E6E6"/>
      </w:pPr>
      <w:r w:rsidRPr="001662C6">
        <w:tab/>
        <w:t>...</w:t>
      </w:r>
    </w:p>
    <w:p w14:paraId="3068D6A0" w14:textId="77777777" w:rsidR="009D5726" w:rsidRPr="001662C6" w:rsidRDefault="009D5726" w:rsidP="009D5726">
      <w:pPr>
        <w:pStyle w:val="PL"/>
        <w:shd w:val="clear" w:color="auto" w:fill="E6E6E6"/>
      </w:pPr>
      <w:r w:rsidRPr="001662C6">
        <w:t>}</w:t>
      </w:r>
    </w:p>
    <w:p w14:paraId="40FE7C89" w14:textId="77777777" w:rsidR="009D5726" w:rsidRPr="001662C6" w:rsidRDefault="009D5726" w:rsidP="009D5726">
      <w:pPr>
        <w:pStyle w:val="PL"/>
        <w:shd w:val="clear" w:color="auto" w:fill="E6E6E6"/>
      </w:pPr>
    </w:p>
    <w:p w14:paraId="7DFC6763" w14:textId="77777777" w:rsidR="009D5726" w:rsidRPr="001662C6" w:rsidRDefault="009D5726" w:rsidP="009D5726">
      <w:pPr>
        <w:pStyle w:val="PL"/>
        <w:shd w:val="clear" w:color="auto" w:fill="E6E6E6"/>
      </w:pPr>
      <w:r w:rsidRPr="001662C6">
        <w:t>UE-EUTRA-CapabilityAddXDD-Mode-v1180 ::=</w:t>
      </w:r>
      <w:r w:rsidRPr="001662C6">
        <w:tab/>
        <w:t>SEQUENCE {</w:t>
      </w:r>
    </w:p>
    <w:p w14:paraId="57173614" w14:textId="77777777" w:rsidR="009D5726" w:rsidRPr="001662C6" w:rsidRDefault="009D5726" w:rsidP="009D5726">
      <w:pPr>
        <w:pStyle w:val="PL"/>
        <w:shd w:val="clear" w:color="auto" w:fill="E6E6E6"/>
      </w:pPr>
      <w:r w:rsidRPr="001662C6">
        <w:tab/>
        <w:t>mbms-Parameters-r11</w:t>
      </w:r>
      <w:r w:rsidRPr="001662C6">
        <w:tab/>
      </w:r>
      <w:r w:rsidRPr="001662C6">
        <w:tab/>
      </w:r>
      <w:r w:rsidRPr="001662C6">
        <w:tab/>
      </w:r>
      <w:r w:rsidRPr="001662C6">
        <w:tab/>
      </w:r>
      <w:r w:rsidRPr="001662C6">
        <w:tab/>
        <w:t>MBMS-Parameters-r11</w:t>
      </w:r>
    </w:p>
    <w:p w14:paraId="30827382" w14:textId="77777777" w:rsidR="009D5726" w:rsidRPr="001662C6" w:rsidRDefault="009D5726" w:rsidP="009D5726">
      <w:pPr>
        <w:pStyle w:val="PL"/>
        <w:shd w:val="clear" w:color="auto" w:fill="E6E6E6"/>
      </w:pPr>
      <w:r w:rsidRPr="001662C6">
        <w:t>}</w:t>
      </w:r>
    </w:p>
    <w:p w14:paraId="17961EB1" w14:textId="77777777" w:rsidR="009D5726" w:rsidRPr="001662C6" w:rsidRDefault="009D5726" w:rsidP="009D5726">
      <w:pPr>
        <w:pStyle w:val="PL"/>
        <w:shd w:val="clear" w:color="auto" w:fill="E6E6E6"/>
      </w:pPr>
    </w:p>
    <w:p w14:paraId="75242551" w14:textId="77777777" w:rsidR="009D5726" w:rsidRPr="001662C6" w:rsidRDefault="009D5726" w:rsidP="009D5726">
      <w:pPr>
        <w:pStyle w:val="PL"/>
        <w:shd w:val="clear" w:color="auto" w:fill="E6E6E6"/>
      </w:pPr>
      <w:r w:rsidRPr="001662C6">
        <w:t>UE-EUTRA-CapabilityAddXDD-Mode-v1250 ::=</w:t>
      </w:r>
      <w:r w:rsidRPr="001662C6">
        <w:tab/>
        <w:t>SEQUENCE {</w:t>
      </w:r>
    </w:p>
    <w:p w14:paraId="06B89D66" w14:textId="77777777" w:rsidR="009D5726" w:rsidRPr="001662C6" w:rsidRDefault="009D5726" w:rsidP="009D5726">
      <w:pPr>
        <w:pStyle w:val="PL"/>
        <w:shd w:val="clear" w:color="auto" w:fill="E6E6E6"/>
      </w:pPr>
      <w:r w:rsidRPr="001662C6">
        <w:tab/>
        <w:t>phyLayerParameters-v1250</w:t>
      </w:r>
      <w:r w:rsidRPr="001662C6">
        <w:tab/>
      </w:r>
      <w:r w:rsidRPr="001662C6">
        <w:tab/>
      </w:r>
      <w:r w:rsidRPr="001662C6">
        <w:tab/>
        <w:t>PhyLayerParameters-v1250</w:t>
      </w:r>
      <w:r w:rsidRPr="001662C6">
        <w:tab/>
      </w:r>
      <w:r w:rsidRPr="001662C6">
        <w:tab/>
      </w:r>
      <w:r w:rsidRPr="001662C6">
        <w:tab/>
        <w:t>OPTIONAL,</w:t>
      </w:r>
    </w:p>
    <w:p w14:paraId="737B0707" w14:textId="77777777" w:rsidR="009D5726" w:rsidRPr="001662C6" w:rsidRDefault="009D5726" w:rsidP="009D5726">
      <w:pPr>
        <w:pStyle w:val="PL"/>
        <w:shd w:val="clear" w:color="auto" w:fill="E6E6E6"/>
      </w:pPr>
      <w:r w:rsidRPr="001662C6">
        <w:tab/>
        <w:t>measParameters-v1250</w:t>
      </w:r>
      <w:r w:rsidRPr="001662C6">
        <w:tab/>
      </w:r>
      <w:r w:rsidRPr="001662C6">
        <w:tab/>
      </w:r>
      <w:r w:rsidRPr="001662C6">
        <w:tab/>
      </w:r>
      <w:r w:rsidRPr="001662C6">
        <w:tab/>
        <w:t>MeasParameters-v1250</w:t>
      </w:r>
      <w:r w:rsidRPr="001662C6">
        <w:tab/>
      </w:r>
      <w:r w:rsidRPr="001662C6">
        <w:tab/>
      </w:r>
      <w:r w:rsidRPr="001662C6">
        <w:tab/>
      </w:r>
      <w:r w:rsidRPr="001662C6">
        <w:tab/>
        <w:t>OPTIONAL</w:t>
      </w:r>
    </w:p>
    <w:p w14:paraId="51C9817E" w14:textId="77777777" w:rsidR="009D5726" w:rsidRPr="001662C6" w:rsidRDefault="009D5726" w:rsidP="009D5726">
      <w:pPr>
        <w:pStyle w:val="PL"/>
        <w:shd w:val="clear" w:color="auto" w:fill="E6E6E6"/>
      </w:pPr>
      <w:r w:rsidRPr="001662C6">
        <w:t>}</w:t>
      </w:r>
    </w:p>
    <w:p w14:paraId="3A79929E" w14:textId="77777777" w:rsidR="009D5726" w:rsidRPr="001662C6" w:rsidRDefault="009D5726" w:rsidP="009D5726">
      <w:pPr>
        <w:pStyle w:val="PL"/>
        <w:shd w:val="clear" w:color="auto" w:fill="E6E6E6"/>
      </w:pPr>
    </w:p>
    <w:p w14:paraId="64FA9B0D" w14:textId="77777777" w:rsidR="009D5726" w:rsidRPr="001662C6" w:rsidRDefault="009D5726" w:rsidP="009D5726">
      <w:pPr>
        <w:pStyle w:val="PL"/>
        <w:shd w:val="clear" w:color="auto" w:fill="E6E6E6"/>
      </w:pPr>
      <w:r w:rsidRPr="001662C6">
        <w:t>UE-EUTRA-CapabilityAddXDD-Mode-v1310 ::=</w:t>
      </w:r>
      <w:r w:rsidRPr="001662C6">
        <w:tab/>
        <w:t>SEQUENCE {</w:t>
      </w:r>
    </w:p>
    <w:p w14:paraId="7D1B31E3" w14:textId="77777777" w:rsidR="009D5726" w:rsidRPr="001662C6" w:rsidRDefault="009D5726" w:rsidP="009D5726">
      <w:pPr>
        <w:pStyle w:val="PL"/>
        <w:shd w:val="clear" w:color="auto" w:fill="E6E6E6"/>
      </w:pPr>
      <w:r w:rsidRPr="001662C6">
        <w:tab/>
        <w:t>phyLayerParameters-v1310</w:t>
      </w:r>
      <w:r w:rsidRPr="001662C6">
        <w:tab/>
      </w:r>
      <w:r w:rsidRPr="001662C6">
        <w:tab/>
      </w:r>
      <w:r w:rsidRPr="001662C6">
        <w:tab/>
        <w:t>PhyLayerParameters-v1310</w:t>
      </w:r>
      <w:r w:rsidRPr="001662C6">
        <w:tab/>
      </w:r>
      <w:r w:rsidRPr="001662C6">
        <w:tab/>
      </w:r>
      <w:r w:rsidRPr="001662C6">
        <w:tab/>
        <w:t>OPTIONAL</w:t>
      </w:r>
    </w:p>
    <w:p w14:paraId="1755CE73" w14:textId="77777777" w:rsidR="009D5726" w:rsidRPr="001662C6" w:rsidRDefault="009D5726" w:rsidP="009D5726">
      <w:pPr>
        <w:pStyle w:val="PL"/>
        <w:shd w:val="clear" w:color="auto" w:fill="E6E6E6"/>
      </w:pPr>
      <w:r w:rsidRPr="001662C6">
        <w:t>}</w:t>
      </w:r>
    </w:p>
    <w:p w14:paraId="51DDC45A" w14:textId="77777777" w:rsidR="009D5726" w:rsidRPr="001662C6" w:rsidRDefault="009D5726" w:rsidP="009D5726">
      <w:pPr>
        <w:pStyle w:val="PL"/>
        <w:shd w:val="clear" w:color="auto" w:fill="E6E6E6"/>
      </w:pPr>
    </w:p>
    <w:p w14:paraId="43C2A1D6" w14:textId="77777777" w:rsidR="009D5726" w:rsidRPr="001662C6" w:rsidRDefault="009D5726" w:rsidP="009D5726">
      <w:pPr>
        <w:pStyle w:val="PL"/>
        <w:shd w:val="clear" w:color="auto" w:fill="E6E6E6"/>
      </w:pPr>
      <w:r w:rsidRPr="001662C6">
        <w:t>UE-EUTRA-CapabilityAddXDD-Mode-v1320 ::=</w:t>
      </w:r>
      <w:r w:rsidRPr="001662C6">
        <w:tab/>
        <w:t>SEQUENCE {</w:t>
      </w:r>
    </w:p>
    <w:p w14:paraId="1CC77339" w14:textId="77777777" w:rsidR="009D5726" w:rsidRPr="001662C6" w:rsidRDefault="009D5726" w:rsidP="009D5726">
      <w:pPr>
        <w:pStyle w:val="PL"/>
        <w:shd w:val="clear" w:color="auto" w:fill="E6E6E6"/>
      </w:pPr>
      <w:r w:rsidRPr="001662C6">
        <w:tab/>
        <w:t>phyLayerParameters-v1320</w:t>
      </w:r>
      <w:r w:rsidRPr="001662C6">
        <w:tab/>
      </w:r>
      <w:r w:rsidRPr="001662C6">
        <w:tab/>
      </w:r>
      <w:r w:rsidRPr="001662C6">
        <w:tab/>
        <w:t>PhyLayerParameters-v1320</w:t>
      </w:r>
      <w:r w:rsidRPr="001662C6">
        <w:tab/>
      </w:r>
      <w:r w:rsidRPr="001662C6">
        <w:tab/>
      </w:r>
      <w:r w:rsidRPr="001662C6">
        <w:tab/>
        <w:t>OPTIONAL,</w:t>
      </w:r>
    </w:p>
    <w:p w14:paraId="2A9C1B70" w14:textId="77777777" w:rsidR="009D5726" w:rsidRPr="001662C6" w:rsidRDefault="009D5726" w:rsidP="009D5726">
      <w:pPr>
        <w:pStyle w:val="PL"/>
        <w:shd w:val="clear" w:color="auto" w:fill="E6E6E6"/>
      </w:pPr>
      <w:r w:rsidRPr="001662C6">
        <w:tab/>
        <w:t>scptm-Parameters-r13</w:t>
      </w:r>
      <w:r w:rsidRPr="001662C6">
        <w:tab/>
      </w:r>
      <w:r w:rsidRPr="001662C6">
        <w:tab/>
      </w:r>
      <w:r w:rsidRPr="001662C6">
        <w:tab/>
      </w:r>
      <w:r w:rsidRPr="001662C6">
        <w:tab/>
        <w:t>SCPTM-Parameters-r13</w:t>
      </w:r>
      <w:r w:rsidRPr="001662C6">
        <w:tab/>
      </w:r>
      <w:r w:rsidRPr="001662C6">
        <w:tab/>
      </w:r>
      <w:r w:rsidRPr="001662C6">
        <w:tab/>
      </w:r>
      <w:r w:rsidRPr="001662C6">
        <w:tab/>
        <w:t>OPTIONAL</w:t>
      </w:r>
    </w:p>
    <w:p w14:paraId="41D56756" w14:textId="77777777" w:rsidR="009D5726" w:rsidRPr="001662C6" w:rsidRDefault="009D5726" w:rsidP="009D5726">
      <w:pPr>
        <w:pStyle w:val="PL"/>
        <w:shd w:val="clear" w:color="auto" w:fill="E6E6E6"/>
      </w:pPr>
      <w:r w:rsidRPr="001662C6">
        <w:t>}</w:t>
      </w:r>
    </w:p>
    <w:p w14:paraId="32EA2B4E" w14:textId="77777777" w:rsidR="009D5726" w:rsidRPr="001662C6" w:rsidRDefault="009D5726" w:rsidP="009D5726">
      <w:pPr>
        <w:pStyle w:val="PL"/>
        <w:shd w:val="clear" w:color="auto" w:fill="E6E6E6"/>
      </w:pPr>
    </w:p>
    <w:p w14:paraId="5C8C19BD" w14:textId="77777777" w:rsidR="009D5726" w:rsidRPr="001662C6" w:rsidRDefault="009D5726" w:rsidP="009D5726">
      <w:pPr>
        <w:pStyle w:val="PL"/>
        <w:shd w:val="clear" w:color="auto" w:fill="E6E6E6"/>
      </w:pPr>
      <w:r w:rsidRPr="001662C6">
        <w:t>UE-EUTRA-CapabilityAddXDD-Mode-v1370 ::=</w:t>
      </w:r>
      <w:r w:rsidRPr="001662C6">
        <w:tab/>
        <w:t>SEQUENCE {</w:t>
      </w:r>
    </w:p>
    <w:p w14:paraId="05C44FAA" w14:textId="77777777" w:rsidR="009D5726" w:rsidRPr="001662C6" w:rsidRDefault="009D5726" w:rsidP="009D5726">
      <w:pPr>
        <w:pStyle w:val="PL"/>
        <w:shd w:val="clear" w:color="auto" w:fill="E6E6E6"/>
      </w:pPr>
      <w:r w:rsidRPr="001662C6">
        <w:tab/>
        <w:t>ce-Parameters-v1370</w:t>
      </w:r>
      <w:r w:rsidRPr="001662C6">
        <w:tab/>
      </w:r>
      <w:r w:rsidRPr="001662C6">
        <w:tab/>
      </w:r>
      <w:r w:rsidRPr="001662C6">
        <w:tab/>
      </w:r>
      <w:r w:rsidRPr="001662C6">
        <w:tab/>
      </w:r>
      <w:r w:rsidRPr="001662C6">
        <w:tab/>
        <w:t>CE-Parameters-v1370</w:t>
      </w:r>
      <w:r w:rsidRPr="001662C6">
        <w:tab/>
      </w:r>
      <w:r w:rsidRPr="001662C6">
        <w:tab/>
      </w:r>
      <w:r w:rsidRPr="001662C6">
        <w:tab/>
      </w:r>
      <w:r w:rsidRPr="001662C6">
        <w:tab/>
      </w:r>
      <w:r w:rsidRPr="001662C6">
        <w:tab/>
        <w:t>OPTIONAL</w:t>
      </w:r>
    </w:p>
    <w:p w14:paraId="5730E4BA" w14:textId="77777777" w:rsidR="009D5726" w:rsidRPr="001662C6" w:rsidRDefault="009D5726" w:rsidP="009D5726">
      <w:pPr>
        <w:pStyle w:val="PL"/>
        <w:shd w:val="clear" w:color="auto" w:fill="E6E6E6"/>
      </w:pPr>
      <w:r w:rsidRPr="001662C6">
        <w:t>}</w:t>
      </w:r>
    </w:p>
    <w:p w14:paraId="09C3A7B6" w14:textId="77777777" w:rsidR="009D5726" w:rsidRPr="001662C6" w:rsidRDefault="009D5726" w:rsidP="009D5726">
      <w:pPr>
        <w:pStyle w:val="PL"/>
        <w:shd w:val="clear" w:color="auto" w:fill="E6E6E6"/>
      </w:pPr>
    </w:p>
    <w:p w14:paraId="3205B96D" w14:textId="77777777" w:rsidR="009D5726" w:rsidRPr="001662C6" w:rsidRDefault="009D5726" w:rsidP="009D5726">
      <w:pPr>
        <w:pStyle w:val="PL"/>
        <w:shd w:val="clear" w:color="auto" w:fill="E6E6E6"/>
      </w:pPr>
      <w:r w:rsidRPr="001662C6">
        <w:t>UE-EUTRA-CapabilityAddXDD-Mode-v1380 ::=</w:t>
      </w:r>
      <w:r w:rsidRPr="001662C6">
        <w:tab/>
        <w:t>SEQUENCE {</w:t>
      </w:r>
    </w:p>
    <w:p w14:paraId="20A748F1" w14:textId="77777777" w:rsidR="009D5726" w:rsidRPr="001662C6" w:rsidRDefault="009D5726" w:rsidP="009D5726">
      <w:pPr>
        <w:pStyle w:val="PL"/>
        <w:shd w:val="clear" w:color="auto" w:fill="E6E6E6"/>
      </w:pPr>
      <w:r w:rsidRPr="001662C6">
        <w:tab/>
        <w:t>ce-Parameters-v1380</w:t>
      </w:r>
      <w:r w:rsidRPr="001662C6">
        <w:tab/>
      </w:r>
      <w:r w:rsidRPr="001662C6">
        <w:tab/>
      </w:r>
      <w:r w:rsidRPr="001662C6">
        <w:tab/>
      </w:r>
      <w:r w:rsidRPr="001662C6">
        <w:tab/>
      </w:r>
      <w:r w:rsidRPr="001662C6">
        <w:tab/>
        <w:t>CE-Parameters-v1380</w:t>
      </w:r>
    </w:p>
    <w:p w14:paraId="4CA5FDD2" w14:textId="77777777" w:rsidR="009D5726" w:rsidRPr="001662C6" w:rsidRDefault="009D5726" w:rsidP="009D5726">
      <w:pPr>
        <w:pStyle w:val="PL"/>
        <w:shd w:val="clear" w:color="auto" w:fill="E6E6E6"/>
      </w:pPr>
      <w:r w:rsidRPr="001662C6">
        <w:t>}</w:t>
      </w:r>
    </w:p>
    <w:p w14:paraId="17074AF1" w14:textId="77777777" w:rsidR="009D5726" w:rsidRPr="001662C6" w:rsidRDefault="009D5726" w:rsidP="009D5726">
      <w:pPr>
        <w:pStyle w:val="PL"/>
        <w:shd w:val="clear" w:color="auto" w:fill="E6E6E6"/>
      </w:pPr>
    </w:p>
    <w:p w14:paraId="0DD2B760" w14:textId="77777777" w:rsidR="009D5726" w:rsidRPr="001662C6" w:rsidRDefault="009D5726" w:rsidP="009D5726">
      <w:pPr>
        <w:pStyle w:val="PL"/>
        <w:shd w:val="clear" w:color="auto" w:fill="E6E6E6"/>
      </w:pPr>
      <w:r w:rsidRPr="001662C6">
        <w:t>UE-EUTRA-CapabilityAddXDD-Mode-v1430 ::=</w:t>
      </w:r>
      <w:r w:rsidRPr="001662C6">
        <w:tab/>
        <w:t>SEQUENCE {</w:t>
      </w:r>
    </w:p>
    <w:p w14:paraId="67D19DB6" w14:textId="77777777" w:rsidR="009D5726" w:rsidRPr="001662C6" w:rsidRDefault="009D5726" w:rsidP="009D5726">
      <w:pPr>
        <w:pStyle w:val="PL"/>
        <w:shd w:val="clear" w:color="auto" w:fill="E6E6E6"/>
      </w:pPr>
      <w:r w:rsidRPr="001662C6">
        <w:tab/>
        <w:t>phyLayerParameters-v1430</w:t>
      </w:r>
      <w:r w:rsidRPr="001662C6">
        <w:tab/>
      </w:r>
      <w:r w:rsidRPr="001662C6">
        <w:tab/>
      </w:r>
      <w:r w:rsidRPr="001662C6">
        <w:tab/>
        <w:t>PhyLayerParameters-v1430</w:t>
      </w:r>
      <w:r w:rsidRPr="001662C6">
        <w:tab/>
      </w:r>
      <w:r w:rsidRPr="001662C6">
        <w:tab/>
      </w:r>
      <w:r w:rsidRPr="001662C6">
        <w:tab/>
        <w:t>OPTIONAL,</w:t>
      </w:r>
    </w:p>
    <w:p w14:paraId="6F9C4607" w14:textId="77777777" w:rsidR="009D5726" w:rsidRPr="001662C6" w:rsidRDefault="009D5726" w:rsidP="009D5726">
      <w:pPr>
        <w:pStyle w:val="PL"/>
        <w:shd w:val="clear" w:color="auto" w:fill="E6E6E6"/>
      </w:pPr>
      <w:r w:rsidRPr="001662C6">
        <w:tab/>
        <w:t>mmtel-Parameters-r14</w:t>
      </w:r>
      <w:r w:rsidRPr="001662C6">
        <w:tab/>
      </w:r>
      <w:r w:rsidRPr="001662C6">
        <w:tab/>
      </w:r>
      <w:r w:rsidRPr="001662C6">
        <w:tab/>
      </w:r>
      <w:r w:rsidRPr="001662C6">
        <w:tab/>
        <w:t>MMTEL-Parameters-r14</w:t>
      </w:r>
      <w:r w:rsidRPr="001662C6">
        <w:tab/>
      </w:r>
      <w:r w:rsidRPr="001662C6">
        <w:tab/>
      </w:r>
      <w:r w:rsidRPr="001662C6">
        <w:tab/>
      </w:r>
      <w:r w:rsidRPr="001662C6">
        <w:tab/>
        <w:t>OPTIONAL</w:t>
      </w:r>
    </w:p>
    <w:p w14:paraId="59375E7F" w14:textId="77777777" w:rsidR="009D5726" w:rsidRPr="001662C6" w:rsidRDefault="009D5726" w:rsidP="009D5726">
      <w:pPr>
        <w:pStyle w:val="PL"/>
        <w:shd w:val="clear" w:color="auto" w:fill="E6E6E6"/>
      </w:pPr>
      <w:r w:rsidRPr="001662C6">
        <w:t>}</w:t>
      </w:r>
    </w:p>
    <w:p w14:paraId="3C3113F7" w14:textId="77777777" w:rsidR="009D5726" w:rsidRPr="001662C6" w:rsidRDefault="009D5726" w:rsidP="009D5726">
      <w:pPr>
        <w:pStyle w:val="PL"/>
        <w:shd w:val="clear" w:color="auto" w:fill="E6E6E6"/>
      </w:pPr>
    </w:p>
    <w:p w14:paraId="41D7BECD" w14:textId="77777777" w:rsidR="009D5726" w:rsidRPr="001662C6" w:rsidRDefault="009D5726" w:rsidP="009D5726">
      <w:pPr>
        <w:pStyle w:val="PL"/>
        <w:shd w:val="clear" w:color="auto" w:fill="E6E6E6"/>
      </w:pPr>
      <w:r w:rsidRPr="001662C6">
        <w:t>UE-EUTRA-CapabilityAddXDD-Mode-v1510 ::=</w:t>
      </w:r>
      <w:r w:rsidRPr="001662C6">
        <w:tab/>
        <w:t>SEQUENCE {</w:t>
      </w:r>
    </w:p>
    <w:p w14:paraId="0CBF90AC" w14:textId="77777777" w:rsidR="009D5726" w:rsidRPr="001662C6" w:rsidRDefault="009D5726" w:rsidP="009D5726">
      <w:pPr>
        <w:pStyle w:val="PL"/>
        <w:shd w:val="clear" w:color="auto" w:fill="E6E6E6"/>
      </w:pPr>
      <w:r w:rsidRPr="001662C6">
        <w:tab/>
        <w:t>pdcp-ParametersNR-r15</w:t>
      </w:r>
      <w:r w:rsidRPr="001662C6">
        <w:tab/>
      </w:r>
      <w:r w:rsidRPr="001662C6">
        <w:tab/>
      </w:r>
      <w:r w:rsidRPr="001662C6">
        <w:tab/>
      </w:r>
      <w:r w:rsidRPr="001662C6">
        <w:tab/>
      </w:r>
      <w:r w:rsidRPr="001662C6">
        <w:tab/>
      </w:r>
      <w:r w:rsidRPr="001662C6">
        <w:tab/>
        <w:t>PDCP-ParametersNR-r15</w:t>
      </w:r>
      <w:r w:rsidRPr="001662C6">
        <w:tab/>
      </w:r>
      <w:r w:rsidRPr="001662C6">
        <w:tab/>
        <w:t>OPTIONAL</w:t>
      </w:r>
    </w:p>
    <w:p w14:paraId="2C1DD3ED" w14:textId="77777777" w:rsidR="009D5726" w:rsidRPr="001662C6" w:rsidRDefault="009D5726" w:rsidP="009D5726">
      <w:pPr>
        <w:pStyle w:val="PL"/>
        <w:shd w:val="clear" w:color="auto" w:fill="E6E6E6"/>
      </w:pPr>
      <w:r w:rsidRPr="001662C6">
        <w:t>}</w:t>
      </w:r>
    </w:p>
    <w:p w14:paraId="0F5802D8" w14:textId="77777777" w:rsidR="009D5726" w:rsidRPr="001662C6" w:rsidRDefault="009D5726" w:rsidP="009D5726">
      <w:pPr>
        <w:pStyle w:val="PL"/>
        <w:shd w:val="clear" w:color="auto" w:fill="E6E6E6"/>
      </w:pPr>
    </w:p>
    <w:p w14:paraId="3E71C07B" w14:textId="77777777" w:rsidR="009D5726" w:rsidRPr="001662C6" w:rsidRDefault="009D5726" w:rsidP="009D5726">
      <w:pPr>
        <w:pStyle w:val="PL"/>
        <w:shd w:val="clear" w:color="auto" w:fill="E6E6E6"/>
      </w:pPr>
      <w:r w:rsidRPr="001662C6">
        <w:t>UE-EUTRA-CapabilityAddXDD-Mode-v1530 ::=</w:t>
      </w:r>
      <w:r w:rsidRPr="001662C6">
        <w:tab/>
        <w:t>SEQUENCE {</w:t>
      </w:r>
    </w:p>
    <w:p w14:paraId="2CF20860" w14:textId="77777777" w:rsidR="009D5726" w:rsidRPr="001662C6" w:rsidRDefault="009D5726" w:rsidP="009D5726">
      <w:pPr>
        <w:pStyle w:val="PL"/>
        <w:shd w:val="clear" w:color="auto" w:fill="E6E6E6"/>
      </w:pPr>
      <w:r w:rsidRPr="001662C6">
        <w:tab/>
        <w:t>neighCellSI-AcquisitionParameters-v1530</w:t>
      </w:r>
      <w:r w:rsidRPr="001662C6">
        <w:tab/>
        <w:t>NeighCellSI-AcquisitionParameters-v1530</w:t>
      </w:r>
      <w:r w:rsidRPr="001662C6">
        <w:tab/>
        <w:t>OPTIONAL,</w:t>
      </w:r>
    </w:p>
    <w:p w14:paraId="5C380E9C" w14:textId="77777777" w:rsidR="009D5726" w:rsidRPr="001662C6" w:rsidRDefault="009D5726" w:rsidP="009D5726">
      <w:pPr>
        <w:pStyle w:val="PL"/>
        <w:shd w:val="clear" w:color="auto" w:fill="E6E6E6"/>
      </w:pPr>
      <w:r w:rsidRPr="001662C6">
        <w:tab/>
        <w:t>reducedCP-Latency-r15</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D95584D" w14:textId="77777777" w:rsidR="009D5726" w:rsidRPr="001662C6" w:rsidRDefault="009D5726" w:rsidP="009D5726">
      <w:pPr>
        <w:pStyle w:val="PL"/>
        <w:shd w:val="clear" w:color="auto" w:fill="E6E6E6"/>
      </w:pPr>
      <w:r w:rsidRPr="001662C6">
        <w:t>}</w:t>
      </w:r>
    </w:p>
    <w:p w14:paraId="156975D1" w14:textId="77777777" w:rsidR="009D5726" w:rsidRPr="001662C6" w:rsidRDefault="009D5726" w:rsidP="009D5726">
      <w:pPr>
        <w:pStyle w:val="PL"/>
        <w:shd w:val="clear" w:color="auto" w:fill="E6E6E6"/>
      </w:pPr>
    </w:p>
    <w:p w14:paraId="09D97F83" w14:textId="77777777" w:rsidR="009D5726" w:rsidRPr="001662C6" w:rsidRDefault="009D5726" w:rsidP="009D5726">
      <w:pPr>
        <w:pStyle w:val="PL"/>
        <w:shd w:val="clear" w:color="auto" w:fill="E6E6E6"/>
      </w:pPr>
      <w:r w:rsidRPr="001662C6">
        <w:t>UE-EUTRA-CapabilityAddXDD-Mode-v1540 ::=</w:t>
      </w:r>
      <w:r w:rsidRPr="001662C6">
        <w:tab/>
        <w:t>SEQUENCE {</w:t>
      </w:r>
    </w:p>
    <w:p w14:paraId="77FD7AFC" w14:textId="77777777" w:rsidR="009D5726" w:rsidRPr="001662C6" w:rsidRDefault="009D5726" w:rsidP="009D5726">
      <w:pPr>
        <w:pStyle w:val="PL"/>
        <w:shd w:val="clear" w:color="auto" w:fill="E6E6E6"/>
      </w:pPr>
      <w:r w:rsidRPr="001662C6">
        <w:tab/>
        <w:t>eutra-5GC-Parameters-r15</w:t>
      </w:r>
      <w:r w:rsidRPr="001662C6">
        <w:tab/>
      </w:r>
      <w:r w:rsidRPr="001662C6">
        <w:tab/>
      </w:r>
      <w:r w:rsidRPr="001662C6">
        <w:tab/>
      </w:r>
      <w:r w:rsidRPr="001662C6">
        <w:tab/>
      </w:r>
      <w:r w:rsidRPr="001662C6">
        <w:tab/>
        <w:t>EUTRA-5GC-Parameters-r15</w:t>
      </w:r>
      <w:r w:rsidRPr="001662C6">
        <w:tab/>
      </w:r>
      <w:r w:rsidRPr="001662C6">
        <w:tab/>
        <w:t>OPTIONAL,</w:t>
      </w:r>
    </w:p>
    <w:p w14:paraId="526410CE" w14:textId="77777777" w:rsidR="009D5726" w:rsidRPr="001662C6" w:rsidRDefault="009D5726" w:rsidP="009D5726">
      <w:pPr>
        <w:pStyle w:val="PL"/>
        <w:shd w:val="clear" w:color="auto" w:fill="E6E6E6"/>
      </w:pPr>
      <w:r w:rsidRPr="001662C6">
        <w:tab/>
        <w:t>irat-ParametersNR-v1540</w:t>
      </w:r>
      <w:r w:rsidRPr="001662C6">
        <w:tab/>
      </w:r>
      <w:r w:rsidRPr="001662C6">
        <w:tab/>
      </w:r>
      <w:r w:rsidRPr="001662C6">
        <w:tab/>
      </w:r>
      <w:r w:rsidRPr="001662C6">
        <w:tab/>
      </w:r>
      <w:r w:rsidRPr="001662C6">
        <w:tab/>
      </w:r>
      <w:r w:rsidRPr="001662C6">
        <w:tab/>
        <w:t>IRAT-ParametersNR-v1540</w:t>
      </w:r>
      <w:r w:rsidRPr="001662C6">
        <w:tab/>
      </w:r>
      <w:r w:rsidRPr="001662C6">
        <w:tab/>
      </w:r>
      <w:r w:rsidRPr="001662C6">
        <w:tab/>
        <w:t>OPTIONAL</w:t>
      </w:r>
    </w:p>
    <w:p w14:paraId="63E58108" w14:textId="77777777" w:rsidR="009D5726" w:rsidRPr="001662C6" w:rsidRDefault="009D5726" w:rsidP="009D5726">
      <w:pPr>
        <w:pStyle w:val="PL"/>
        <w:shd w:val="clear" w:color="auto" w:fill="E6E6E6"/>
      </w:pPr>
      <w:r w:rsidRPr="001662C6">
        <w:t>}</w:t>
      </w:r>
    </w:p>
    <w:p w14:paraId="7693F3B5" w14:textId="77777777" w:rsidR="009D5726" w:rsidRPr="001662C6" w:rsidRDefault="009D5726" w:rsidP="009D5726">
      <w:pPr>
        <w:pStyle w:val="PL"/>
        <w:shd w:val="clear" w:color="auto" w:fill="E6E6E6"/>
      </w:pPr>
    </w:p>
    <w:p w14:paraId="24F964DC" w14:textId="77777777" w:rsidR="009D5726" w:rsidRPr="001662C6" w:rsidRDefault="009D5726" w:rsidP="009D5726">
      <w:pPr>
        <w:pStyle w:val="PL"/>
        <w:shd w:val="clear" w:color="auto" w:fill="E6E6E6"/>
      </w:pPr>
      <w:r w:rsidRPr="001662C6">
        <w:t>UE-EUTRA-CapabilityAddXDD-Mode-v1550 ::=</w:t>
      </w:r>
      <w:r w:rsidRPr="001662C6">
        <w:tab/>
        <w:t>SEQUENCE {</w:t>
      </w:r>
    </w:p>
    <w:p w14:paraId="0E9F1A60" w14:textId="77777777" w:rsidR="009D5726" w:rsidRPr="001662C6" w:rsidRDefault="009D5726" w:rsidP="009D5726">
      <w:pPr>
        <w:pStyle w:val="PL"/>
        <w:shd w:val="clear" w:color="auto" w:fill="E6E6E6"/>
      </w:pPr>
      <w:r w:rsidRPr="001662C6">
        <w:lastRenderedPageBreak/>
        <w:tab/>
        <w:t>neighCellSI-AcquisitionParameters-v1550</w:t>
      </w:r>
      <w:r w:rsidRPr="001662C6">
        <w:tab/>
        <w:t>NeighCellSI-AcquisitionParameters-v1550</w:t>
      </w:r>
      <w:r w:rsidRPr="001662C6">
        <w:tab/>
        <w:t>OPTIONAL</w:t>
      </w:r>
    </w:p>
    <w:p w14:paraId="08C38F2C" w14:textId="77777777" w:rsidR="009D5726" w:rsidRPr="001662C6" w:rsidRDefault="009D5726" w:rsidP="009D5726">
      <w:pPr>
        <w:pStyle w:val="PL"/>
        <w:shd w:val="clear" w:color="auto" w:fill="E6E6E6"/>
      </w:pPr>
      <w:r w:rsidRPr="001662C6">
        <w:t>}</w:t>
      </w:r>
    </w:p>
    <w:p w14:paraId="51584A99" w14:textId="77777777" w:rsidR="009D5726" w:rsidRPr="001662C6" w:rsidRDefault="009D5726" w:rsidP="009D5726">
      <w:pPr>
        <w:pStyle w:val="PL"/>
        <w:shd w:val="clear" w:color="auto" w:fill="E6E6E6"/>
      </w:pPr>
    </w:p>
    <w:p w14:paraId="4332B197" w14:textId="77777777" w:rsidR="009D5726" w:rsidRPr="001662C6" w:rsidRDefault="009D5726" w:rsidP="009D5726">
      <w:pPr>
        <w:pStyle w:val="PL"/>
        <w:shd w:val="clear" w:color="auto" w:fill="E6E6E6"/>
      </w:pPr>
      <w:r w:rsidRPr="001662C6">
        <w:t>UE-EUTRA-CapabilityAddXDD-Mode-v1560 ::=</w:t>
      </w:r>
      <w:r w:rsidRPr="001662C6">
        <w:tab/>
        <w:t>SEQUENCE {</w:t>
      </w:r>
    </w:p>
    <w:p w14:paraId="0AD3B7D0" w14:textId="77777777" w:rsidR="009D5726" w:rsidRPr="001662C6" w:rsidRDefault="009D5726" w:rsidP="009D5726">
      <w:pPr>
        <w:pStyle w:val="PL"/>
        <w:shd w:val="clear" w:color="auto" w:fill="E6E6E6"/>
      </w:pPr>
      <w:r w:rsidRPr="001662C6">
        <w:tab/>
        <w:t>pdcp-ParametersNR-v1560</w:t>
      </w:r>
      <w:r w:rsidRPr="001662C6">
        <w:tab/>
      </w:r>
      <w:r w:rsidRPr="001662C6">
        <w:tab/>
      </w:r>
      <w:r w:rsidRPr="001662C6">
        <w:tab/>
      </w:r>
      <w:r w:rsidRPr="001662C6">
        <w:tab/>
      </w:r>
      <w:r w:rsidRPr="001662C6">
        <w:tab/>
        <w:t>PDCP-ParametersNR-v1560</w:t>
      </w:r>
    </w:p>
    <w:p w14:paraId="773F64C0" w14:textId="77777777" w:rsidR="009D5726" w:rsidRPr="001662C6" w:rsidRDefault="009D5726" w:rsidP="009D5726">
      <w:pPr>
        <w:pStyle w:val="PL"/>
        <w:shd w:val="clear" w:color="auto" w:fill="E6E6E6"/>
      </w:pPr>
      <w:r w:rsidRPr="001662C6">
        <w:t>}</w:t>
      </w:r>
    </w:p>
    <w:p w14:paraId="560910CF" w14:textId="77777777" w:rsidR="009D5726" w:rsidRPr="001662C6" w:rsidRDefault="009D5726" w:rsidP="009D5726">
      <w:pPr>
        <w:pStyle w:val="PL"/>
        <w:shd w:val="clear" w:color="auto" w:fill="E6E6E6"/>
      </w:pPr>
    </w:p>
    <w:p w14:paraId="34D6C72B" w14:textId="77777777" w:rsidR="009D5726" w:rsidRPr="001662C6" w:rsidRDefault="009D5726" w:rsidP="009D5726">
      <w:pPr>
        <w:pStyle w:val="PL"/>
        <w:shd w:val="clear" w:color="auto" w:fill="E6E6E6"/>
      </w:pPr>
    </w:p>
    <w:p w14:paraId="2EA37AAA" w14:textId="77777777" w:rsidR="009D5726" w:rsidRPr="001662C6" w:rsidRDefault="009D5726" w:rsidP="009D5726">
      <w:pPr>
        <w:pStyle w:val="PL"/>
        <w:shd w:val="clear" w:color="auto" w:fill="E6E6E6"/>
      </w:pPr>
      <w:r w:rsidRPr="001662C6">
        <w:t>UE-EUTRA-CapabilityAddXDD-Mode-v15a0 ::=</w:t>
      </w:r>
      <w:r w:rsidRPr="001662C6">
        <w:tab/>
        <w:t>SEQUENCE {</w:t>
      </w:r>
    </w:p>
    <w:p w14:paraId="50A58E85" w14:textId="77777777" w:rsidR="009D5726" w:rsidRPr="001662C6" w:rsidRDefault="009D5726" w:rsidP="009D5726">
      <w:pPr>
        <w:pStyle w:val="PL"/>
        <w:shd w:val="clear" w:color="auto" w:fill="E6E6E6"/>
      </w:pPr>
      <w:r w:rsidRPr="001662C6">
        <w:tab/>
        <w:t>phyLayerParameters-v1530</w:t>
      </w:r>
      <w:r w:rsidRPr="001662C6">
        <w:tab/>
      </w:r>
      <w:r w:rsidRPr="001662C6">
        <w:tab/>
      </w:r>
      <w:r w:rsidRPr="001662C6">
        <w:tab/>
      </w:r>
      <w:r w:rsidRPr="001662C6">
        <w:tab/>
        <w:t>PhyLayerParameters-v1530</w:t>
      </w:r>
      <w:r w:rsidRPr="001662C6">
        <w:tab/>
      </w:r>
      <w:r w:rsidRPr="001662C6">
        <w:tab/>
      </w:r>
      <w:r w:rsidRPr="001662C6">
        <w:tab/>
      </w:r>
      <w:r w:rsidRPr="001662C6">
        <w:tab/>
        <w:t>OPTIONAL,</w:t>
      </w:r>
    </w:p>
    <w:p w14:paraId="7A595815" w14:textId="77777777" w:rsidR="009D5726" w:rsidRPr="001662C6" w:rsidRDefault="009D5726" w:rsidP="009D5726">
      <w:pPr>
        <w:pStyle w:val="PL"/>
        <w:shd w:val="clear" w:color="auto" w:fill="E6E6E6"/>
      </w:pPr>
      <w:r w:rsidRPr="001662C6">
        <w:tab/>
        <w:t>phyLayerParameters-v1540</w:t>
      </w:r>
      <w:r w:rsidRPr="001662C6">
        <w:tab/>
      </w:r>
      <w:r w:rsidRPr="001662C6">
        <w:tab/>
      </w:r>
      <w:r w:rsidRPr="001662C6">
        <w:tab/>
      </w:r>
      <w:r w:rsidRPr="001662C6">
        <w:tab/>
        <w:t>PhyLayerParameters-v1540</w:t>
      </w:r>
      <w:r w:rsidRPr="001662C6">
        <w:tab/>
      </w:r>
      <w:r w:rsidRPr="001662C6">
        <w:tab/>
      </w:r>
      <w:r w:rsidRPr="001662C6">
        <w:tab/>
      </w:r>
      <w:r w:rsidRPr="001662C6">
        <w:tab/>
        <w:t>OPTIONAL,</w:t>
      </w:r>
    </w:p>
    <w:p w14:paraId="509520AE" w14:textId="77777777" w:rsidR="009D5726" w:rsidRPr="001662C6" w:rsidRDefault="009D5726" w:rsidP="009D5726">
      <w:pPr>
        <w:pStyle w:val="PL"/>
        <w:shd w:val="clear" w:color="auto" w:fill="E6E6E6"/>
      </w:pPr>
      <w:r w:rsidRPr="001662C6">
        <w:tab/>
        <w:t>phyLayerParameters-v1550</w:t>
      </w:r>
      <w:r w:rsidRPr="001662C6">
        <w:tab/>
      </w:r>
      <w:r w:rsidRPr="001662C6">
        <w:tab/>
      </w:r>
      <w:r w:rsidRPr="001662C6">
        <w:tab/>
      </w:r>
      <w:r w:rsidRPr="001662C6">
        <w:tab/>
        <w:t>PhyLayerParameters-v1550</w:t>
      </w:r>
      <w:r w:rsidRPr="001662C6">
        <w:tab/>
      </w:r>
      <w:r w:rsidRPr="001662C6">
        <w:tab/>
      </w:r>
      <w:r w:rsidRPr="001662C6">
        <w:tab/>
      </w:r>
      <w:r w:rsidRPr="001662C6">
        <w:tab/>
        <w:t>OPTIONAL,</w:t>
      </w:r>
    </w:p>
    <w:p w14:paraId="04138137" w14:textId="77777777" w:rsidR="009D5726" w:rsidRPr="001662C6" w:rsidRDefault="009D5726" w:rsidP="009D5726">
      <w:pPr>
        <w:pStyle w:val="PL"/>
        <w:shd w:val="clear" w:color="auto" w:fill="E6E6E6"/>
      </w:pPr>
      <w:r w:rsidRPr="001662C6">
        <w:tab/>
        <w:t>neighCellSI-AcquisitionParameters-v15a0</w:t>
      </w:r>
      <w:r w:rsidRPr="001662C6">
        <w:tab/>
        <w:t>NeighCellSI-AcquisitionParameters-v15a0</w:t>
      </w:r>
    </w:p>
    <w:p w14:paraId="7B50D1D3" w14:textId="77777777" w:rsidR="009D5726" w:rsidRPr="001662C6" w:rsidRDefault="009D5726" w:rsidP="009D5726">
      <w:pPr>
        <w:pStyle w:val="PL"/>
        <w:shd w:val="clear" w:color="auto" w:fill="E6E6E6"/>
      </w:pPr>
      <w:r w:rsidRPr="001662C6">
        <w:t>}</w:t>
      </w:r>
    </w:p>
    <w:p w14:paraId="668E8A5B" w14:textId="77777777" w:rsidR="009D5726" w:rsidRPr="001662C6" w:rsidRDefault="009D5726" w:rsidP="009D5726">
      <w:pPr>
        <w:pStyle w:val="PL"/>
        <w:shd w:val="clear" w:color="auto" w:fill="E6E6E6"/>
      </w:pPr>
    </w:p>
    <w:p w14:paraId="055EA4E5" w14:textId="77777777" w:rsidR="009D5726" w:rsidRPr="001662C6" w:rsidRDefault="009D5726" w:rsidP="009D5726">
      <w:pPr>
        <w:pStyle w:val="PL"/>
        <w:shd w:val="clear" w:color="auto" w:fill="E6E6E6"/>
      </w:pPr>
      <w:r w:rsidRPr="001662C6">
        <w:t>UE-EUTRA-CapabilityAddXDD-Mode-v1610 ::= SEQUENCE {</w:t>
      </w:r>
    </w:p>
    <w:p w14:paraId="1AE8A4E2" w14:textId="77777777" w:rsidR="009D5726" w:rsidRPr="001662C6" w:rsidRDefault="009D5726" w:rsidP="009D5726">
      <w:pPr>
        <w:pStyle w:val="PL"/>
        <w:shd w:val="clear" w:color="auto" w:fill="E6E6E6"/>
      </w:pPr>
      <w:r w:rsidRPr="001662C6">
        <w:tab/>
        <w:t>phyLayerParameters-v1610</w:t>
      </w:r>
      <w:r w:rsidRPr="001662C6">
        <w:tab/>
      </w:r>
      <w:r w:rsidRPr="001662C6">
        <w:tab/>
      </w:r>
      <w:r w:rsidRPr="001662C6">
        <w:tab/>
      </w:r>
      <w:r w:rsidRPr="001662C6">
        <w:tab/>
      </w:r>
      <w:r w:rsidRPr="001662C6">
        <w:tab/>
        <w:t>PhyLayerParameters-v1610</w:t>
      </w:r>
      <w:r w:rsidRPr="001662C6">
        <w:tab/>
      </w:r>
      <w:r w:rsidRPr="001662C6">
        <w:tab/>
      </w:r>
      <w:r w:rsidRPr="001662C6">
        <w:tab/>
      </w:r>
      <w:r w:rsidRPr="001662C6">
        <w:tab/>
        <w:t>OPTIONAL,</w:t>
      </w:r>
    </w:p>
    <w:p w14:paraId="6A0A34B6" w14:textId="77777777" w:rsidR="009D5726" w:rsidRPr="001662C6" w:rsidRDefault="009D5726" w:rsidP="009D5726">
      <w:pPr>
        <w:pStyle w:val="PL"/>
        <w:shd w:val="clear" w:color="auto" w:fill="E6E6E6"/>
      </w:pPr>
      <w:r w:rsidRPr="001662C6">
        <w:tab/>
        <w:t>pur-Parameters-r16</w:t>
      </w:r>
      <w:r w:rsidRPr="001662C6">
        <w:tab/>
      </w:r>
      <w:r w:rsidRPr="001662C6">
        <w:tab/>
      </w:r>
      <w:r w:rsidRPr="001662C6">
        <w:tab/>
      </w:r>
      <w:r w:rsidRPr="001662C6">
        <w:tab/>
      </w:r>
      <w:r w:rsidRPr="001662C6">
        <w:tab/>
      </w:r>
      <w:r w:rsidRPr="001662C6">
        <w:tab/>
      </w:r>
      <w:r w:rsidRPr="001662C6">
        <w:tab/>
        <w:t>PUR-Parameters-r16</w:t>
      </w:r>
      <w:r w:rsidRPr="001662C6">
        <w:tab/>
      </w:r>
      <w:r w:rsidRPr="001662C6">
        <w:tab/>
      </w:r>
      <w:r w:rsidRPr="001662C6">
        <w:tab/>
      </w:r>
      <w:r w:rsidRPr="001662C6">
        <w:tab/>
      </w:r>
      <w:r w:rsidRPr="001662C6">
        <w:tab/>
      </w:r>
      <w:r w:rsidRPr="001662C6">
        <w:tab/>
        <w:t>OPTIONAL,</w:t>
      </w:r>
    </w:p>
    <w:p w14:paraId="24951651" w14:textId="77777777" w:rsidR="009D5726" w:rsidRPr="001662C6" w:rsidRDefault="009D5726" w:rsidP="009D5726">
      <w:pPr>
        <w:pStyle w:val="PL"/>
        <w:shd w:val="clear" w:color="auto" w:fill="E6E6E6"/>
      </w:pPr>
      <w:r w:rsidRPr="001662C6">
        <w:tab/>
        <w:t>measParameters-v1610</w:t>
      </w:r>
      <w:r w:rsidRPr="001662C6">
        <w:tab/>
      </w:r>
      <w:r w:rsidRPr="001662C6">
        <w:tab/>
      </w:r>
      <w:r w:rsidRPr="001662C6">
        <w:tab/>
      </w:r>
      <w:r w:rsidRPr="001662C6">
        <w:tab/>
      </w:r>
      <w:r w:rsidRPr="001662C6">
        <w:tab/>
      </w:r>
      <w:r w:rsidRPr="001662C6">
        <w:tab/>
        <w:t>MeasParameters-v1610</w:t>
      </w:r>
      <w:r w:rsidRPr="001662C6">
        <w:tab/>
      </w:r>
      <w:r w:rsidRPr="001662C6">
        <w:tab/>
      </w:r>
      <w:r w:rsidRPr="001662C6">
        <w:tab/>
      </w:r>
      <w:r w:rsidRPr="001662C6">
        <w:tab/>
      </w:r>
      <w:r w:rsidRPr="001662C6">
        <w:tab/>
        <w:t>OPTIONAL,</w:t>
      </w:r>
    </w:p>
    <w:p w14:paraId="0685DFFF" w14:textId="77777777" w:rsidR="009D5726" w:rsidRPr="001662C6" w:rsidRDefault="009D5726" w:rsidP="009D5726">
      <w:pPr>
        <w:pStyle w:val="PL"/>
        <w:shd w:val="clear" w:color="auto" w:fill="E6E6E6"/>
      </w:pPr>
      <w:r w:rsidRPr="001662C6">
        <w:tab/>
        <w:t>eutra-5GC-Parameters-v1610</w:t>
      </w:r>
      <w:r w:rsidRPr="001662C6">
        <w:tab/>
      </w:r>
      <w:r w:rsidRPr="001662C6">
        <w:tab/>
      </w:r>
      <w:r w:rsidRPr="001662C6">
        <w:tab/>
      </w:r>
      <w:r w:rsidRPr="001662C6">
        <w:tab/>
      </w:r>
      <w:r w:rsidRPr="001662C6">
        <w:tab/>
        <w:t>EUTRA-5GC-Parameters-v1610</w:t>
      </w:r>
      <w:r w:rsidRPr="001662C6">
        <w:tab/>
      </w:r>
      <w:r w:rsidRPr="001662C6">
        <w:tab/>
      </w:r>
      <w:r w:rsidRPr="001662C6">
        <w:tab/>
      </w:r>
      <w:r w:rsidRPr="001662C6">
        <w:tab/>
        <w:t>OPTIONAL,</w:t>
      </w:r>
    </w:p>
    <w:p w14:paraId="58EEE073" w14:textId="77777777" w:rsidR="009D5726" w:rsidRPr="001662C6" w:rsidRDefault="009D5726" w:rsidP="009D5726">
      <w:pPr>
        <w:pStyle w:val="PL"/>
        <w:shd w:val="clear" w:color="auto" w:fill="E6E6E6"/>
      </w:pPr>
      <w:r w:rsidRPr="001662C6">
        <w:tab/>
        <w:t>irat-ParametersNR-v1610</w:t>
      </w:r>
      <w:r w:rsidRPr="001662C6">
        <w:tab/>
      </w:r>
      <w:r w:rsidRPr="001662C6">
        <w:tab/>
      </w:r>
      <w:r w:rsidRPr="001662C6">
        <w:tab/>
      </w:r>
      <w:r w:rsidRPr="001662C6">
        <w:tab/>
      </w:r>
      <w:r w:rsidRPr="001662C6">
        <w:tab/>
      </w:r>
      <w:r w:rsidRPr="001662C6">
        <w:tab/>
        <w:t>IRAT-ParametersNR-v1610</w:t>
      </w:r>
      <w:r w:rsidRPr="001662C6">
        <w:tab/>
      </w:r>
      <w:r w:rsidRPr="001662C6">
        <w:tab/>
      </w:r>
      <w:r w:rsidRPr="001662C6">
        <w:tab/>
      </w:r>
      <w:r w:rsidRPr="001662C6">
        <w:tab/>
      </w:r>
      <w:r w:rsidRPr="001662C6">
        <w:tab/>
        <w:t>OPTIONAL,</w:t>
      </w:r>
    </w:p>
    <w:p w14:paraId="5F257910" w14:textId="77777777" w:rsidR="009D5726" w:rsidRPr="001662C6" w:rsidRDefault="009D5726" w:rsidP="009D5726">
      <w:pPr>
        <w:pStyle w:val="PL"/>
        <w:shd w:val="clear" w:color="auto" w:fill="E6E6E6"/>
      </w:pPr>
      <w:r w:rsidRPr="001662C6">
        <w:tab/>
        <w:t>neighCellSI-AcquisitionParameters-v1610</w:t>
      </w:r>
      <w:r w:rsidRPr="001662C6">
        <w:tab/>
      </w:r>
      <w:r w:rsidRPr="001662C6">
        <w:tab/>
        <w:t>NeighCellSI-AcquisitionParameters-v1610</w:t>
      </w:r>
      <w:r w:rsidRPr="001662C6">
        <w:tab/>
        <w:t>OPTIONAL,</w:t>
      </w:r>
    </w:p>
    <w:p w14:paraId="3BA23A1F" w14:textId="77777777" w:rsidR="009D5726" w:rsidRPr="001662C6" w:rsidRDefault="009D5726" w:rsidP="009D5726">
      <w:pPr>
        <w:pStyle w:val="PL"/>
        <w:shd w:val="clear" w:color="auto" w:fill="E6E6E6"/>
      </w:pPr>
      <w:r w:rsidRPr="001662C6">
        <w:tab/>
        <w:t>mobilityParameters-v1610</w:t>
      </w:r>
      <w:r w:rsidRPr="001662C6">
        <w:tab/>
      </w:r>
      <w:r w:rsidRPr="001662C6">
        <w:tab/>
      </w:r>
      <w:r w:rsidRPr="001662C6">
        <w:tab/>
      </w:r>
      <w:r w:rsidRPr="001662C6">
        <w:tab/>
      </w:r>
      <w:r w:rsidRPr="001662C6">
        <w:tab/>
        <w:t>MobilityParameters-v1610</w:t>
      </w:r>
      <w:r w:rsidRPr="001662C6">
        <w:tab/>
      </w:r>
      <w:r w:rsidRPr="001662C6">
        <w:tab/>
      </w:r>
      <w:r w:rsidRPr="001662C6">
        <w:tab/>
      </w:r>
      <w:r w:rsidRPr="001662C6">
        <w:tab/>
        <w:t>OPTIONAL</w:t>
      </w:r>
    </w:p>
    <w:p w14:paraId="599C92E6" w14:textId="77777777" w:rsidR="009D5726" w:rsidRPr="001662C6" w:rsidRDefault="009D5726" w:rsidP="009D5726">
      <w:pPr>
        <w:pStyle w:val="PL"/>
        <w:shd w:val="clear" w:color="auto" w:fill="E6E6E6"/>
      </w:pPr>
      <w:r w:rsidRPr="001662C6">
        <w:t>}</w:t>
      </w:r>
    </w:p>
    <w:p w14:paraId="66BC6103" w14:textId="77777777" w:rsidR="009D5726" w:rsidRPr="001662C6" w:rsidRDefault="009D5726" w:rsidP="009D5726">
      <w:pPr>
        <w:pStyle w:val="PL"/>
        <w:shd w:val="clear" w:color="auto" w:fill="E6E6E6"/>
      </w:pPr>
    </w:p>
    <w:p w14:paraId="63E299A9" w14:textId="77777777" w:rsidR="009D5726" w:rsidRPr="001662C6" w:rsidRDefault="009D5726" w:rsidP="009D5726">
      <w:pPr>
        <w:pStyle w:val="PL"/>
        <w:shd w:val="clear" w:color="auto" w:fill="E6E6E6"/>
      </w:pPr>
      <w:r w:rsidRPr="001662C6">
        <w:t>UE-EUTRA-CapabilityAddXDD-Mode-v1630 ::= SEQUENCE {</w:t>
      </w:r>
    </w:p>
    <w:p w14:paraId="072DE5FA" w14:textId="77777777" w:rsidR="009D5726" w:rsidRPr="001662C6" w:rsidRDefault="009D5726" w:rsidP="009D5726">
      <w:pPr>
        <w:pStyle w:val="PL"/>
        <w:shd w:val="clear" w:color="auto" w:fill="E6E6E6"/>
      </w:pPr>
      <w:r w:rsidRPr="001662C6">
        <w:tab/>
        <w:t>measParameters-v1630</w:t>
      </w:r>
      <w:r w:rsidRPr="001662C6">
        <w:tab/>
      </w:r>
      <w:r w:rsidRPr="001662C6">
        <w:tab/>
      </w:r>
      <w:r w:rsidRPr="001662C6">
        <w:tab/>
      </w:r>
      <w:r w:rsidRPr="001662C6">
        <w:tab/>
      </w:r>
      <w:r w:rsidRPr="001662C6">
        <w:tab/>
      </w:r>
      <w:r w:rsidRPr="001662C6">
        <w:tab/>
        <w:t>MeasParameters-v1630</w:t>
      </w:r>
    </w:p>
    <w:p w14:paraId="06DC6BC9" w14:textId="77777777" w:rsidR="009D5726" w:rsidRPr="001662C6" w:rsidRDefault="009D5726" w:rsidP="009D5726">
      <w:pPr>
        <w:pStyle w:val="PL"/>
        <w:shd w:val="clear" w:color="auto" w:fill="E6E6E6"/>
      </w:pPr>
      <w:r w:rsidRPr="001662C6">
        <w:t>}</w:t>
      </w:r>
    </w:p>
    <w:p w14:paraId="511FA7D4" w14:textId="77777777" w:rsidR="009D5726" w:rsidRPr="001662C6" w:rsidRDefault="009D5726" w:rsidP="009D5726">
      <w:pPr>
        <w:pStyle w:val="PL"/>
        <w:shd w:val="clear" w:color="auto" w:fill="E6E6E6"/>
      </w:pPr>
    </w:p>
    <w:p w14:paraId="4676577E" w14:textId="77777777" w:rsidR="009D5726" w:rsidRPr="001662C6" w:rsidRDefault="009D5726" w:rsidP="009D5726">
      <w:pPr>
        <w:pStyle w:val="PL"/>
        <w:shd w:val="clear" w:color="auto" w:fill="E6E6E6"/>
      </w:pPr>
      <w:r w:rsidRPr="001662C6">
        <w:t>AccessStratumRelease ::=</w:t>
      </w:r>
      <w:r w:rsidRPr="001662C6">
        <w:tab/>
      </w:r>
      <w:r w:rsidRPr="001662C6">
        <w:tab/>
      </w:r>
      <w:r w:rsidRPr="001662C6">
        <w:tab/>
        <w:t>ENUMERATED {</w:t>
      </w:r>
    </w:p>
    <w:p w14:paraId="450750B1"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rel8, rel9, rel10, rel11, rel12, rel13,</w:t>
      </w:r>
    </w:p>
    <w:p w14:paraId="44AF80EC"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rel14, rel15, ..., rel16}</w:t>
      </w:r>
    </w:p>
    <w:p w14:paraId="1BF1C9C9" w14:textId="77777777" w:rsidR="009D5726" w:rsidRPr="001662C6" w:rsidRDefault="009D5726" w:rsidP="009D5726">
      <w:pPr>
        <w:pStyle w:val="PL"/>
        <w:shd w:val="clear" w:color="auto" w:fill="E6E6E6"/>
      </w:pPr>
    </w:p>
    <w:p w14:paraId="25D6D4A6" w14:textId="77777777" w:rsidR="009D5726" w:rsidRPr="001662C6" w:rsidRDefault="009D5726" w:rsidP="009D5726">
      <w:pPr>
        <w:pStyle w:val="PL"/>
        <w:shd w:val="clear" w:color="auto" w:fill="E6E6E6"/>
      </w:pPr>
      <w:r w:rsidRPr="001662C6">
        <w:t>FeatureSetsEUTRA-r15 ::=</w:t>
      </w:r>
      <w:r w:rsidRPr="001662C6">
        <w:tab/>
        <w:t>SEQUENCE {</w:t>
      </w:r>
    </w:p>
    <w:p w14:paraId="3DA8B9B9" w14:textId="77777777" w:rsidR="009D5726" w:rsidRPr="001662C6" w:rsidRDefault="009D5726" w:rsidP="009D5726">
      <w:pPr>
        <w:pStyle w:val="PL"/>
        <w:shd w:val="clear" w:color="auto" w:fill="E6E6E6"/>
      </w:pPr>
      <w:r w:rsidRPr="001662C6">
        <w:tab/>
        <w:t>featureSetsDL-r15</w:t>
      </w:r>
      <w:r w:rsidRPr="001662C6">
        <w:tab/>
      </w:r>
      <w:r w:rsidRPr="001662C6">
        <w:tab/>
      </w:r>
      <w:r w:rsidRPr="001662C6">
        <w:tab/>
        <w:t>SEQUENCE (SIZE (1..maxFeatureSets-r15)) OF FeatureSetDL-r15</w:t>
      </w:r>
      <w:r w:rsidRPr="001662C6">
        <w:tab/>
      </w:r>
      <w:r w:rsidRPr="001662C6">
        <w:tab/>
        <w:t>OPTIONAL,</w:t>
      </w:r>
    </w:p>
    <w:p w14:paraId="0CE9CABF" w14:textId="77777777" w:rsidR="009D5726" w:rsidRPr="001662C6" w:rsidRDefault="009D5726" w:rsidP="009D5726">
      <w:pPr>
        <w:pStyle w:val="PL"/>
        <w:shd w:val="clear" w:color="auto" w:fill="E6E6E6"/>
      </w:pPr>
      <w:r w:rsidRPr="001662C6">
        <w:tab/>
        <w:t>featureSetsDL-PerCC-r15</w:t>
      </w:r>
      <w:r w:rsidRPr="001662C6">
        <w:tab/>
      </w:r>
      <w:r w:rsidRPr="001662C6">
        <w:tab/>
        <w:t>SEQUENCE (SIZE (1..maxPerCC-FeatureSets-r15)) OF FeatureSetDL-PerCC-r15</w:t>
      </w:r>
      <w:r w:rsidRPr="001662C6">
        <w:tab/>
      </w:r>
      <w:r w:rsidRPr="001662C6">
        <w:tab/>
        <w:t>OPTIONAL,</w:t>
      </w:r>
    </w:p>
    <w:p w14:paraId="0013C161" w14:textId="77777777" w:rsidR="009D5726" w:rsidRPr="001662C6" w:rsidRDefault="009D5726" w:rsidP="009D5726">
      <w:pPr>
        <w:pStyle w:val="PL"/>
        <w:shd w:val="clear" w:color="auto" w:fill="E6E6E6"/>
      </w:pPr>
      <w:r w:rsidRPr="001662C6">
        <w:tab/>
        <w:t>featureSetsUL-r15</w:t>
      </w:r>
      <w:r w:rsidRPr="001662C6">
        <w:tab/>
      </w:r>
      <w:r w:rsidRPr="001662C6">
        <w:tab/>
      </w:r>
      <w:r w:rsidRPr="001662C6">
        <w:tab/>
        <w:t>SEQUENCE (SIZE (1..maxFeatureSets-r15)) OF FeatureSetUL-r15</w:t>
      </w:r>
      <w:r w:rsidRPr="001662C6">
        <w:tab/>
      </w:r>
      <w:r w:rsidRPr="001662C6">
        <w:tab/>
        <w:t>OPTIONAL,</w:t>
      </w:r>
    </w:p>
    <w:p w14:paraId="10EE5E5D" w14:textId="77777777" w:rsidR="009D5726" w:rsidRPr="001662C6" w:rsidRDefault="009D5726" w:rsidP="009D5726">
      <w:pPr>
        <w:pStyle w:val="PL"/>
        <w:shd w:val="clear" w:color="auto" w:fill="E6E6E6"/>
      </w:pPr>
      <w:r w:rsidRPr="001662C6">
        <w:tab/>
        <w:t>featureSetsUL-PerCC-r15</w:t>
      </w:r>
      <w:r w:rsidRPr="001662C6">
        <w:tab/>
      </w:r>
      <w:r w:rsidRPr="001662C6">
        <w:tab/>
        <w:t>SEQUENCE (SIZE (1..maxPerCC-FeatureSets-r15)) OF FeatureSetUL-PerCC-r15</w:t>
      </w:r>
      <w:r w:rsidRPr="001662C6">
        <w:tab/>
      </w:r>
      <w:r w:rsidRPr="001662C6">
        <w:tab/>
        <w:t>OPTIONAL,</w:t>
      </w:r>
    </w:p>
    <w:p w14:paraId="23A6CB23" w14:textId="77777777" w:rsidR="009D5726" w:rsidRPr="001662C6" w:rsidRDefault="009D5726" w:rsidP="009D5726">
      <w:pPr>
        <w:pStyle w:val="PL"/>
        <w:shd w:val="clear" w:color="auto" w:fill="E6E6E6"/>
      </w:pPr>
      <w:r w:rsidRPr="001662C6">
        <w:tab/>
        <w:t>...,</w:t>
      </w:r>
    </w:p>
    <w:p w14:paraId="50CBCB6F" w14:textId="77777777" w:rsidR="009D5726" w:rsidRPr="001662C6" w:rsidRDefault="009D5726" w:rsidP="009D5726">
      <w:pPr>
        <w:pStyle w:val="PL"/>
        <w:shd w:val="clear" w:color="auto" w:fill="E6E6E6"/>
      </w:pPr>
      <w:r w:rsidRPr="001662C6">
        <w:tab/>
        <w:t>[[</w:t>
      </w:r>
      <w:r w:rsidRPr="001662C6">
        <w:tab/>
        <w:t>featureSetsDL-v1550</w:t>
      </w:r>
      <w:r w:rsidRPr="001662C6">
        <w:tab/>
      </w:r>
      <w:r w:rsidRPr="001662C6">
        <w:tab/>
        <w:t>SEQUENCE (SIZE (1..maxFeatureSets-r15)) OF FeatureSetDL-v1550</w:t>
      </w:r>
      <w:r w:rsidRPr="001662C6">
        <w:tab/>
        <w:t>OPTIONAL</w:t>
      </w:r>
    </w:p>
    <w:p w14:paraId="35484129" w14:textId="77777777" w:rsidR="009D5726" w:rsidRPr="001662C6" w:rsidRDefault="009D5726" w:rsidP="009D5726">
      <w:pPr>
        <w:pStyle w:val="PL"/>
        <w:shd w:val="clear" w:color="auto" w:fill="E6E6E6"/>
      </w:pPr>
      <w:r w:rsidRPr="001662C6">
        <w:tab/>
        <w:t>]]</w:t>
      </w:r>
    </w:p>
    <w:p w14:paraId="2FF88196" w14:textId="77777777" w:rsidR="009D5726" w:rsidRPr="001662C6" w:rsidRDefault="009D5726" w:rsidP="009D5726">
      <w:pPr>
        <w:pStyle w:val="PL"/>
        <w:shd w:val="clear" w:color="auto" w:fill="E6E6E6"/>
      </w:pPr>
    </w:p>
    <w:p w14:paraId="6B901A1A" w14:textId="77777777" w:rsidR="009D5726" w:rsidRPr="001662C6" w:rsidRDefault="009D5726" w:rsidP="009D5726">
      <w:pPr>
        <w:pStyle w:val="PL"/>
        <w:shd w:val="clear" w:color="auto" w:fill="E6E6E6"/>
      </w:pPr>
      <w:r w:rsidRPr="001662C6">
        <w:t>}</w:t>
      </w:r>
    </w:p>
    <w:p w14:paraId="124643A5" w14:textId="77777777" w:rsidR="009D5726" w:rsidRPr="001662C6" w:rsidRDefault="009D5726" w:rsidP="009D5726">
      <w:pPr>
        <w:pStyle w:val="PL"/>
        <w:shd w:val="clear" w:color="auto" w:fill="E6E6E6"/>
      </w:pPr>
    </w:p>
    <w:p w14:paraId="2C9DCF82" w14:textId="77777777" w:rsidR="009D5726" w:rsidRPr="001662C6" w:rsidRDefault="009D5726" w:rsidP="009D5726">
      <w:pPr>
        <w:pStyle w:val="PL"/>
        <w:shd w:val="clear" w:color="auto" w:fill="E6E6E6"/>
      </w:pPr>
      <w:r w:rsidRPr="001662C6">
        <w:t>MobilityParameters-r14 ::=</w:t>
      </w:r>
      <w:r w:rsidRPr="001662C6">
        <w:tab/>
      </w:r>
      <w:r w:rsidRPr="001662C6">
        <w:tab/>
      </w:r>
      <w:r w:rsidRPr="001662C6">
        <w:tab/>
        <w:t>SEQUENCE {</w:t>
      </w:r>
    </w:p>
    <w:p w14:paraId="3D2E7B67" w14:textId="77777777" w:rsidR="009D5726" w:rsidRPr="001662C6" w:rsidRDefault="009D5726" w:rsidP="009D5726">
      <w:pPr>
        <w:pStyle w:val="PL"/>
        <w:shd w:val="clear" w:color="auto" w:fill="E6E6E6"/>
      </w:pPr>
      <w:r w:rsidRPr="001662C6">
        <w:tab/>
        <w:t>makeBeforeBreak-r14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B40FBB4" w14:textId="77777777" w:rsidR="009D5726" w:rsidRPr="001662C6" w:rsidRDefault="009D5726" w:rsidP="009D5726">
      <w:pPr>
        <w:pStyle w:val="PL"/>
        <w:shd w:val="clear" w:color="auto" w:fill="E6E6E6"/>
      </w:pPr>
      <w:r w:rsidRPr="001662C6">
        <w:tab/>
        <w:t>rach-Less-r14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70507B3" w14:textId="77777777" w:rsidR="009D5726" w:rsidRPr="001662C6" w:rsidRDefault="009D5726" w:rsidP="009D5726">
      <w:pPr>
        <w:pStyle w:val="PL"/>
        <w:shd w:val="clear" w:color="auto" w:fill="E6E6E6"/>
      </w:pPr>
      <w:r w:rsidRPr="001662C6">
        <w:t>}</w:t>
      </w:r>
    </w:p>
    <w:p w14:paraId="270539AB" w14:textId="77777777" w:rsidR="009D5726" w:rsidRPr="001662C6" w:rsidRDefault="009D5726" w:rsidP="009D5726">
      <w:pPr>
        <w:pStyle w:val="PL"/>
        <w:shd w:val="clear" w:color="auto" w:fill="E6E6E6"/>
      </w:pPr>
    </w:p>
    <w:p w14:paraId="0E820E38" w14:textId="77777777" w:rsidR="009D5726" w:rsidRPr="001662C6" w:rsidRDefault="009D5726" w:rsidP="009D5726">
      <w:pPr>
        <w:pStyle w:val="PL"/>
        <w:shd w:val="clear" w:color="auto" w:fill="E6E6E6"/>
      </w:pPr>
      <w:r w:rsidRPr="001662C6">
        <w:t>MobilityParameters-v1610 ::=</w:t>
      </w:r>
      <w:r w:rsidRPr="001662C6">
        <w:tab/>
      </w:r>
      <w:r w:rsidRPr="001662C6">
        <w:tab/>
        <w:t>SEQUENCE {</w:t>
      </w:r>
    </w:p>
    <w:p w14:paraId="2E683D8E" w14:textId="77777777" w:rsidR="009D5726" w:rsidRPr="001662C6" w:rsidRDefault="009D5726" w:rsidP="009D5726">
      <w:pPr>
        <w:pStyle w:val="PL"/>
        <w:shd w:val="clear" w:color="auto" w:fill="E6E6E6"/>
      </w:pPr>
      <w:r w:rsidRPr="001662C6">
        <w:tab/>
        <w:t>cho-r16</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00E47CD" w14:textId="77777777" w:rsidR="009D5726" w:rsidRPr="001662C6" w:rsidRDefault="009D5726" w:rsidP="009D5726">
      <w:pPr>
        <w:pStyle w:val="PL"/>
        <w:shd w:val="clear" w:color="auto" w:fill="E6E6E6"/>
      </w:pPr>
      <w:r w:rsidRPr="001662C6">
        <w:tab/>
        <w:t>cho-FDD-TDD-r16</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EE56DCB" w14:textId="77777777" w:rsidR="009D5726" w:rsidRPr="001662C6" w:rsidRDefault="009D5726" w:rsidP="009D5726">
      <w:pPr>
        <w:pStyle w:val="PL"/>
        <w:shd w:val="clear" w:color="auto" w:fill="E6E6E6"/>
      </w:pPr>
      <w:r w:rsidRPr="001662C6">
        <w:tab/>
        <w:t>cho-Failure-r16</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2B1FB5B" w14:textId="77777777" w:rsidR="009D5726" w:rsidRPr="001662C6" w:rsidRDefault="009D5726" w:rsidP="009D5726">
      <w:pPr>
        <w:pStyle w:val="PL"/>
        <w:shd w:val="clear" w:color="auto" w:fill="E6E6E6"/>
      </w:pPr>
      <w:r w:rsidRPr="001662C6">
        <w:tab/>
        <w:t>cho-TwoTriggerEvents-r16</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104C094" w14:textId="77777777" w:rsidR="009D5726" w:rsidRPr="001662C6" w:rsidRDefault="009D5726" w:rsidP="009D5726">
      <w:pPr>
        <w:pStyle w:val="PL"/>
        <w:shd w:val="clear" w:color="auto" w:fill="E6E6E6"/>
      </w:pPr>
      <w:r w:rsidRPr="001662C6">
        <w:t>}</w:t>
      </w:r>
    </w:p>
    <w:p w14:paraId="1E5CC49C" w14:textId="77777777" w:rsidR="009D5726" w:rsidRPr="001662C6" w:rsidRDefault="009D5726" w:rsidP="009D5726">
      <w:pPr>
        <w:pStyle w:val="PL"/>
        <w:shd w:val="clear" w:color="auto" w:fill="E6E6E6"/>
      </w:pPr>
    </w:p>
    <w:p w14:paraId="67EF5C27" w14:textId="77777777" w:rsidR="009D5726" w:rsidRPr="001662C6" w:rsidRDefault="009D5726" w:rsidP="009D5726">
      <w:pPr>
        <w:pStyle w:val="PL"/>
        <w:shd w:val="clear" w:color="auto" w:fill="E6E6E6"/>
      </w:pPr>
      <w:r w:rsidRPr="001662C6">
        <w:t>DC-Parameters-r12 ::=</w:t>
      </w:r>
      <w:r w:rsidRPr="001662C6">
        <w:tab/>
      </w:r>
      <w:r w:rsidRPr="001662C6">
        <w:tab/>
      </w:r>
      <w:r w:rsidRPr="001662C6">
        <w:tab/>
        <w:t>SEQUENCE {</w:t>
      </w:r>
    </w:p>
    <w:p w14:paraId="64AF28F2" w14:textId="77777777" w:rsidR="009D5726" w:rsidRPr="001662C6" w:rsidRDefault="009D5726" w:rsidP="009D5726">
      <w:pPr>
        <w:pStyle w:val="PL"/>
        <w:shd w:val="clear" w:color="auto" w:fill="E6E6E6"/>
      </w:pPr>
      <w:r w:rsidRPr="001662C6">
        <w:tab/>
        <w:t>drb-TypeSplit-r12</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EC2B185" w14:textId="77777777" w:rsidR="009D5726" w:rsidRPr="001662C6" w:rsidRDefault="009D5726" w:rsidP="009D5726">
      <w:pPr>
        <w:pStyle w:val="PL"/>
        <w:shd w:val="clear" w:color="auto" w:fill="E6E6E6"/>
      </w:pPr>
      <w:r w:rsidRPr="001662C6">
        <w:tab/>
        <w:t>drb-TypeSCG-r12</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E20FA7A" w14:textId="77777777" w:rsidR="009D5726" w:rsidRPr="001662C6" w:rsidRDefault="009D5726" w:rsidP="009D5726">
      <w:pPr>
        <w:pStyle w:val="PL"/>
        <w:shd w:val="clear" w:color="auto" w:fill="E6E6E6"/>
      </w:pPr>
      <w:r w:rsidRPr="001662C6">
        <w:t>}</w:t>
      </w:r>
    </w:p>
    <w:p w14:paraId="52361F3E" w14:textId="77777777" w:rsidR="009D5726" w:rsidRPr="001662C6" w:rsidRDefault="009D5726" w:rsidP="009D5726">
      <w:pPr>
        <w:pStyle w:val="PL"/>
        <w:shd w:val="clear" w:color="auto" w:fill="E6E6E6"/>
      </w:pPr>
    </w:p>
    <w:p w14:paraId="0159705C" w14:textId="77777777" w:rsidR="009D5726" w:rsidRPr="001662C6" w:rsidRDefault="009D5726" w:rsidP="009D5726">
      <w:pPr>
        <w:pStyle w:val="PL"/>
        <w:shd w:val="clear" w:color="auto" w:fill="E6E6E6"/>
      </w:pPr>
      <w:r w:rsidRPr="001662C6">
        <w:t>DC-Parameters-v1310 ::=</w:t>
      </w:r>
      <w:r w:rsidRPr="001662C6">
        <w:tab/>
      </w:r>
      <w:r w:rsidRPr="001662C6">
        <w:tab/>
      </w:r>
      <w:r w:rsidRPr="001662C6">
        <w:tab/>
        <w:t>SEQUENCE {</w:t>
      </w:r>
    </w:p>
    <w:p w14:paraId="5F381CF0" w14:textId="77777777" w:rsidR="009D5726" w:rsidRPr="001662C6" w:rsidRDefault="009D5726" w:rsidP="009D5726">
      <w:pPr>
        <w:pStyle w:val="PL"/>
        <w:shd w:val="clear" w:color="auto" w:fill="E6E6E6"/>
      </w:pPr>
      <w:r w:rsidRPr="001662C6">
        <w:tab/>
        <w:t>pdcp-TransferSplitUL-r13</w:t>
      </w:r>
      <w:r w:rsidRPr="001662C6">
        <w:tab/>
      </w:r>
      <w:r w:rsidRPr="001662C6">
        <w:tab/>
      </w:r>
      <w:r w:rsidRPr="001662C6">
        <w:tab/>
      </w:r>
      <w:r w:rsidRPr="001662C6">
        <w:tab/>
        <w:t>ENUMERATED {supported}</w:t>
      </w:r>
      <w:r w:rsidRPr="001662C6">
        <w:tab/>
      </w:r>
      <w:r w:rsidRPr="001662C6">
        <w:tab/>
      </w:r>
      <w:r w:rsidRPr="001662C6">
        <w:tab/>
        <w:t>OPTIONAL,</w:t>
      </w:r>
    </w:p>
    <w:p w14:paraId="06BB00C7" w14:textId="77777777" w:rsidR="009D5726" w:rsidRPr="001662C6" w:rsidRDefault="009D5726" w:rsidP="009D5726">
      <w:pPr>
        <w:pStyle w:val="PL"/>
        <w:shd w:val="clear" w:color="auto" w:fill="E6E6E6"/>
      </w:pPr>
      <w:r w:rsidRPr="001662C6">
        <w:tab/>
        <w:t>ue-SSTD-Meas-r13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F198C36" w14:textId="77777777" w:rsidR="009D5726" w:rsidRPr="001662C6" w:rsidRDefault="009D5726" w:rsidP="009D5726">
      <w:pPr>
        <w:pStyle w:val="PL"/>
        <w:shd w:val="clear" w:color="auto" w:fill="E6E6E6"/>
      </w:pPr>
      <w:r w:rsidRPr="001662C6">
        <w:t>}</w:t>
      </w:r>
    </w:p>
    <w:p w14:paraId="2224DD1E" w14:textId="77777777" w:rsidR="009D5726" w:rsidRPr="001662C6" w:rsidRDefault="009D5726" w:rsidP="009D5726">
      <w:pPr>
        <w:pStyle w:val="PL"/>
        <w:shd w:val="clear" w:color="auto" w:fill="E6E6E6"/>
      </w:pPr>
    </w:p>
    <w:p w14:paraId="7B439825" w14:textId="77777777" w:rsidR="009D5726" w:rsidRPr="001662C6" w:rsidRDefault="009D5726" w:rsidP="009D5726">
      <w:pPr>
        <w:pStyle w:val="PL"/>
        <w:shd w:val="clear" w:color="auto" w:fill="E6E6E6"/>
      </w:pPr>
      <w:r w:rsidRPr="001662C6">
        <w:t>MAC-Parameters-r12 ::=</w:t>
      </w:r>
      <w:r w:rsidRPr="001662C6">
        <w:tab/>
      </w:r>
      <w:r w:rsidRPr="001662C6">
        <w:tab/>
      </w:r>
      <w:r w:rsidRPr="001662C6">
        <w:tab/>
      </w:r>
      <w:r w:rsidRPr="001662C6">
        <w:tab/>
        <w:t>SEQUENCE {</w:t>
      </w:r>
    </w:p>
    <w:p w14:paraId="6B30B1E2" w14:textId="77777777" w:rsidR="009D5726" w:rsidRPr="001662C6" w:rsidRDefault="009D5726" w:rsidP="009D5726">
      <w:pPr>
        <w:pStyle w:val="PL"/>
        <w:shd w:val="clear" w:color="auto" w:fill="E6E6E6"/>
      </w:pPr>
      <w:r w:rsidRPr="001662C6">
        <w:tab/>
        <w:t>logicalChannelSR-ProhibitTimer-r12</w:t>
      </w:r>
      <w:r w:rsidRPr="001662C6">
        <w:tab/>
        <w:t>ENUMERATED {supported}</w:t>
      </w:r>
      <w:r w:rsidRPr="001662C6">
        <w:tab/>
      </w:r>
      <w:r w:rsidRPr="001662C6">
        <w:tab/>
      </w:r>
      <w:r w:rsidRPr="001662C6">
        <w:tab/>
      </w:r>
      <w:r w:rsidRPr="001662C6">
        <w:tab/>
      </w:r>
      <w:r w:rsidRPr="001662C6">
        <w:tab/>
        <w:t>OPTIONAL,</w:t>
      </w:r>
    </w:p>
    <w:p w14:paraId="4625216A" w14:textId="77777777" w:rsidR="009D5726" w:rsidRPr="001662C6" w:rsidRDefault="009D5726" w:rsidP="009D5726">
      <w:pPr>
        <w:pStyle w:val="PL"/>
        <w:shd w:val="clear" w:color="auto" w:fill="E6E6E6"/>
      </w:pPr>
      <w:r w:rsidRPr="001662C6">
        <w:tab/>
        <w:t>longDRX-Command-r12</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97FB228" w14:textId="77777777" w:rsidR="009D5726" w:rsidRPr="001662C6" w:rsidRDefault="009D5726" w:rsidP="009D5726">
      <w:pPr>
        <w:pStyle w:val="PL"/>
        <w:shd w:val="clear" w:color="auto" w:fill="E6E6E6"/>
      </w:pPr>
      <w:r w:rsidRPr="001662C6">
        <w:t>}</w:t>
      </w:r>
    </w:p>
    <w:p w14:paraId="52E2696B" w14:textId="77777777" w:rsidR="009D5726" w:rsidRPr="001662C6" w:rsidRDefault="009D5726" w:rsidP="009D5726">
      <w:pPr>
        <w:pStyle w:val="PL"/>
        <w:shd w:val="clear" w:color="auto" w:fill="E6E6E6"/>
      </w:pPr>
    </w:p>
    <w:p w14:paraId="52F31340" w14:textId="77777777" w:rsidR="009D5726" w:rsidRPr="001662C6" w:rsidRDefault="009D5726" w:rsidP="009D5726">
      <w:pPr>
        <w:pStyle w:val="PL"/>
        <w:shd w:val="clear" w:color="auto" w:fill="E6E6E6"/>
      </w:pPr>
      <w:r w:rsidRPr="001662C6">
        <w:t>MAC-Parameters-v1310 ::=</w:t>
      </w:r>
      <w:r w:rsidRPr="001662C6">
        <w:tab/>
      </w:r>
      <w:r w:rsidRPr="001662C6">
        <w:tab/>
      </w:r>
      <w:r w:rsidRPr="001662C6">
        <w:tab/>
      </w:r>
      <w:r w:rsidRPr="001662C6">
        <w:tab/>
        <w:t>SEQUENCE {</w:t>
      </w:r>
    </w:p>
    <w:p w14:paraId="52364EDF" w14:textId="77777777" w:rsidR="009D5726" w:rsidRPr="001662C6" w:rsidRDefault="009D5726" w:rsidP="009D5726">
      <w:pPr>
        <w:pStyle w:val="PL"/>
        <w:shd w:val="clear" w:color="auto" w:fill="E6E6E6"/>
      </w:pPr>
      <w:r w:rsidRPr="001662C6">
        <w:tab/>
        <w:t>extendedMAC-LengthField-r13</w:t>
      </w:r>
      <w:r w:rsidRPr="001662C6">
        <w:tab/>
      </w:r>
      <w:r w:rsidRPr="001662C6">
        <w:tab/>
        <w:t>ENUMERATED {supported}</w:t>
      </w:r>
      <w:r w:rsidRPr="001662C6">
        <w:tab/>
      </w:r>
      <w:r w:rsidRPr="001662C6">
        <w:tab/>
      </w:r>
      <w:r w:rsidRPr="001662C6">
        <w:tab/>
      </w:r>
      <w:r w:rsidRPr="001662C6">
        <w:tab/>
        <w:t>OPTIONAL,</w:t>
      </w:r>
    </w:p>
    <w:p w14:paraId="087CABF0" w14:textId="77777777" w:rsidR="009D5726" w:rsidRPr="001662C6" w:rsidRDefault="009D5726" w:rsidP="009D5726">
      <w:pPr>
        <w:pStyle w:val="PL"/>
        <w:shd w:val="clear" w:color="auto" w:fill="E6E6E6"/>
      </w:pPr>
      <w:r w:rsidRPr="001662C6">
        <w:lastRenderedPageBreak/>
        <w:tab/>
        <w:t>extendedLongDRX-r13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1DCD162" w14:textId="77777777" w:rsidR="009D5726" w:rsidRPr="001662C6" w:rsidRDefault="009D5726" w:rsidP="009D5726">
      <w:pPr>
        <w:pStyle w:val="PL"/>
        <w:shd w:val="clear" w:color="auto" w:fill="E6E6E6"/>
      </w:pPr>
      <w:r w:rsidRPr="001662C6">
        <w:t>}</w:t>
      </w:r>
    </w:p>
    <w:p w14:paraId="7F59631B" w14:textId="77777777" w:rsidR="009D5726" w:rsidRPr="001662C6" w:rsidRDefault="009D5726" w:rsidP="009D5726">
      <w:pPr>
        <w:pStyle w:val="PL"/>
        <w:shd w:val="clear" w:color="auto" w:fill="E6E6E6"/>
      </w:pPr>
    </w:p>
    <w:p w14:paraId="233C0017" w14:textId="77777777" w:rsidR="009D5726" w:rsidRPr="001662C6" w:rsidRDefault="009D5726" w:rsidP="009D5726">
      <w:pPr>
        <w:pStyle w:val="PL"/>
        <w:shd w:val="clear" w:color="auto" w:fill="E6E6E6"/>
      </w:pPr>
      <w:r w:rsidRPr="001662C6">
        <w:t>MAC-Parameters-v1430 ::=</w:t>
      </w:r>
      <w:r w:rsidRPr="001662C6">
        <w:tab/>
      </w:r>
      <w:r w:rsidRPr="001662C6">
        <w:tab/>
      </w:r>
      <w:r w:rsidRPr="001662C6">
        <w:tab/>
      </w:r>
      <w:r w:rsidRPr="001662C6">
        <w:tab/>
        <w:t>SEQUENCE {</w:t>
      </w:r>
    </w:p>
    <w:p w14:paraId="4FDC40CE" w14:textId="77777777" w:rsidR="009D5726" w:rsidRPr="001662C6" w:rsidRDefault="009D5726" w:rsidP="009D5726">
      <w:pPr>
        <w:pStyle w:val="PL"/>
        <w:shd w:val="clear" w:color="auto" w:fill="E6E6E6"/>
      </w:pPr>
      <w:r w:rsidRPr="001662C6">
        <w:tab/>
        <w:t>shortSPS-IntervalFDD-r14</w:t>
      </w:r>
      <w:r w:rsidRPr="001662C6">
        <w:tab/>
      </w:r>
      <w:r w:rsidRPr="001662C6">
        <w:tab/>
      </w:r>
      <w:r w:rsidRPr="001662C6">
        <w:tab/>
        <w:t>ENUMERATED {supported}</w:t>
      </w:r>
      <w:r w:rsidRPr="001662C6">
        <w:tab/>
      </w:r>
      <w:r w:rsidRPr="001662C6">
        <w:tab/>
      </w:r>
      <w:r w:rsidRPr="001662C6">
        <w:tab/>
      </w:r>
      <w:r w:rsidRPr="001662C6">
        <w:tab/>
        <w:t>OPTIONAL,</w:t>
      </w:r>
    </w:p>
    <w:p w14:paraId="4FAEFF7E" w14:textId="77777777" w:rsidR="009D5726" w:rsidRPr="001662C6" w:rsidRDefault="009D5726" w:rsidP="009D5726">
      <w:pPr>
        <w:pStyle w:val="PL"/>
        <w:shd w:val="clear" w:color="auto" w:fill="E6E6E6"/>
      </w:pPr>
      <w:r w:rsidRPr="001662C6">
        <w:tab/>
        <w:t>shortSPS-IntervalTDD-r14</w:t>
      </w:r>
      <w:r w:rsidRPr="001662C6">
        <w:tab/>
      </w:r>
      <w:r w:rsidRPr="001662C6">
        <w:tab/>
      </w:r>
      <w:r w:rsidRPr="001662C6">
        <w:tab/>
        <w:t>ENUMERATED {supported}</w:t>
      </w:r>
      <w:r w:rsidRPr="001662C6">
        <w:tab/>
      </w:r>
      <w:r w:rsidRPr="001662C6">
        <w:tab/>
      </w:r>
      <w:r w:rsidRPr="001662C6">
        <w:tab/>
      </w:r>
      <w:r w:rsidRPr="001662C6">
        <w:tab/>
        <w:t>OPTIONAL,</w:t>
      </w:r>
    </w:p>
    <w:p w14:paraId="078C6AC1" w14:textId="77777777" w:rsidR="009D5726" w:rsidRPr="001662C6" w:rsidRDefault="009D5726" w:rsidP="009D5726">
      <w:pPr>
        <w:pStyle w:val="PL"/>
        <w:shd w:val="clear" w:color="auto" w:fill="E6E6E6"/>
      </w:pPr>
      <w:r w:rsidRPr="001662C6">
        <w:tab/>
        <w:t>skipUplinkDynamic-r14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0E829C2" w14:textId="77777777" w:rsidR="009D5726" w:rsidRPr="001662C6" w:rsidRDefault="009D5726" w:rsidP="009D5726">
      <w:pPr>
        <w:pStyle w:val="PL"/>
        <w:shd w:val="clear" w:color="auto" w:fill="E6E6E6"/>
      </w:pPr>
      <w:r w:rsidRPr="001662C6">
        <w:tab/>
        <w:t>skipUplinkSPS-r14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596C16E" w14:textId="77777777" w:rsidR="009D5726" w:rsidRPr="001662C6" w:rsidRDefault="009D5726" w:rsidP="009D5726">
      <w:pPr>
        <w:pStyle w:val="PL"/>
        <w:shd w:val="clear" w:color="auto" w:fill="E6E6E6"/>
      </w:pPr>
      <w:r w:rsidRPr="001662C6">
        <w:tab/>
        <w:t>multipleUplinkSPS-r14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3877D85" w14:textId="77777777" w:rsidR="009D5726" w:rsidRPr="001662C6" w:rsidRDefault="009D5726" w:rsidP="009D5726">
      <w:pPr>
        <w:pStyle w:val="PL"/>
        <w:shd w:val="clear" w:color="auto" w:fill="E6E6E6"/>
      </w:pPr>
      <w:r w:rsidRPr="001662C6">
        <w:tab/>
        <w:t>dataInactMon-r14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FE701A6" w14:textId="77777777" w:rsidR="009D5726" w:rsidRPr="001662C6" w:rsidRDefault="009D5726" w:rsidP="009D5726">
      <w:pPr>
        <w:pStyle w:val="PL"/>
        <w:shd w:val="clear" w:color="auto" w:fill="E6E6E6"/>
      </w:pPr>
      <w:r w:rsidRPr="001662C6">
        <w:t>}</w:t>
      </w:r>
    </w:p>
    <w:p w14:paraId="6C372F31" w14:textId="77777777" w:rsidR="009D5726" w:rsidRPr="001662C6" w:rsidRDefault="009D5726" w:rsidP="009D5726">
      <w:pPr>
        <w:pStyle w:val="PL"/>
        <w:shd w:val="clear" w:color="auto" w:fill="E6E6E6"/>
      </w:pPr>
    </w:p>
    <w:p w14:paraId="1C1A6E9A" w14:textId="77777777" w:rsidR="009D5726" w:rsidRPr="001662C6" w:rsidRDefault="009D5726" w:rsidP="009D5726">
      <w:pPr>
        <w:pStyle w:val="PL"/>
        <w:shd w:val="clear" w:color="auto" w:fill="E6E6E6"/>
      </w:pPr>
      <w:r w:rsidRPr="001662C6">
        <w:t>MAC-Parameters-v1440 ::=</w:t>
      </w:r>
      <w:r w:rsidRPr="001662C6">
        <w:tab/>
      </w:r>
      <w:r w:rsidRPr="001662C6">
        <w:tab/>
      </w:r>
      <w:r w:rsidRPr="001662C6">
        <w:tab/>
      </w:r>
      <w:r w:rsidRPr="001662C6">
        <w:tab/>
        <w:t>SEQUENCE {</w:t>
      </w:r>
    </w:p>
    <w:p w14:paraId="3D11D0E7" w14:textId="77777777" w:rsidR="009D5726" w:rsidRPr="001662C6" w:rsidRDefault="009D5726" w:rsidP="009D5726">
      <w:pPr>
        <w:pStyle w:val="PL"/>
        <w:shd w:val="clear" w:color="auto" w:fill="E6E6E6"/>
      </w:pPr>
      <w:r w:rsidRPr="001662C6">
        <w:tab/>
        <w:t>rai-Support-r14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F880847" w14:textId="77777777" w:rsidR="009D5726" w:rsidRPr="001662C6" w:rsidRDefault="009D5726" w:rsidP="009D5726">
      <w:pPr>
        <w:pStyle w:val="PL"/>
        <w:shd w:val="clear" w:color="auto" w:fill="E6E6E6"/>
      </w:pPr>
      <w:r w:rsidRPr="001662C6">
        <w:t>}</w:t>
      </w:r>
    </w:p>
    <w:p w14:paraId="50B28E3E" w14:textId="77777777" w:rsidR="009D5726" w:rsidRPr="001662C6" w:rsidRDefault="009D5726" w:rsidP="009D5726">
      <w:pPr>
        <w:pStyle w:val="PL"/>
        <w:shd w:val="clear" w:color="auto" w:fill="E6E6E6"/>
      </w:pPr>
    </w:p>
    <w:p w14:paraId="6D07C380" w14:textId="77777777" w:rsidR="009D5726" w:rsidRPr="001662C6" w:rsidRDefault="009D5726" w:rsidP="009D5726">
      <w:pPr>
        <w:pStyle w:val="PL"/>
        <w:shd w:val="clear" w:color="auto" w:fill="E6E6E6"/>
      </w:pPr>
      <w:r w:rsidRPr="001662C6">
        <w:t>MAC-Parameters-v1530 ::=</w:t>
      </w:r>
      <w:r w:rsidRPr="001662C6">
        <w:tab/>
      </w:r>
      <w:r w:rsidRPr="001662C6">
        <w:tab/>
        <w:t>SEQUENCE {</w:t>
      </w:r>
    </w:p>
    <w:p w14:paraId="5DE403AE" w14:textId="77777777" w:rsidR="009D5726" w:rsidRPr="001662C6" w:rsidRDefault="009D5726" w:rsidP="009D5726">
      <w:pPr>
        <w:pStyle w:val="PL"/>
        <w:shd w:val="clear" w:color="auto" w:fill="E6E6E6"/>
      </w:pPr>
      <w:r w:rsidRPr="001662C6">
        <w:tab/>
        <w:t>min-Proc-TimelineSubslot-r15</w:t>
      </w:r>
      <w:r w:rsidRPr="001662C6">
        <w:tab/>
        <w:t>SEQUENCE (SIZE(1..3)) OF ProcessingTimelineSet-r15</w:t>
      </w:r>
      <w:r w:rsidRPr="001662C6">
        <w:tab/>
        <w:t>OPTIONAL,</w:t>
      </w:r>
    </w:p>
    <w:p w14:paraId="0F6DFF8F" w14:textId="77777777" w:rsidR="009D5726" w:rsidRPr="001662C6" w:rsidRDefault="009D5726" w:rsidP="009D5726">
      <w:pPr>
        <w:pStyle w:val="PL"/>
        <w:shd w:val="clear" w:color="auto" w:fill="E6E6E6"/>
      </w:pPr>
      <w:r w:rsidRPr="001662C6">
        <w:tab/>
        <w:t>skipSubframeProcessing-r15</w:t>
      </w:r>
      <w:r w:rsidRPr="001662C6">
        <w:tab/>
      </w:r>
      <w:r w:rsidRPr="001662C6">
        <w:tab/>
      </w:r>
      <w:r w:rsidRPr="001662C6">
        <w:tab/>
        <w:t>SkipSubframeProcessing-r15</w:t>
      </w:r>
      <w:r w:rsidRPr="001662C6">
        <w:tab/>
      </w:r>
      <w:r w:rsidRPr="001662C6">
        <w:tab/>
      </w:r>
      <w:r w:rsidRPr="001662C6">
        <w:tab/>
      </w:r>
      <w:r w:rsidRPr="001662C6">
        <w:tab/>
      </w:r>
      <w:r w:rsidRPr="001662C6">
        <w:tab/>
      </w:r>
      <w:r w:rsidRPr="001662C6">
        <w:tab/>
        <w:t>OPTIONAL,</w:t>
      </w:r>
    </w:p>
    <w:p w14:paraId="09F1C028" w14:textId="77777777" w:rsidR="009D5726" w:rsidRPr="001662C6" w:rsidRDefault="009D5726" w:rsidP="009D5726">
      <w:pPr>
        <w:pStyle w:val="PL"/>
        <w:shd w:val="clear" w:color="auto" w:fill="E6E6E6"/>
      </w:pPr>
      <w:r w:rsidRPr="001662C6">
        <w:tab/>
        <w:t>earlyData-UP-r15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1A6582A5" w14:textId="77777777" w:rsidR="009D5726" w:rsidRPr="001662C6" w:rsidRDefault="009D5726" w:rsidP="009D5726">
      <w:pPr>
        <w:pStyle w:val="PL"/>
        <w:shd w:val="clear" w:color="auto" w:fill="E6E6E6"/>
      </w:pPr>
      <w:r w:rsidRPr="001662C6">
        <w:tab/>
        <w:t>dormantSCellState-r15</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4351ABB0" w14:textId="77777777" w:rsidR="009D5726" w:rsidRPr="001662C6" w:rsidRDefault="009D5726" w:rsidP="009D5726">
      <w:pPr>
        <w:pStyle w:val="PL"/>
        <w:shd w:val="clear" w:color="auto" w:fill="E6E6E6"/>
      </w:pPr>
      <w:r w:rsidRPr="001662C6">
        <w:tab/>
        <w:t>directSCellActivation-r15</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2F345E2C" w14:textId="77777777" w:rsidR="009D5726" w:rsidRPr="001662C6" w:rsidRDefault="009D5726" w:rsidP="009D5726">
      <w:pPr>
        <w:pStyle w:val="PL"/>
        <w:shd w:val="clear" w:color="auto" w:fill="E6E6E6"/>
      </w:pPr>
      <w:r w:rsidRPr="001662C6">
        <w:tab/>
        <w:t>directSCellHibernation-r15</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070D92A8" w14:textId="77777777" w:rsidR="009D5726" w:rsidRPr="001662C6" w:rsidRDefault="009D5726" w:rsidP="009D5726">
      <w:pPr>
        <w:pStyle w:val="PL"/>
        <w:shd w:val="clear" w:color="auto" w:fill="E6E6E6"/>
      </w:pPr>
      <w:r w:rsidRPr="001662C6">
        <w:tab/>
        <w:t>extendedLCID-Duplication-r15</w:t>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2EBFF440" w14:textId="77777777" w:rsidR="009D5726" w:rsidRPr="001662C6" w:rsidRDefault="009D5726" w:rsidP="009D5726">
      <w:pPr>
        <w:pStyle w:val="PL"/>
        <w:shd w:val="clear" w:color="auto" w:fill="E6E6E6"/>
      </w:pPr>
      <w:r w:rsidRPr="001662C6">
        <w:tab/>
        <w:t>sps-ServingCell-r15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1509FE17" w14:textId="77777777" w:rsidR="009D5726" w:rsidRPr="001662C6" w:rsidRDefault="009D5726" w:rsidP="009D5726">
      <w:pPr>
        <w:pStyle w:val="PL"/>
        <w:shd w:val="clear" w:color="auto" w:fill="E6E6E6"/>
      </w:pPr>
      <w:r w:rsidRPr="001662C6">
        <w:t>}</w:t>
      </w:r>
    </w:p>
    <w:p w14:paraId="3B656CBB" w14:textId="77777777" w:rsidR="009D5726" w:rsidRPr="001662C6" w:rsidRDefault="009D5726" w:rsidP="009D5726">
      <w:pPr>
        <w:pStyle w:val="PL"/>
        <w:shd w:val="clear" w:color="auto" w:fill="E6E6E6"/>
      </w:pPr>
    </w:p>
    <w:p w14:paraId="3D091A80" w14:textId="77777777" w:rsidR="009D5726" w:rsidRPr="001662C6" w:rsidRDefault="009D5726" w:rsidP="009D5726">
      <w:pPr>
        <w:pStyle w:val="PL"/>
        <w:shd w:val="clear" w:color="auto" w:fill="E6E6E6"/>
      </w:pPr>
      <w:r w:rsidRPr="001662C6">
        <w:t>MAC-Parameters-v1550 ::=</w:t>
      </w:r>
      <w:r w:rsidRPr="001662C6">
        <w:tab/>
      </w:r>
      <w:r w:rsidRPr="001662C6">
        <w:tab/>
      </w:r>
      <w:r w:rsidRPr="001662C6">
        <w:tab/>
      </w:r>
      <w:r w:rsidRPr="001662C6">
        <w:tab/>
        <w:t>SEQUENCE {</w:t>
      </w:r>
    </w:p>
    <w:p w14:paraId="214A6ECD" w14:textId="77777777" w:rsidR="009D5726" w:rsidRPr="001662C6" w:rsidRDefault="009D5726" w:rsidP="009D5726">
      <w:pPr>
        <w:pStyle w:val="PL"/>
        <w:shd w:val="clear" w:color="auto" w:fill="E6E6E6"/>
      </w:pPr>
      <w:r w:rsidRPr="001662C6">
        <w:tab/>
        <w:t>eLCID-Support-r15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F898132" w14:textId="77777777" w:rsidR="009D5726" w:rsidRPr="001662C6" w:rsidRDefault="009D5726" w:rsidP="009D5726">
      <w:pPr>
        <w:pStyle w:val="PL"/>
        <w:shd w:val="clear" w:color="auto" w:fill="E6E6E6"/>
      </w:pPr>
      <w:r w:rsidRPr="001662C6">
        <w:t>}</w:t>
      </w:r>
    </w:p>
    <w:p w14:paraId="192E2306" w14:textId="77777777" w:rsidR="009D5726" w:rsidRPr="001662C6" w:rsidRDefault="009D5726" w:rsidP="009D5726">
      <w:pPr>
        <w:pStyle w:val="PL"/>
        <w:shd w:val="clear" w:color="auto" w:fill="E6E6E6"/>
      </w:pPr>
    </w:p>
    <w:p w14:paraId="1A025813" w14:textId="77777777" w:rsidR="009D5726" w:rsidRPr="001662C6" w:rsidRDefault="009D5726" w:rsidP="009D5726">
      <w:pPr>
        <w:pStyle w:val="PL"/>
        <w:shd w:val="clear" w:color="auto" w:fill="E6E6E6"/>
      </w:pPr>
      <w:r w:rsidRPr="001662C6">
        <w:t>MAC-Parameters-v1610 ::=</w:t>
      </w:r>
      <w:r w:rsidRPr="001662C6">
        <w:tab/>
      </w:r>
      <w:r w:rsidRPr="001662C6">
        <w:tab/>
        <w:t>SEQUENCE {</w:t>
      </w:r>
    </w:p>
    <w:p w14:paraId="66F9A1E6" w14:textId="77777777" w:rsidR="009D5726" w:rsidRPr="001662C6" w:rsidRDefault="009D5726" w:rsidP="009D5726">
      <w:pPr>
        <w:pStyle w:val="PL"/>
        <w:shd w:val="clear" w:color="auto" w:fill="E6E6E6"/>
      </w:pPr>
      <w:r w:rsidRPr="001662C6">
        <w:tab/>
        <w:t>directMCG-SCellActivationResume-r16</w:t>
      </w:r>
      <w:r w:rsidRPr="001662C6">
        <w:tab/>
        <w:t>ENUMERATED {supported}</w:t>
      </w:r>
      <w:r w:rsidRPr="001662C6">
        <w:tab/>
      </w:r>
      <w:r w:rsidRPr="001662C6">
        <w:tab/>
      </w:r>
      <w:r w:rsidRPr="001662C6">
        <w:tab/>
        <w:t>OPTIONAL,</w:t>
      </w:r>
    </w:p>
    <w:p w14:paraId="11C4DBF5" w14:textId="77777777" w:rsidR="009D5726" w:rsidRPr="001662C6" w:rsidRDefault="009D5726" w:rsidP="009D5726">
      <w:pPr>
        <w:pStyle w:val="PL"/>
        <w:shd w:val="clear" w:color="auto" w:fill="E6E6E6"/>
      </w:pPr>
      <w:r w:rsidRPr="001662C6">
        <w:tab/>
        <w:t>directSCG-SCellActivationResume-r16</w:t>
      </w:r>
      <w:r w:rsidRPr="001662C6">
        <w:tab/>
        <w:t>ENUMERATED {supported}</w:t>
      </w:r>
      <w:r w:rsidRPr="001662C6">
        <w:tab/>
      </w:r>
      <w:r w:rsidRPr="001662C6">
        <w:tab/>
      </w:r>
      <w:r w:rsidRPr="001662C6">
        <w:tab/>
        <w:t>OPTIONAL,</w:t>
      </w:r>
    </w:p>
    <w:p w14:paraId="483712F5" w14:textId="77777777" w:rsidR="009D5726" w:rsidRPr="001662C6" w:rsidRDefault="009D5726" w:rsidP="009D5726">
      <w:pPr>
        <w:pStyle w:val="PL"/>
        <w:shd w:val="clear" w:color="auto" w:fill="E6E6E6"/>
      </w:pPr>
      <w:r w:rsidRPr="001662C6">
        <w:tab/>
        <w:t>earlyData-UP-5GC-r16</w:t>
      </w:r>
      <w:r w:rsidRPr="001662C6">
        <w:tab/>
      </w:r>
      <w:r w:rsidRPr="001662C6">
        <w:tab/>
      </w:r>
      <w:r w:rsidRPr="001662C6">
        <w:tab/>
      </w:r>
      <w:r w:rsidRPr="001662C6">
        <w:tab/>
        <w:t>ENUMERATED {supported}</w:t>
      </w:r>
      <w:r w:rsidRPr="001662C6">
        <w:tab/>
      </w:r>
      <w:r w:rsidRPr="001662C6">
        <w:tab/>
      </w:r>
      <w:r w:rsidRPr="001662C6">
        <w:tab/>
        <w:t>OPTIONAL,</w:t>
      </w:r>
    </w:p>
    <w:p w14:paraId="03DF0963" w14:textId="77777777" w:rsidR="009D5726" w:rsidRPr="001662C6" w:rsidRDefault="009D5726" w:rsidP="009D5726">
      <w:pPr>
        <w:pStyle w:val="PL"/>
        <w:shd w:val="clear" w:color="auto" w:fill="E6E6E6"/>
      </w:pPr>
      <w:r w:rsidRPr="001662C6">
        <w:tab/>
        <w:t>rai-SupportEnh-r16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E77E047" w14:textId="77777777" w:rsidR="009D5726" w:rsidRPr="001662C6" w:rsidRDefault="009D5726" w:rsidP="009D5726">
      <w:pPr>
        <w:pStyle w:val="PL"/>
        <w:shd w:val="clear" w:color="auto" w:fill="E6E6E6"/>
      </w:pPr>
      <w:r w:rsidRPr="001662C6">
        <w:t>}</w:t>
      </w:r>
    </w:p>
    <w:p w14:paraId="77E3B7F1" w14:textId="77777777" w:rsidR="009D5726" w:rsidRPr="001662C6" w:rsidRDefault="009D5726" w:rsidP="009D5726">
      <w:pPr>
        <w:pStyle w:val="PL"/>
        <w:shd w:val="clear" w:color="auto" w:fill="E6E6E6"/>
      </w:pPr>
    </w:p>
    <w:p w14:paraId="76148292" w14:textId="77777777" w:rsidR="009D5726" w:rsidRPr="001662C6" w:rsidRDefault="009D5726" w:rsidP="009D5726">
      <w:pPr>
        <w:pStyle w:val="PL"/>
        <w:shd w:val="clear" w:color="auto" w:fill="E6E6E6"/>
      </w:pPr>
      <w:r w:rsidRPr="001662C6">
        <w:t>MAC-Parameters-v1630 ::=</w:t>
      </w:r>
      <w:r w:rsidRPr="001662C6">
        <w:tab/>
      </w:r>
      <w:r w:rsidRPr="001662C6">
        <w:tab/>
        <w:t>SEQUENCE {</w:t>
      </w:r>
    </w:p>
    <w:p w14:paraId="0BE21C25" w14:textId="77777777" w:rsidR="009D5726" w:rsidRPr="001662C6" w:rsidRDefault="009D5726" w:rsidP="009D5726">
      <w:pPr>
        <w:pStyle w:val="PL"/>
        <w:shd w:val="clear" w:color="auto" w:fill="E6E6E6"/>
      </w:pPr>
      <w:r w:rsidRPr="001662C6">
        <w:tab/>
        <w:t>directSCG-SCellActivationNEDC-r16</w:t>
      </w:r>
      <w:r w:rsidRPr="001662C6">
        <w:tab/>
        <w:t>ENUMERATED {supported}</w:t>
      </w:r>
      <w:r w:rsidRPr="001662C6">
        <w:tab/>
      </w:r>
      <w:r w:rsidRPr="001662C6">
        <w:tab/>
      </w:r>
      <w:r w:rsidRPr="001662C6">
        <w:tab/>
        <w:t>OPTIONAL</w:t>
      </w:r>
    </w:p>
    <w:p w14:paraId="7C5E69B7" w14:textId="77777777" w:rsidR="009D5726" w:rsidRPr="001662C6" w:rsidRDefault="009D5726" w:rsidP="009D5726">
      <w:pPr>
        <w:pStyle w:val="PL"/>
        <w:shd w:val="clear" w:color="auto" w:fill="E6E6E6"/>
      </w:pPr>
      <w:r w:rsidRPr="001662C6">
        <w:t>}</w:t>
      </w:r>
    </w:p>
    <w:p w14:paraId="4D0A8D1D" w14:textId="77777777" w:rsidR="009D5726" w:rsidRPr="001662C6" w:rsidRDefault="009D5726" w:rsidP="009D5726">
      <w:pPr>
        <w:pStyle w:val="PL"/>
        <w:shd w:val="clear" w:color="auto" w:fill="E6E6E6"/>
      </w:pPr>
    </w:p>
    <w:p w14:paraId="28D46049" w14:textId="77777777" w:rsidR="009D5726" w:rsidRPr="001662C6" w:rsidRDefault="009D5726" w:rsidP="009D5726">
      <w:pPr>
        <w:pStyle w:val="PL"/>
        <w:shd w:val="clear" w:color="auto" w:fill="E6E6E6"/>
      </w:pPr>
      <w:r w:rsidRPr="001662C6">
        <w:t>ProcessingTimelineSet-r15 ::=</w:t>
      </w:r>
      <w:r w:rsidRPr="001662C6">
        <w:tab/>
      </w:r>
      <w:r w:rsidRPr="001662C6">
        <w:tab/>
        <w:t>ENUMERATED {set1, set2}</w:t>
      </w:r>
    </w:p>
    <w:p w14:paraId="767EA6AF" w14:textId="77777777" w:rsidR="009D5726" w:rsidRPr="001662C6" w:rsidRDefault="009D5726" w:rsidP="009D5726">
      <w:pPr>
        <w:pStyle w:val="PL"/>
        <w:shd w:val="clear" w:color="auto" w:fill="E6E6E6"/>
      </w:pPr>
    </w:p>
    <w:p w14:paraId="73CD836E" w14:textId="77777777" w:rsidR="009D5726" w:rsidRPr="001662C6" w:rsidRDefault="009D5726" w:rsidP="009D5726">
      <w:pPr>
        <w:pStyle w:val="PL"/>
        <w:shd w:val="clear" w:color="auto" w:fill="E6E6E6"/>
      </w:pPr>
      <w:r w:rsidRPr="001662C6">
        <w:t>RLC-Parameters-r12 ::=</w:t>
      </w:r>
      <w:r w:rsidRPr="001662C6">
        <w:tab/>
      </w:r>
      <w:r w:rsidRPr="001662C6">
        <w:tab/>
      </w:r>
      <w:r w:rsidRPr="001662C6">
        <w:tab/>
      </w:r>
      <w:r w:rsidRPr="001662C6">
        <w:tab/>
        <w:t>SEQUENCE {</w:t>
      </w:r>
    </w:p>
    <w:p w14:paraId="2E37F68B" w14:textId="77777777" w:rsidR="009D5726" w:rsidRPr="001662C6" w:rsidRDefault="009D5726" w:rsidP="009D5726">
      <w:pPr>
        <w:pStyle w:val="PL"/>
        <w:shd w:val="clear" w:color="auto" w:fill="E6E6E6"/>
      </w:pPr>
      <w:r w:rsidRPr="001662C6">
        <w:tab/>
        <w:t>extended-RLC-LI-Field-r12</w:t>
      </w:r>
      <w:r w:rsidRPr="001662C6">
        <w:tab/>
      </w:r>
      <w:r w:rsidRPr="001662C6">
        <w:tab/>
      </w:r>
      <w:r w:rsidRPr="001662C6">
        <w:tab/>
        <w:t>ENUMERATED {supported}</w:t>
      </w:r>
    </w:p>
    <w:p w14:paraId="33F9F568" w14:textId="77777777" w:rsidR="009D5726" w:rsidRPr="001662C6" w:rsidRDefault="009D5726" w:rsidP="009D5726">
      <w:pPr>
        <w:pStyle w:val="PL"/>
        <w:shd w:val="clear" w:color="auto" w:fill="E6E6E6"/>
      </w:pPr>
      <w:r w:rsidRPr="001662C6">
        <w:t>}</w:t>
      </w:r>
    </w:p>
    <w:p w14:paraId="1748787E" w14:textId="77777777" w:rsidR="009D5726" w:rsidRPr="001662C6" w:rsidRDefault="009D5726" w:rsidP="009D5726">
      <w:pPr>
        <w:pStyle w:val="PL"/>
        <w:shd w:val="clear" w:color="auto" w:fill="E6E6E6"/>
      </w:pPr>
    </w:p>
    <w:p w14:paraId="524327DB" w14:textId="77777777" w:rsidR="009D5726" w:rsidRPr="001662C6" w:rsidRDefault="009D5726" w:rsidP="009D5726">
      <w:pPr>
        <w:pStyle w:val="PL"/>
        <w:shd w:val="clear" w:color="auto" w:fill="E6E6E6"/>
      </w:pPr>
      <w:r w:rsidRPr="001662C6">
        <w:t>RLC-Parameters-v1310 ::=</w:t>
      </w:r>
      <w:r w:rsidRPr="001662C6">
        <w:tab/>
      </w:r>
      <w:r w:rsidRPr="001662C6">
        <w:tab/>
      </w:r>
      <w:r w:rsidRPr="001662C6">
        <w:tab/>
      </w:r>
      <w:r w:rsidRPr="001662C6">
        <w:tab/>
        <w:t>SEQUENCE {</w:t>
      </w:r>
    </w:p>
    <w:p w14:paraId="755CCB3B" w14:textId="77777777" w:rsidR="009D5726" w:rsidRPr="001662C6" w:rsidRDefault="009D5726" w:rsidP="009D5726">
      <w:pPr>
        <w:pStyle w:val="PL"/>
        <w:shd w:val="clear" w:color="auto" w:fill="E6E6E6"/>
      </w:pPr>
      <w:r w:rsidRPr="001662C6">
        <w:tab/>
        <w:t>extendedRLC-SN-SO-Field-r13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3ED8C00" w14:textId="77777777" w:rsidR="009D5726" w:rsidRPr="001662C6" w:rsidRDefault="009D5726" w:rsidP="009D5726">
      <w:pPr>
        <w:pStyle w:val="PL"/>
        <w:shd w:val="clear" w:color="auto" w:fill="E6E6E6"/>
      </w:pPr>
      <w:r w:rsidRPr="001662C6">
        <w:t>}</w:t>
      </w:r>
    </w:p>
    <w:p w14:paraId="4B208F53" w14:textId="77777777" w:rsidR="009D5726" w:rsidRPr="001662C6" w:rsidRDefault="009D5726" w:rsidP="009D5726">
      <w:pPr>
        <w:pStyle w:val="PL"/>
        <w:shd w:val="clear" w:color="auto" w:fill="E6E6E6"/>
      </w:pPr>
    </w:p>
    <w:p w14:paraId="3B274D40" w14:textId="77777777" w:rsidR="009D5726" w:rsidRPr="001662C6" w:rsidRDefault="009D5726" w:rsidP="009D5726">
      <w:pPr>
        <w:pStyle w:val="PL"/>
        <w:shd w:val="clear" w:color="auto" w:fill="E6E6E6"/>
      </w:pPr>
      <w:r w:rsidRPr="001662C6">
        <w:t>RLC-Parameters-v1430 ::=</w:t>
      </w:r>
      <w:r w:rsidRPr="001662C6">
        <w:tab/>
      </w:r>
      <w:r w:rsidRPr="001662C6">
        <w:tab/>
      </w:r>
      <w:r w:rsidRPr="001662C6">
        <w:tab/>
      </w:r>
      <w:r w:rsidRPr="001662C6">
        <w:tab/>
        <w:t>SEQUENCE {</w:t>
      </w:r>
    </w:p>
    <w:p w14:paraId="6DCB71E1" w14:textId="77777777" w:rsidR="009D5726" w:rsidRPr="001662C6" w:rsidRDefault="009D5726" w:rsidP="009D5726">
      <w:pPr>
        <w:pStyle w:val="PL"/>
        <w:shd w:val="clear" w:color="auto" w:fill="E6E6E6"/>
      </w:pPr>
      <w:r w:rsidRPr="001662C6">
        <w:tab/>
        <w:t>extendedPollByte-r14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0DCB894" w14:textId="77777777" w:rsidR="009D5726" w:rsidRPr="001662C6" w:rsidRDefault="009D5726" w:rsidP="009D5726">
      <w:pPr>
        <w:pStyle w:val="PL"/>
        <w:shd w:val="clear" w:color="auto" w:fill="E6E6E6"/>
      </w:pPr>
      <w:r w:rsidRPr="001662C6">
        <w:t>}</w:t>
      </w:r>
    </w:p>
    <w:p w14:paraId="1EA1D8B7" w14:textId="77777777" w:rsidR="009D5726" w:rsidRPr="001662C6" w:rsidRDefault="009D5726" w:rsidP="009D5726">
      <w:pPr>
        <w:pStyle w:val="PL"/>
        <w:shd w:val="clear" w:color="auto" w:fill="E6E6E6"/>
      </w:pPr>
    </w:p>
    <w:p w14:paraId="42039AE1" w14:textId="77777777" w:rsidR="009D5726" w:rsidRPr="001662C6" w:rsidRDefault="009D5726" w:rsidP="009D5726">
      <w:pPr>
        <w:pStyle w:val="PL"/>
        <w:shd w:val="clear" w:color="auto" w:fill="E6E6E6"/>
      </w:pPr>
      <w:r w:rsidRPr="001662C6">
        <w:t>RLC-Parameters-v1530 ::=</w:t>
      </w:r>
      <w:r w:rsidRPr="001662C6">
        <w:tab/>
      </w:r>
      <w:r w:rsidRPr="001662C6">
        <w:tab/>
      </w:r>
      <w:r w:rsidRPr="001662C6">
        <w:tab/>
      </w:r>
      <w:r w:rsidRPr="001662C6">
        <w:tab/>
        <w:t>SEQUENCE {</w:t>
      </w:r>
    </w:p>
    <w:p w14:paraId="1F597EA2" w14:textId="77777777" w:rsidR="009D5726" w:rsidRPr="001662C6" w:rsidRDefault="009D5726" w:rsidP="009D5726">
      <w:pPr>
        <w:pStyle w:val="PL"/>
        <w:shd w:val="clear" w:color="auto" w:fill="E6E6E6"/>
      </w:pPr>
      <w:r w:rsidRPr="001662C6">
        <w:tab/>
        <w:t>flexibleUM-AM-Combinations-r15</w:t>
      </w:r>
      <w:r w:rsidRPr="001662C6">
        <w:tab/>
      </w:r>
      <w:r w:rsidRPr="001662C6">
        <w:tab/>
      </w:r>
      <w:r w:rsidRPr="001662C6">
        <w:tab/>
        <w:t>ENUMERATED {supported}</w:t>
      </w:r>
      <w:r w:rsidRPr="001662C6">
        <w:tab/>
      </w:r>
      <w:r w:rsidRPr="001662C6">
        <w:tab/>
      </w:r>
      <w:r w:rsidRPr="001662C6">
        <w:tab/>
        <w:t>OPTIONAL,</w:t>
      </w:r>
    </w:p>
    <w:p w14:paraId="475BDEF9" w14:textId="77777777" w:rsidR="009D5726" w:rsidRPr="001662C6" w:rsidRDefault="009D5726" w:rsidP="009D5726">
      <w:pPr>
        <w:pStyle w:val="PL"/>
        <w:shd w:val="clear" w:color="auto" w:fill="E6E6E6"/>
      </w:pPr>
      <w:r w:rsidRPr="001662C6">
        <w:tab/>
        <w:t>rlc-AM-Ooo-Delivery-r15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A85D34B" w14:textId="77777777" w:rsidR="009D5726" w:rsidRPr="001662C6" w:rsidRDefault="009D5726" w:rsidP="009D5726">
      <w:pPr>
        <w:pStyle w:val="PL"/>
        <w:shd w:val="clear" w:color="auto" w:fill="E6E6E6"/>
      </w:pPr>
      <w:r w:rsidRPr="001662C6">
        <w:tab/>
        <w:t>rlc-UM-Ooo-Delivery-r15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B07C01B" w14:textId="77777777" w:rsidR="009D5726" w:rsidRPr="001662C6" w:rsidRDefault="009D5726" w:rsidP="009D5726">
      <w:pPr>
        <w:pStyle w:val="PL"/>
        <w:shd w:val="clear" w:color="auto" w:fill="E6E6E6"/>
      </w:pPr>
      <w:r w:rsidRPr="001662C6">
        <w:t>}</w:t>
      </w:r>
    </w:p>
    <w:p w14:paraId="2361C02D" w14:textId="77777777" w:rsidR="009D5726" w:rsidRPr="001662C6" w:rsidRDefault="009D5726" w:rsidP="009D5726">
      <w:pPr>
        <w:pStyle w:val="PL"/>
        <w:shd w:val="clear" w:color="auto" w:fill="E6E6E6"/>
      </w:pPr>
    </w:p>
    <w:p w14:paraId="78163544" w14:textId="77777777" w:rsidR="009D5726" w:rsidRPr="001662C6" w:rsidRDefault="009D5726" w:rsidP="009D5726">
      <w:pPr>
        <w:pStyle w:val="PL"/>
        <w:shd w:val="clear" w:color="auto" w:fill="E6E6E6"/>
      </w:pPr>
      <w:r w:rsidRPr="001662C6">
        <w:t>PDCP-Parameters ::=</w:t>
      </w:r>
      <w:r w:rsidRPr="001662C6">
        <w:tab/>
      </w:r>
      <w:r w:rsidRPr="001662C6">
        <w:tab/>
      </w:r>
      <w:r w:rsidRPr="001662C6">
        <w:tab/>
      </w:r>
      <w:r w:rsidRPr="001662C6">
        <w:tab/>
        <w:t>SEQUENCE {</w:t>
      </w:r>
    </w:p>
    <w:p w14:paraId="07067761" w14:textId="77777777" w:rsidR="009D5726" w:rsidRPr="001662C6" w:rsidRDefault="009D5726" w:rsidP="009D5726">
      <w:pPr>
        <w:pStyle w:val="PL"/>
        <w:shd w:val="clear" w:color="auto" w:fill="E6E6E6"/>
      </w:pPr>
      <w:r w:rsidRPr="001662C6">
        <w:tab/>
        <w:t>supportedROHC-Profiles</w:t>
      </w:r>
      <w:r w:rsidRPr="001662C6">
        <w:tab/>
      </w:r>
      <w:r w:rsidRPr="001662C6">
        <w:tab/>
      </w:r>
      <w:r w:rsidRPr="001662C6">
        <w:tab/>
      </w:r>
      <w:r w:rsidRPr="001662C6">
        <w:tab/>
        <w:t>ROHC-ProfileSupportList-r15,</w:t>
      </w:r>
    </w:p>
    <w:p w14:paraId="1E1E7984" w14:textId="77777777" w:rsidR="009D5726" w:rsidRPr="001662C6" w:rsidRDefault="009D5726" w:rsidP="009D5726">
      <w:pPr>
        <w:pStyle w:val="PL"/>
        <w:shd w:val="clear" w:color="auto" w:fill="E6E6E6"/>
      </w:pPr>
      <w:r w:rsidRPr="001662C6">
        <w:tab/>
        <w:t>maxNumberROHC-ContextSessions</w:t>
      </w:r>
      <w:r w:rsidRPr="001662C6">
        <w:tab/>
      </w:r>
      <w:r w:rsidRPr="001662C6">
        <w:tab/>
        <w:t>ENUMERATED {</w:t>
      </w:r>
    </w:p>
    <w:p w14:paraId="1228760D"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354593EF"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49490F0A"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r>
      <w:r w:rsidRPr="001662C6">
        <w:tab/>
        <w:t>DEFAULT cs16,</w:t>
      </w:r>
    </w:p>
    <w:p w14:paraId="12D2DCF6" w14:textId="77777777" w:rsidR="009D5726" w:rsidRPr="001662C6" w:rsidRDefault="009D5726" w:rsidP="009D5726">
      <w:pPr>
        <w:pStyle w:val="PL"/>
        <w:shd w:val="clear" w:color="auto" w:fill="E6E6E6"/>
      </w:pPr>
      <w:r w:rsidRPr="001662C6">
        <w:tab/>
        <w:t>...</w:t>
      </w:r>
    </w:p>
    <w:p w14:paraId="3E73732D" w14:textId="77777777" w:rsidR="009D5726" w:rsidRPr="001662C6" w:rsidRDefault="009D5726" w:rsidP="009D5726">
      <w:pPr>
        <w:pStyle w:val="PL"/>
        <w:shd w:val="clear" w:color="auto" w:fill="E6E6E6"/>
      </w:pPr>
      <w:r w:rsidRPr="001662C6">
        <w:t>}</w:t>
      </w:r>
    </w:p>
    <w:p w14:paraId="6E166CD2" w14:textId="77777777" w:rsidR="009D5726" w:rsidRPr="001662C6" w:rsidRDefault="009D5726" w:rsidP="009D5726">
      <w:pPr>
        <w:pStyle w:val="PL"/>
        <w:shd w:val="clear" w:color="auto" w:fill="E6E6E6"/>
      </w:pPr>
    </w:p>
    <w:p w14:paraId="6D59AE92" w14:textId="77777777" w:rsidR="009D5726" w:rsidRPr="001662C6" w:rsidRDefault="009D5726" w:rsidP="009D5726">
      <w:pPr>
        <w:pStyle w:val="PL"/>
        <w:shd w:val="clear" w:color="auto" w:fill="E6E6E6"/>
      </w:pPr>
      <w:r w:rsidRPr="001662C6">
        <w:t>PDCP-Parameters-v1130 ::=</w:t>
      </w:r>
      <w:r w:rsidRPr="001662C6">
        <w:tab/>
      </w:r>
      <w:r w:rsidRPr="001662C6">
        <w:tab/>
        <w:t>SEQUENCE {</w:t>
      </w:r>
    </w:p>
    <w:p w14:paraId="248B01AA" w14:textId="77777777" w:rsidR="009D5726" w:rsidRPr="001662C6" w:rsidRDefault="009D5726" w:rsidP="009D5726">
      <w:pPr>
        <w:pStyle w:val="PL"/>
        <w:shd w:val="clear" w:color="auto" w:fill="E6E6E6"/>
      </w:pPr>
      <w:r w:rsidRPr="001662C6">
        <w:tab/>
        <w:t>pdcp-SN-Extension-r11</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3CB9C85" w14:textId="77777777" w:rsidR="009D5726" w:rsidRPr="001662C6" w:rsidRDefault="009D5726" w:rsidP="009D5726">
      <w:pPr>
        <w:pStyle w:val="PL"/>
        <w:shd w:val="clear" w:color="auto" w:fill="E6E6E6"/>
      </w:pPr>
      <w:r w:rsidRPr="001662C6">
        <w:tab/>
        <w:t>supportRohcContextContinue-r11</w:t>
      </w:r>
      <w:r w:rsidRPr="001662C6">
        <w:tab/>
      </w:r>
      <w:r w:rsidRPr="001662C6">
        <w:tab/>
      </w:r>
      <w:r w:rsidRPr="001662C6">
        <w:tab/>
        <w:t>ENUMERATED {supported}</w:t>
      </w:r>
      <w:r w:rsidRPr="001662C6">
        <w:tab/>
      </w:r>
      <w:r w:rsidRPr="001662C6">
        <w:tab/>
      </w:r>
      <w:r w:rsidRPr="001662C6">
        <w:tab/>
        <w:t>OPTIONAL</w:t>
      </w:r>
    </w:p>
    <w:p w14:paraId="354051EA" w14:textId="77777777" w:rsidR="009D5726" w:rsidRPr="001662C6" w:rsidRDefault="009D5726" w:rsidP="009D5726">
      <w:pPr>
        <w:pStyle w:val="PL"/>
        <w:shd w:val="clear" w:color="auto" w:fill="E6E6E6"/>
      </w:pPr>
      <w:r w:rsidRPr="001662C6">
        <w:t>}</w:t>
      </w:r>
    </w:p>
    <w:p w14:paraId="7F934F4D" w14:textId="77777777" w:rsidR="009D5726" w:rsidRPr="001662C6" w:rsidRDefault="009D5726" w:rsidP="009D5726">
      <w:pPr>
        <w:pStyle w:val="PL"/>
        <w:shd w:val="clear" w:color="auto" w:fill="E6E6E6"/>
      </w:pPr>
    </w:p>
    <w:p w14:paraId="5156403F" w14:textId="77777777" w:rsidR="009D5726" w:rsidRPr="001662C6" w:rsidRDefault="009D5726" w:rsidP="009D5726">
      <w:pPr>
        <w:pStyle w:val="PL"/>
        <w:shd w:val="clear" w:color="auto" w:fill="E6E6E6"/>
      </w:pPr>
      <w:r w:rsidRPr="001662C6">
        <w:t>PDCP-Parameters-v1310 ::=</w:t>
      </w:r>
      <w:r w:rsidRPr="001662C6">
        <w:tab/>
      </w:r>
      <w:r w:rsidRPr="001662C6">
        <w:tab/>
      </w:r>
      <w:r w:rsidRPr="001662C6">
        <w:tab/>
      </w:r>
      <w:r w:rsidRPr="001662C6">
        <w:tab/>
        <w:t>SEQUENCE {</w:t>
      </w:r>
    </w:p>
    <w:p w14:paraId="74EB93B7" w14:textId="77777777" w:rsidR="009D5726" w:rsidRPr="001662C6" w:rsidRDefault="009D5726" w:rsidP="009D5726">
      <w:pPr>
        <w:pStyle w:val="PL"/>
        <w:shd w:val="clear" w:color="auto" w:fill="E6E6E6"/>
      </w:pPr>
      <w:r w:rsidRPr="001662C6">
        <w:tab/>
        <w:t>pdcp-SN-Extension-18bits-r13</w:t>
      </w:r>
      <w:r w:rsidRPr="001662C6">
        <w:tab/>
      </w:r>
      <w:r w:rsidRPr="001662C6">
        <w:tab/>
      </w:r>
      <w:r w:rsidRPr="001662C6">
        <w:tab/>
        <w:t>ENUMERATED {supported}</w:t>
      </w:r>
      <w:r w:rsidRPr="001662C6">
        <w:tab/>
        <w:t>OPTIONAL</w:t>
      </w:r>
    </w:p>
    <w:p w14:paraId="0C8EC3BA" w14:textId="77777777" w:rsidR="009D5726" w:rsidRPr="001662C6" w:rsidRDefault="009D5726" w:rsidP="009D5726">
      <w:pPr>
        <w:pStyle w:val="PL"/>
        <w:shd w:val="clear" w:color="auto" w:fill="E6E6E6"/>
      </w:pPr>
      <w:r w:rsidRPr="001662C6">
        <w:lastRenderedPageBreak/>
        <w:t>}</w:t>
      </w:r>
    </w:p>
    <w:p w14:paraId="5BF76DF1" w14:textId="77777777" w:rsidR="009D5726" w:rsidRPr="001662C6" w:rsidRDefault="009D5726" w:rsidP="009D5726">
      <w:pPr>
        <w:pStyle w:val="PL"/>
        <w:shd w:val="clear" w:color="auto" w:fill="E6E6E6"/>
      </w:pPr>
    </w:p>
    <w:p w14:paraId="3E41994F" w14:textId="77777777" w:rsidR="009D5726" w:rsidRPr="001662C6" w:rsidRDefault="009D5726" w:rsidP="009D5726">
      <w:pPr>
        <w:pStyle w:val="PL"/>
        <w:shd w:val="clear" w:color="auto" w:fill="E6E6E6"/>
      </w:pPr>
      <w:r w:rsidRPr="001662C6">
        <w:t>PDCP-Parameters-v1430 ::=</w:t>
      </w:r>
      <w:r w:rsidRPr="001662C6">
        <w:tab/>
      </w:r>
      <w:r w:rsidRPr="001662C6">
        <w:tab/>
      </w:r>
      <w:r w:rsidRPr="001662C6">
        <w:tab/>
      </w:r>
      <w:r w:rsidRPr="001662C6">
        <w:tab/>
        <w:t>SEQUENCE {</w:t>
      </w:r>
    </w:p>
    <w:p w14:paraId="75A32E9B" w14:textId="77777777" w:rsidR="009D5726" w:rsidRPr="001662C6" w:rsidRDefault="009D5726" w:rsidP="009D5726">
      <w:pPr>
        <w:pStyle w:val="PL"/>
        <w:shd w:val="clear" w:color="auto" w:fill="E6E6E6"/>
      </w:pPr>
      <w:r w:rsidRPr="001662C6">
        <w:tab/>
        <w:t>supportedUplinkOnlyROHC-Profiles-r14</w:t>
      </w:r>
      <w:r w:rsidRPr="001662C6">
        <w:tab/>
      </w:r>
      <w:r w:rsidRPr="001662C6">
        <w:tab/>
        <w:t>SEQUENCE {</w:t>
      </w:r>
    </w:p>
    <w:p w14:paraId="103FF862" w14:textId="77777777" w:rsidR="009D5726" w:rsidRPr="001662C6" w:rsidRDefault="009D5726" w:rsidP="009D5726">
      <w:pPr>
        <w:pStyle w:val="PL"/>
        <w:shd w:val="clear" w:color="auto" w:fill="E6E6E6"/>
      </w:pPr>
      <w:r w:rsidRPr="001662C6">
        <w:tab/>
      </w:r>
      <w:r w:rsidRPr="001662C6">
        <w:tab/>
        <w:t>profile0x0006-r14</w:t>
      </w:r>
      <w:r w:rsidRPr="001662C6">
        <w:tab/>
      </w:r>
      <w:r w:rsidRPr="001662C6">
        <w:tab/>
      </w:r>
      <w:r w:rsidRPr="001662C6">
        <w:tab/>
      </w:r>
      <w:r w:rsidRPr="001662C6">
        <w:tab/>
      </w:r>
      <w:r w:rsidRPr="001662C6">
        <w:tab/>
      </w:r>
      <w:r w:rsidRPr="001662C6">
        <w:tab/>
        <w:t>BOOLEAN</w:t>
      </w:r>
    </w:p>
    <w:p w14:paraId="012875B0" w14:textId="77777777" w:rsidR="009D5726" w:rsidRPr="001662C6" w:rsidRDefault="009D5726" w:rsidP="009D5726">
      <w:pPr>
        <w:pStyle w:val="PL"/>
        <w:shd w:val="clear" w:color="auto" w:fill="E6E6E6"/>
      </w:pPr>
      <w:r w:rsidRPr="001662C6">
        <w:tab/>
        <w:t>},</w:t>
      </w:r>
    </w:p>
    <w:p w14:paraId="08378941" w14:textId="77777777" w:rsidR="009D5726" w:rsidRPr="001662C6" w:rsidRDefault="009D5726" w:rsidP="009D5726">
      <w:pPr>
        <w:pStyle w:val="PL"/>
        <w:shd w:val="clear" w:color="auto" w:fill="E6E6E6"/>
      </w:pPr>
      <w:r w:rsidRPr="001662C6">
        <w:tab/>
        <w:t>maxNumberROHC-ContextSessions-r14</w:t>
      </w:r>
      <w:r w:rsidRPr="001662C6">
        <w:tab/>
      </w:r>
      <w:r w:rsidRPr="001662C6">
        <w:tab/>
        <w:t>ENUMERATED {</w:t>
      </w:r>
    </w:p>
    <w:p w14:paraId="55992B73"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7024BFE4"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4CE27F92"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r>
      <w:r w:rsidRPr="001662C6">
        <w:tab/>
        <w:t>DEFAULT cs16</w:t>
      </w:r>
    </w:p>
    <w:p w14:paraId="2844D3B1" w14:textId="77777777" w:rsidR="009D5726" w:rsidRPr="001662C6" w:rsidRDefault="009D5726" w:rsidP="009D5726">
      <w:pPr>
        <w:pStyle w:val="PL"/>
        <w:shd w:val="clear" w:color="auto" w:fill="E6E6E6"/>
      </w:pPr>
      <w:r w:rsidRPr="001662C6">
        <w:t>}</w:t>
      </w:r>
    </w:p>
    <w:p w14:paraId="7379E3FF" w14:textId="77777777" w:rsidR="009D5726" w:rsidRPr="001662C6" w:rsidRDefault="009D5726" w:rsidP="009D5726">
      <w:pPr>
        <w:pStyle w:val="PL"/>
        <w:shd w:val="clear" w:color="auto" w:fill="E6E6E6"/>
      </w:pPr>
    </w:p>
    <w:p w14:paraId="262C9E68" w14:textId="77777777" w:rsidR="009D5726" w:rsidRPr="001662C6" w:rsidRDefault="009D5726" w:rsidP="009D5726">
      <w:pPr>
        <w:pStyle w:val="PL"/>
        <w:shd w:val="clear" w:color="auto" w:fill="E6E6E6"/>
      </w:pPr>
      <w:r w:rsidRPr="001662C6">
        <w:t>PDCP-Parameters-v1530 ::=</w:t>
      </w:r>
      <w:r w:rsidRPr="001662C6">
        <w:tab/>
      </w:r>
      <w:r w:rsidRPr="001662C6">
        <w:tab/>
      </w:r>
      <w:r w:rsidRPr="001662C6">
        <w:tab/>
        <w:t>SEQUENCE {</w:t>
      </w:r>
    </w:p>
    <w:p w14:paraId="18C5BD7F" w14:textId="77777777" w:rsidR="009D5726" w:rsidRPr="001662C6" w:rsidRDefault="009D5726" w:rsidP="009D5726">
      <w:pPr>
        <w:pStyle w:val="PL"/>
        <w:shd w:val="clear" w:color="auto" w:fill="E6E6E6"/>
      </w:pPr>
      <w:r w:rsidRPr="001662C6">
        <w:tab/>
        <w:t>supportedUDC-r15</w:t>
      </w:r>
      <w:r w:rsidRPr="001662C6">
        <w:tab/>
      </w:r>
      <w:r w:rsidRPr="001662C6">
        <w:tab/>
      </w:r>
      <w:r w:rsidRPr="001662C6">
        <w:tab/>
      </w:r>
      <w:r w:rsidRPr="001662C6">
        <w:tab/>
      </w:r>
      <w:r w:rsidRPr="001662C6">
        <w:tab/>
        <w:t>SupportedUDC-r15</w:t>
      </w:r>
      <w:r w:rsidRPr="001662C6">
        <w:tab/>
      </w:r>
      <w:r w:rsidRPr="001662C6">
        <w:tab/>
      </w:r>
      <w:r w:rsidRPr="001662C6">
        <w:tab/>
      </w:r>
      <w:r w:rsidRPr="001662C6">
        <w:tab/>
        <w:t>OPTIONAL,</w:t>
      </w:r>
    </w:p>
    <w:p w14:paraId="75037013" w14:textId="77777777" w:rsidR="009D5726" w:rsidRPr="001662C6" w:rsidRDefault="009D5726" w:rsidP="009D5726">
      <w:pPr>
        <w:pStyle w:val="PL"/>
        <w:shd w:val="clear" w:color="auto" w:fill="E6E6E6"/>
      </w:pPr>
      <w:r w:rsidRPr="001662C6">
        <w:tab/>
        <w:t>pdcp-Duplication-r15</w:t>
      </w:r>
      <w:r w:rsidRPr="001662C6">
        <w:tab/>
      </w:r>
      <w:r w:rsidRPr="001662C6">
        <w:tab/>
      </w:r>
      <w:r w:rsidRPr="001662C6">
        <w:tab/>
      </w:r>
      <w:r w:rsidRPr="001662C6">
        <w:tab/>
        <w:t>ENUMERATED {supported}</w:t>
      </w:r>
      <w:r w:rsidRPr="001662C6">
        <w:tab/>
      </w:r>
      <w:r w:rsidRPr="001662C6">
        <w:tab/>
        <w:t>OPTIONAL</w:t>
      </w:r>
    </w:p>
    <w:p w14:paraId="1FEF78EC" w14:textId="77777777" w:rsidR="009D5726" w:rsidRPr="001662C6" w:rsidRDefault="009D5726" w:rsidP="009D5726">
      <w:pPr>
        <w:pStyle w:val="PL"/>
        <w:shd w:val="clear" w:color="auto" w:fill="E6E6E6"/>
      </w:pPr>
      <w:r w:rsidRPr="001662C6">
        <w:t>}</w:t>
      </w:r>
    </w:p>
    <w:p w14:paraId="40FEBE7D" w14:textId="77777777" w:rsidR="009D5726" w:rsidRPr="001662C6" w:rsidRDefault="009D5726" w:rsidP="009D5726">
      <w:pPr>
        <w:pStyle w:val="PL"/>
        <w:shd w:val="clear" w:color="auto" w:fill="E6E6E6"/>
      </w:pPr>
    </w:p>
    <w:p w14:paraId="07DEA990" w14:textId="77777777" w:rsidR="009D5726" w:rsidRPr="001662C6" w:rsidRDefault="009D5726" w:rsidP="009D5726">
      <w:pPr>
        <w:pStyle w:val="PL"/>
        <w:shd w:val="clear" w:color="auto" w:fill="E6E6E6"/>
      </w:pPr>
      <w:r w:rsidRPr="001662C6">
        <w:t>PDCP-Parameters-v1610 ::=</w:t>
      </w:r>
      <w:r w:rsidRPr="001662C6">
        <w:tab/>
      </w:r>
      <w:r w:rsidRPr="001662C6">
        <w:tab/>
      </w:r>
      <w:r w:rsidRPr="001662C6">
        <w:tab/>
        <w:t>SEQUENCE {</w:t>
      </w:r>
    </w:p>
    <w:p w14:paraId="041BBF39" w14:textId="77777777" w:rsidR="009D5726" w:rsidRPr="001662C6" w:rsidRDefault="009D5726" w:rsidP="009D5726">
      <w:pPr>
        <w:pStyle w:val="PL"/>
        <w:shd w:val="clear" w:color="auto" w:fill="E6E6E6"/>
      </w:pPr>
      <w:r w:rsidRPr="001662C6">
        <w:tab/>
        <w:t>pdcp-VersionChangeWithoutHO-r16</w:t>
      </w:r>
      <w:r w:rsidRPr="001662C6">
        <w:tab/>
      </w:r>
      <w:r w:rsidRPr="001662C6">
        <w:tab/>
        <w:t>ENUMERATED {supported}</w:t>
      </w:r>
      <w:r w:rsidRPr="001662C6">
        <w:tab/>
      </w:r>
      <w:r w:rsidRPr="001662C6">
        <w:tab/>
        <w:t>OPTIONAL,</w:t>
      </w:r>
    </w:p>
    <w:p w14:paraId="3783B33E" w14:textId="77777777" w:rsidR="009D5726" w:rsidRPr="001662C6" w:rsidRDefault="009D5726" w:rsidP="009D5726">
      <w:pPr>
        <w:pStyle w:val="PL"/>
        <w:shd w:val="clear" w:color="auto" w:fill="E6E6E6"/>
      </w:pPr>
      <w:r w:rsidRPr="001662C6">
        <w:tab/>
        <w:t>ehc-r16</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2801A94" w14:textId="77777777" w:rsidR="009D5726" w:rsidRPr="001662C6" w:rsidRDefault="009D5726" w:rsidP="009D5726">
      <w:pPr>
        <w:pStyle w:val="PL"/>
        <w:shd w:val="clear" w:color="auto" w:fill="E6E6E6"/>
      </w:pPr>
      <w:r w:rsidRPr="001662C6">
        <w:tab/>
        <w:t>continueEHC-Context-r16</w:t>
      </w:r>
      <w:r w:rsidRPr="001662C6">
        <w:tab/>
      </w:r>
      <w:r w:rsidRPr="001662C6">
        <w:tab/>
      </w:r>
      <w:r w:rsidRPr="001662C6">
        <w:tab/>
      </w:r>
      <w:r w:rsidRPr="001662C6">
        <w:tab/>
        <w:t>ENUMERATED {supported}</w:t>
      </w:r>
      <w:r w:rsidRPr="001662C6">
        <w:tab/>
      </w:r>
      <w:r w:rsidRPr="001662C6">
        <w:tab/>
        <w:t>OPTIONAL,</w:t>
      </w:r>
    </w:p>
    <w:p w14:paraId="17887D6E" w14:textId="77777777" w:rsidR="009D5726" w:rsidRPr="001662C6" w:rsidRDefault="009D5726" w:rsidP="009D5726">
      <w:pPr>
        <w:pStyle w:val="PL"/>
        <w:shd w:val="clear" w:color="auto" w:fill="E6E6E6"/>
        <w:tabs>
          <w:tab w:val="clear" w:pos="3840"/>
          <w:tab w:val="left" w:pos="3828"/>
        </w:tabs>
        <w:ind w:hanging="12"/>
      </w:pPr>
      <w:r w:rsidRPr="001662C6">
        <w:tab/>
      </w:r>
      <w:r w:rsidRPr="001662C6">
        <w:tab/>
        <w:t xml:space="preserve">maxNumberEHC-Contexts-r16 </w:t>
      </w:r>
      <w:r w:rsidRPr="001662C6">
        <w:tab/>
      </w:r>
      <w:r w:rsidRPr="001662C6">
        <w:tab/>
      </w:r>
      <w:r w:rsidRPr="001662C6">
        <w:tab/>
        <w:t>ENUMERATED {cs2, cs4, cs8, cs16, cs32, cs64, cs128, cs256,</w:t>
      </w:r>
    </w:p>
    <w:p w14:paraId="6A409A62" w14:textId="77777777" w:rsidR="009D5726" w:rsidRPr="001662C6" w:rsidRDefault="009D5726" w:rsidP="009D5726">
      <w:pPr>
        <w:pStyle w:val="PL"/>
        <w:shd w:val="clear" w:color="auto" w:fill="E6E6E6"/>
        <w:ind w:hanging="12"/>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cs512, cs1024, cs2048, cs4096, cs8192, cs16384,</w:t>
      </w:r>
    </w:p>
    <w:p w14:paraId="4B6F8EFF" w14:textId="77777777" w:rsidR="009D5726" w:rsidRPr="001662C6" w:rsidRDefault="009D5726" w:rsidP="009D5726">
      <w:pPr>
        <w:pStyle w:val="PL"/>
        <w:shd w:val="clear" w:color="auto" w:fill="E6E6E6"/>
        <w:ind w:hanging="12"/>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cs32768, cs65536}</w:t>
      </w:r>
      <w:r w:rsidRPr="001662C6">
        <w:tab/>
        <w:t>OPTIONAL,</w:t>
      </w:r>
    </w:p>
    <w:p w14:paraId="11CDADF9" w14:textId="77777777" w:rsidR="009D5726" w:rsidRPr="001662C6" w:rsidRDefault="009D5726" w:rsidP="009D5726">
      <w:pPr>
        <w:pStyle w:val="PL"/>
        <w:shd w:val="clear" w:color="auto" w:fill="E6E6E6"/>
        <w:ind w:left="3840" w:hanging="3840"/>
      </w:pPr>
      <w:r w:rsidRPr="001662C6">
        <w:tab/>
        <w:t>jointEHC-ROHC-Config-r16</w:t>
      </w:r>
      <w:r w:rsidRPr="001662C6">
        <w:tab/>
      </w:r>
      <w:r w:rsidRPr="001662C6">
        <w:tab/>
      </w:r>
      <w:r w:rsidRPr="001662C6">
        <w:tab/>
        <w:t>ENUMERATED {supported}</w:t>
      </w:r>
      <w:r w:rsidRPr="001662C6">
        <w:tab/>
      </w:r>
      <w:r w:rsidRPr="001662C6">
        <w:tab/>
        <w:t>OPTIONAL</w:t>
      </w:r>
    </w:p>
    <w:p w14:paraId="1A97DB10" w14:textId="77777777" w:rsidR="009D5726" w:rsidRPr="001662C6" w:rsidRDefault="009D5726" w:rsidP="009D5726">
      <w:pPr>
        <w:pStyle w:val="PL"/>
        <w:shd w:val="clear" w:color="auto" w:fill="E6E6E6"/>
      </w:pPr>
      <w:r w:rsidRPr="001662C6">
        <w:t>}</w:t>
      </w:r>
    </w:p>
    <w:p w14:paraId="4EBBB1BB" w14:textId="77777777" w:rsidR="009D5726" w:rsidRPr="001662C6" w:rsidRDefault="009D5726" w:rsidP="009D5726">
      <w:pPr>
        <w:pStyle w:val="PL"/>
        <w:shd w:val="clear" w:color="auto" w:fill="E6E6E6"/>
      </w:pPr>
    </w:p>
    <w:p w14:paraId="119E2043" w14:textId="77777777" w:rsidR="009D5726" w:rsidRPr="001662C6" w:rsidRDefault="009D5726" w:rsidP="009D5726">
      <w:pPr>
        <w:pStyle w:val="PL"/>
        <w:shd w:val="clear" w:color="auto" w:fill="E6E6E6"/>
      </w:pPr>
      <w:r w:rsidRPr="001662C6">
        <w:t>SupportedUDC-r15 ::=</w:t>
      </w:r>
      <w:r w:rsidRPr="001662C6">
        <w:tab/>
      </w:r>
      <w:r w:rsidRPr="001662C6">
        <w:tab/>
      </w:r>
      <w:r w:rsidRPr="001662C6">
        <w:tab/>
      </w:r>
      <w:r w:rsidRPr="001662C6">
        <w:tab/>
        <w:t>SEQUENCE {</w:t>
      </w:r>
    </w:p>
    <w:p w14:paraId="7A486F32" w14:textId="77777777" w:rsidR="009D5726" w:rsidRPr="001662C6" w:rsidRDefault="009D5726" w:rsidP="009D5726">
      <w:pPr>
        <w:pStyle w:val="PL"/>
        <w:shd w:val="clear" w:color="auto" w:fill="E6E6E6"/>
      </w:pPr>
      <w:r w:rsidRPr="001662C6">
        <w:tab/>
        <w:t>supportedStandardDic-r15</w:t>
      </w:r>
      <w:r w:rsidRPr="001662C6">
        <w:tab/>
      </w:r>
      <w:r w:rsidRPr="001662C6">
        <w:tab/>
      </w:r>
      <w:r w:rsidRPr="001662C6">
        <w:tab/>
        <w:t>ENUMERATED {supported}</w:t>
      </w:r>
      <w:r w:rsidRPr="001662C6">
        <w:tab/>
      </w:r>
      <w:r w:rsidRPr="001662C6">
        <w:tab/>
        <w:t>OPTIONAL,</w:t>
      </w:r>
    </w:p>
    <w:p w14:paraId="47DECE98" w14:textId="77777777" w:rsidR="009D5726" w:rsidRPr="001662C6" w:rsidRDefault="009D5726" w:rsidP="009D5726">
      <w:pPr>
        <w:pStyle w:val="PL"/>
        <w:shd w:val="clear" w:color="auto" w:fill="E6E6E6"/>
      </w:pPr>
      <w:r w:rsidRPr="001662C6">
        <w:tab/>
        <w:t>supportedOperatorDic-r15</w:t>
      </w:r>
      <w:r w:rsidRPr="001662C6">
        <w:tab/>
      </w:r>
      <w:r w:rsidRPr="001662C6">
        <w:tab/>
      </w:r>
      <w:r w:rsidRPr="001662C6">
        <w:tab/>
        <w:t>SupportedOperatorDic-r15</w:t>
      </w:r>
      <w:r w:rsidRPr="001662C6">
        <w:tab/>
        <w:t>OPTIONAL</w:t>
      </w:r>
    </w:p>
    <w:p w14:paraId="49A879C1" w14:textId="77777777" w:rsidR="009D5726" w:rsidRPr="001662C6" w:rsidRDefault="009D5726" w:rsidP="009D5726">
      <w:pPr>
        <w:pStyle w:val="PL"/>
        <w:shd w:val="clear" w:color="auto" w:fill="E6E6E6"/>
      </w:pPr>
      <w:r w:rsidRPr="001662C6">
        <w:t>}</w:t>
      </w:r>
    </w:p>
    <w:p w14:paraId="5F53C777" w14:textId="77777777" w:rsidR="009D5726" w:rsidRPr="001662C6" w:rsidRDefault="009D5726" w:rsidP="009D5726">
      <w:pPr>
        <w:pStyle w:val="PL"/>
        <w:shd w:val="clear" w:color="auto" w:fill="E6E6E6"/>
      </w:pPr>
    </w:p>
    <w:p w14:paraId="2C17FEB7" w14:textId="77777777" w:rsidR="009D5726" w:rsidRPr="001662C6" w:rsidRDefault="009D5726" w:rsidP="009D5726">
      <w:pPr>
        <w:pStyle w:val="PL"/>
        <w:shd w:val="clear" w:color="auto" w:fill="E6E6E6"/>
      </w:pPr>
      <w:r w:rsidRPr="001662C6">
        <w:t>SupportedOperatorDic-r15 ::=</w:t>
      </w:r>
      <w:r w:rsidRPr="001662C6">
        <w:tab/>
      </w:r>
      <w:r w:rsidRPr="001662C6">
        <w:tab/>
        <w:t>SEQUENCE {</w:t>
      </w:r>
    </w:p>
    <w:p w14:paraId="2F938E32" w14:textId="77777777" w:rsidR="009D5726" w:rsidRPr="001662C6" w:rsidRDefault="009D5726" w:rsidP="009D5726">
      <w:pPr>
        <w:pStyle w:val="PL"/>
        <w:shd w:val="clear" w:color="auto" w:fill="E6E6E6"/>
      </w:pPr>
      <w:r w:rsidRPr="001662C6">
        <w:tab/>
        <w:t>versionOfDictionary-r15</w:t>
      </w:r>
      <w:r w:rsidRPr="001662C6">
        <w:tab/>
      </w:r>
      <w:r w:rsidRPr="001662C6">
        <w:tab/>
      </w:r>
      <w:r w:rsidRPr="001662C6">
        <w:tab/>
      </w:r>
      <w:r w:rsidRPr="001662C6">
        <w:tab/>
        <w:t>INTEGER (0..15),</w:t>
      </w:r>
    </w:p>
    <w:p w14:paraId="4AC2D43A" w14:textId="77777777" w:rsidR="009D5726" w:rsidRPr="001662C6" w:rsidRDefault="009D5726" w:rsidP="009D5726">
      <w:pPr>
        <w:pStyle w:val="PL"/>
        <w:shd w:val="clear" w:color="auto" w:fill="E6E6E6"/>
      </w:pPr>
      <w:r w:rsidRPr="001662C6">
        <w:tab/>
        <w:t>associatedPLMN-ID-r15</w:t>
      </w:r>
      <w:r w:rsidRPr="001662C6">
        <w:tab/>
      </w:r>
      <w:r w:rsidRPr="001662C6">
        <w:tab/>
      </w:r>
      <w:r w:rsidRPr="001662C6">
        <w:tab/>
      </w:r>
      <w:r w:rsidRPr="001662C6">
        <w:tab/>
        <w:t>PLMN-Identity</w:t>
      </w:r>
    </w:p>
    <w:p w14:paraId="2F549A86" w14:textId="77777777" w:rsidR="009D5726" w:rsidRPr="001662C6" w:rsidRDefault="009D5726" w:rsidP="009D5726">
      <w:pPr>
        <w:pStyle w:val="PL"/>
        <w:shd w:val="clear" w:color="auto" w:fill="E6E6E6"/>
      </w:pPr>
      <w:r w:rsidRPr="001662C6">
        <w:t>}</w:t>
      </w:r>
    </w:p>
    <w:p w14:paraId="5BB8DE45" w14:textId="77777777" w:rsidR="009D5726" w:rsidRPr="001662C6" w:rsidRDefault="009D5726" w:rsidP="009D5726">
      <w:pPr>
        <w:pStyle w:val="PL"/>
        <w:shd w:val="clear" w:color="auto" w:fill="E6E6E6"/>
      </w:pPr>
    </w:p>
    <w:p w14:paraId="5E33E3DE" w14:textId="77777777" w:rsidR="009D5726" w:rsidRPr="001662C6" w:rsidRDefault="009D5726" w:rsidP="009D5726">
      <w:pPr>
        <w:pStyle w:val="PL"/>
        <w:shd w:val="clear" w:color="auto" w:fill="E6E6E6"/>
      </w:pPr>
      <w:r w:rsidRPr="001662C6">
        <w:t>PhyLayerParameters ::=</w:t>
      </w:r>
      <w:r w:rsidRPr="001662C6">
        <w:tab/>
      </w:r>
      <w:r w:rsidRPr="001662C6">
        <w:tab/>
      </w:r>
      <w:r w:rsidRPr="001662C6">
        <w:tab/>
      </w:r>
      <w:r w:rsidRPr="001662C6">
        <w:tab/>
        <w:t>SEQUENCE {</w:t>
      </w:r>
    </w:p>
    <w:p w14:paraId="07B99D95" w14:textId="77777777" w:rsidR="009D5726" w:rsidRPr="001662C6" w:rsidRDefault="009D5726" w:rsidP="009D5726">
      <w:pPr>
        <w:pStyle w:val="PL"/>
        <w:shd w:val="clear" w:color="auto" w:fill="E6E6E6"/>
      </w:pPr>
      <w:r w:rsidRPr="001662C6">
        <w:tab/>
        <w:t>ue-TxAntennaSelectionSupported</w:t>
      </w:r>
      <w:r w:rsidRPr="001662C6">
        <w:tab/>
      </w:r>
      <w:r w:rsidRPr="001662C6">
        <w:tab/>
        <w:t>BOOLEAN,</w:t>
      </w:r>
    </w:p>
    <w:p w14:paraId="76DF201D" w14:textId="77777777" w:rsidR="009D5726" w:rsidRPr="001662C6" w:rsidRDefault="009D5726" w:rsidP="009D5726">
      <w:pPr>
        <w:pStyle w:val="PL"/>
        <w:shd w:val="clear" w:color="auto" w:fill="E6E6E6"/>
      </w:pPr>
      <w:r w:rsidRPr="001662C6">
        <w:tab/>
        <w:t>ue-SpecificRefSigsSupported</w:t>
      </w:r>
      <w:r w:rsidRPr="001662C6">
        <w:tab/>
      </w:r>
      <w:r w:rsidRPr="001662C6">
        <w:tab/>
        <w:t>BOOLEAN</w:t>
      </w:r>
    </w:p>
    <w:p w14:paraId="68DFE135" w14:textId="77777777" w:rsidR="009D5726" w:rsidRPr="001662C6" w:rsidRDefault="009D5726" w:rsidP="009D5726">
      <w:pPr>
        <w:pStyle w:val="PL"/>
        <w:shd w:val="clear" w:color="auto" w:fill="E6E6E6"/>
      </w:pPr>
      <w:r w:rsidRPr="001662C6">
        <w:t>}</w:t>
      </w:r>
    </w:p>
    <w:p w14:paraId="6FCFA503" w14:textId="77777777" w:rsidR="009D5726" w:rsidRPr="001662C6" w:rsidRDefault="009D5726" w:rsidP="009D5726">
      <w:pPr>
        <w:pStyle w:val="PL"/>
        <w:shd w:val="clear" w:color="auto" w:fill="E6E6E6"/>
      </w:pPr>
    </w:p>
    <w:p w14:paraId="0BFA6079" w14:textId="77777777" w:rsidR="009D5726" w:rsidRPr="001662C6" w:rsidRDefault="009D5726" w:rsidP="009D5726">
      <w:pPr>
        <w:pStyle w:val="PL"/>
        <w:shd w:val="clear" w:color="auto" w:fill="E6E6E6"/>
      </w:pPr>
      <w:r w:rsidRPr="001662C6">
        <w:t>PhyLayerParameters-v920 ::=</w:t>
      </w:r>
      <w:r w:rsidRPr="001662C6">
        <w:tab/>
      </w:r>
      <w:r w:rsidRPr="001662C6">
        <w:tab/>
        <w:t>SEQUENCE {</w:t>
      </w:r>
    </w:p>
    <w:p w14:paraId="1F53C984" w14:textId="77777777" w:rsidR="009D5726" w:rsidRPr="001662C6" w:rsidRDefault="009D5726" w:rsidP="009D5726">
      <w:pPr>
        <w:pStyle w:val="PL"/>
        <w:shd w:val="clear" w:color="auto" w:fill="E6E6E6"/>
      </w:pPr>
      <w:r w:rsidRPr="001662C6">
        <w:tab/>
        <w:t>enhancedDualLayerFDD-r9</w:t>
      </w:r>
      <w:r w:rsidRPr="001662C6">
        <w:tab/>
      </w:r>
      <w:r w:rsidRPr="001662C6">
        <w:tab/>
      </w:r>
      <w:r w:rsidRPr="001662C6">
        <w:tab/>
        <w:t>ENUMERATED {supported}</w:t>
      </w:r>
      <w:r w:rsidRPr="001662C6">
        <w:tab/>
      </w:r>
      <w:r w:rsidRPr="001662C6">
        <w:tab/>
      </w:r>
      <w:r w:rsidRPr="001662C6">
        <w:tab/>
        <w:t>OPTIONAL,</w:t>
      </w:r>
    </w:p>
    <w:p w14:paraId="6C669256" w14:textId="77777777" w:rsidR="009D5726" w:rsidRPr="001662C6" w:rsidRDefault="009D5726" w:rsidP="009D5726">
      <w:pPr>
        <w:pStyle w:val="PL"/>
        <w:shd w:val="clear" w:color="auto" w:fill="E6E6E6"/>
      </w:pPr>
      <w:r w:rsidRPr="001662C6">
        <w:tab/>
        <w:t>enhancedDualLayerTDD-r9</w:t>
      </w:r>
      <w:r w:rsidRPr="001662C6">
        <w:tab/>
      </w:r>
      <w:r w:rsidRPr="001662C6">
        <w:tab/>
      </w:r>
      <w:r w:rsidRPr="001662C6">
        <w:tab/>
        <w:t>ENUMERATED {supported}</w:t>
      </w:r>
      <w:r w:rsidRPr="001662C6">
        <w:tab/>
      </w:r>
      <w:r w:rsidRPr="001662C6">
        <w:tab/>
      </w:r>
      <w:r w:rsidRPr="001662C6">
        <w:tab/>
        <w:t>OPTIONAL</w:t>
      </w:r>
    </w:p>
    <w:p w14:paraId="3608CEBA" w14:textId="77777777" w:rsidR="009D5726" w:rsidRPr="001662C6" w:rsidRDefault="009D5726" w:rsidP="009D5726">
      <w:pPr>
        <w:pStyle w:val="PL"/>
        <w:shd w:val="clear" w:color="auto" w:fill="E6E6E6"/>
      </w:pPr>
      <w:r w:rsidRPr="001662C6">
        <w:t>}</w:t>
      </w:r>
    </w:p>
    <w:p w14:paraId="0AEF7530" w14:textId="77777777" w:rsidR="009D5726" w:rsidRPr="001662C6" w:rsidRDefault="009D5726" w:rsidP="009D5726">
      <w:pPr>
        <w:pStyle w:val="PL"/>
        <w:shd w:val="clear" w:color="auto" w:fill="E6E6E6"/>
      </w:pPr>
    </w:p>
    <w:p w14:paraId="1F6F6E15" w14:textId="77777777" w:rsidR="009D5726" w:rsidRPr="001662C6" w:rsidRDefault="009D5726" w:rsidP="009D5726">
      <w:pPr>
        <w:pStyle w:val="PL"/>
        <w:shd w:val="clear" w:color="auto" w:fill="E6E6E6"/>
      </w:pPr>
      <w:r w:rsidRPr="001662C6">
        <w:t>PhyLayerParameters-v9d0 ::=</w:t>
      </w:r>
      <w:r w:rsidRPr="001662C6">
        <w:tab/>
      </w:r>
      <w:r w:rsidRPr="001662C6">
        <w:tab/>
      </w:r>
      <w:r w:rsidRPr="001662C6">
        <w:tab/>
        <w:t>SEQUENCE {</w:t>
      </w:r>
    </w:p>
    <w:p w14:paraId="10DEE596" w14:textId="77777777" w:rsidR="009D5726" w:rsidRPr="001662C6" w:rsidRDefault="009D5726" w:rsidP="009D5726">
      <w:pPr>
        <w:pStyle w:val="PL"/>
        <w:shd w:val="clear" w:color="auto" w:fill="E6E6E6"/>
      </w:pPr>
      <w:r w:rsidRPr="001662C6">
        <w:tab/>
        <w:t>tm5-FDD-r9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21A69AF" w14:textId="77777777" w:rsidR="009D5726" w:rsidRPr="001662C6" w:rsidRDefault="009D5726" w:rsidP="009D5726">
      <w:pPr>
        <w:pStyle w:val="PL"/>
        <w:shd w:val="clear" w:color="auto" w:fill="E6E6E6"/>
      </w:pPr>
      <w:r w:rsidRPr="001662C6">
        <w:tab/>
        <w:t>tm5-TDD-r9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A552F45" w14:textId="77777777" w:rsidR="009D5726" w:rsidRPr="001662C6" w:rsidRDefault="009D5726" w:rsidP="009D5726">
      <w:pPr>
        <w:pStyle w:val="PL"/>
        <w:shd w:val="clear" w:color="auto" w:fill="E6E6E6"/>
      </w:pPr>
      <w:r w:rsidRPr="001662C6">
        <w:t>}</w:t>
      </w:r>
    </w:p>
    <w:p w14:paraId="11035BF6" w14:textId="77777777" w:rsidR="009D5726" w:rsidRPr="001662C6" w:rsidRDefault="009D5726" w:rsidP="009D5726">
      <w:pPr>
        <w:pStyle w:val="PL"/>
        <w:shd w:val="clear" w:color="auto" w:fill="E6E6E6"/>
      </w:pPr>
    </w:p>
    <w:p w14:paraId="48EBA370" w14:textId="77777777" w:rsidR="009D5726" w:rsidRPr="001662C6" w:rsidRDefault="009D5726" w:rsidP="009D5726">
      <w:pPr>
        <w:pStyle w:val="PL"/>
        <w:shd w:val="clear" w:color="auto" w:fill="E6E6E6"/>
      </w:pPr>
      <w:r w:rsidRPr="001662C6">
        <w:t>PhyLayerParameters-v1020 ::=</w:t>
      </w:r>
      <w:r w:rsidRPr="001662C6">
        <w:tab/>
      </w:r>
      <w:r w:rsidRPr="001662C6">
        <w:tab/>
      </w:r>
      <w:r w:rsidRPr="001662C6">
        <w:tab/>
        <w:t>SEQUENCE {</w:t>
      </w:r>
    </w:p>
    <w:p w14:paraId="12E9ECF0" w14:textId="77777777" w:rsidR="009D5726" w:rsidRPr="001662C6" w:rsidRDefault="009D5726" w:rsidP="009D5726">
      <w:pPr>
        <w:pStyle w:val="PL"/>
        <w:shd w:val="clear" w:color="auto" w:fill="E6E6E6"/>
      </w:pPr>
      <w:r w:rsidRPr="001662C6">
        <w:tab/>
        <w:t>twoAntennaPortsForPUCCH-r10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3336038" w14:textId="77777777" w:rsidR="009D5726" w:rsidRPr="001662C6" w:rsidRDefault="009D5726" w:rsidP="009D5726">
      <w:pPr>
        <w:pStyle w:val="PL"/>
        <w:shd w:val="clear" w:color="auto" w:fill="E6E6E6"/>
      </w:pPr>
      <w:r w:rsidRPr="001662C6">
        <w:tab/>
        <w:t>tm9-With-8Tx-FDD-r10</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4FF248D" w14:textId="77777777" w:rsidR="009D5726" w:rsidRPr="001662C6" w:rsidRDefault="009D5726" w:rsidP="009D5726">
      <w:pPr>
        <w:pStyle w:val="PL"/>
        <w:shd w:val="clear" w:color="auto" w:fill="E6E6E6"/>
      </w:pPr>
      <w:r w:rsidRPr="001662C6">
        <w:tab/>
        <w:t>pmi-Disabling-r10</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B2A17C1" w14:textId="77777777" w:rsidR="009D5726" w:rsidRPr="001662C6" w:rsidRDefault="009D5726" w:rsidP="009D5726">
      <w:pPr>
        <w:pStyle w:val="PL"/>
        <w:shd w:val="clear" w:color="auto" w:fill="E6E6E6"/>
      </w:pPr>
      <w:r w:rsidRPr="001662C6">
        <w:tab/>
        <w:t>crossCarrierScheduling-r10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8DE1B7B" w14:textId="77777777" w:rsidR="009D5726" w:rsidRPr="001662C6" w:rsidRDefault="009D5726" w:rsidP="009D5726">
      <w:pPr>
        <w:pStyle w:val="PL"/>
        <w:shd w:val="clear" w:color="auto" w:fill="E6E6E6"/>
      </w:pPr>
      <w:r w:rsidRPr="001662C6">
        <w:tab/>
        <w:t>simultaneousPUCCH-PUSCH-r10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BD12BC0" w14:textId="77777777" w:rsidR="009D5726" w:rsidRPr="001662C6" w:rsidRDefault="009D5726" w:rsidP="009D5726">
      <w:pPr>
        <w:pStyle w:val="PL"/>
        <w:shd w:val="clear" w:color="auto" w:fill="E6E6E6"/>
      </w:pPr>
      <w:r w:rsidRPr="001662C6">
        <w:tab/>
        <w:t>multiClusterPUSCH-WithinCC-r10</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2885E83" w14:textId="77777777" w:rsidR="009D5726" w:rsidRPr="001662C6" w:rsidRDefault="009D5726" w:rsidP="009D5726">
      <w:pPr>
        <w:pStyle w:val="PL"/>
        <w:shd w:val="clear" w:color="auto" w:fill="E6E6E6"/>
      </w:pPr>
      <w:r w:rsidRPr="001662C6">
        <w:tab/>
        <w:t>nonContiguousUL-RA-WithinCC-List-r10</w:t>
      </w:r>
      <w:r w:rsidRPr="001662C6">
        <w:tab/>
        <w:t>NonContiguousUL-RA-WithinCC-List-r10</w:t>
      </w:r>
      <w:r w:rsidRPr="001662C6">
        <w:tab/>
        <w:t>OPTIONAL</w:t>
      </w:r>
    </w:p>
    <w:p w14:paraId="649E8182" w14:textId="77777777" w:rsidR="009D5726" w:rsidRPr="001662C6" w:rsidRDefault="009D5726" w:rsidP="009D5726">
      <w:pPr>
        <w:pStyle w:val="PL"/>
        <w:shd w:val="clear" w:color="auto" w:fill="E6E6E6"/>
      </w:pPr>
      <w:r w:rsidRPr="001662C6">
        <w:t>}</w:t>
      </w:r>
    </w:p>
    <w:p w14:paraId="2FDB41BA" w14:textId="77777777" w:rsidR="009D5726" w:rsidRPr="001662C6" w:rsidRDefault="009D5726" w:rsidP="009D5726">
      <w:pPr>
        <w:pStyle w:val="PL"/>
        <w:shd w:val="clear" w:color="auto" w:fill="E6E6E6"/>
      </w:pPr>
    </w:p>
    <w:p w14:paraId="09754CD2" w14:textId="77777777" w:rsidR="009D5726" w:rsidRPr="001662C6" w:rsidRDefault="009D5726" w:rsidP="009D5726">
      <w:pPr>
        <w:pStyle w:val="PL"/>
        <w:shd w:val="clear" w:color="auto" w:fill="E6E6E6"/>
      </w:pPr>
      <w:r w:rsidRPr="001662C6">
        <w:t>PhyLayerParameters-v1130 ::=</w:t>
      </w:r>
      <w:r w:rsidRPr="001662C6">
        <w:tab/>
      </w:r>
      <w:r w:rsidRPr="001662C6">
        <w:tab/>
      </w:r>
      <w:r w:rsidRPr="001662C6">
        <w:tab/>
        <w:t>SEQUENCE {</w:t>
      </w:r>
    </w:p>
    <w:p w14:paraId="7410DC5E" w14:textId="77777777" w:rsidR="009D5726" w:rsidRPr="001662C6" w:rsidRDefault="009D5726" w:rsidP="009D5726">
      <w:pPr>
        <w:pStyle w:val="PL"/>
        <w:shd w:val="clear" w:color="auto" w:fill="E6E6E6"/>
      </w:pPr>
      <w:r w:rsidRPr="001662C6">
        <w:tab/>
        <w:t>crs-InterfHandl-r11</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5E2F84F" w14:textId="77777777" w:rsidR="009D5726" w:rsidRPr="001662C6" w:rsidRDefault="009D5726" w:rsidP="009D5726">
      <w:pPr>
        <w:pStyle w:val="PL"/>
        <w:shd w:val="clear" w:color="auto" w:fill="E6E6E6"/>
      </w:pPr>
      <w:r w:rsidRPr="001662C6">
        <w:tab/>
        <w:t>ePDCCH-r11</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F5CD9C6" w14:textId="77777777" w:rsidR="009D5726" w:rsidRPr="001662C6" w:rsidRDefault="009D5726" w:rsidP="009D5726">
      <w:pPr>
        <w:pStyle w:val="PL"/>
        <w:shd w:val="clear" w:color="auto" w:fill="E6E6E6"/>
      </w:pPr>
      <w:r w:rsidRPr="001662C6">
        <w:tab/>
        <w:t>multiACK-CSI-Reporting-r11</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81B4A10" w14:textId="77777777" w:rsidR="009D5726" w:rsidRPr="001662C6" w:rsidRDefault="009D5726" w:rsidP="009D5726">
      <w:pPr>
        <w:pStyle w:val="PL"/>
        <w:shd w:val="clear" w:color="auto" w:fill="E6E6E6"/>
      </w:pPr>
      <w:r w:rsidRPr="001662C6">
        <w:tab/>
        <w:t>ss-CCH-InterfHandl-r11</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9F50613" w14:textId="77777777" w:rsidR="009D5726" w:rsidRPr="001662C6" w:rsidRDefault="009D5726" w:rsidP="009D5726">
      <w:pPr>
        <w:pStyle w:val="PL"/>
        <w:shd w:val="clear" w:color="auto" w:fill="E6E6E6"/>
      </w:pPr>
      <w:r w:rsidRPr="001662C6">
        <w:tab/>
        <w:t>tdd-SpecialSubframe-r11</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7F704EE" w14:textId="77777777" w:rsidR="009D5726" w:rsidRPr="001662C6" w:rsidRDefault="009D5726" w:rsidP="009D5726">
      <w:pPr>
        <w:pStyle w:val="PL"/>
        <w:shd w:val="clear" w:color="auto" w:fill="E6E6E6"/>
      </w:pPr>
      <w:r w:rsidRPr="001662C6">
        <w:tab/>
        <w:t>txDiv-PUCCH1b-ChSelect-r11</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A850C3B" w14:textId="77777777" w:rsidR="009D5726" w:rsidRPr="001662C6" w:rsidRDefault="009D5726" w:rsidP="009D5726">
      <w:pPr>
        <w:pStyle w:val="PL"/>
        <w:shd w:val="clear" w:color="auto" w:fill="E6E6E6"/>
      </w:pPr>
      <w:r w:rsidRPr="001662C6">
        <w:tab/>
        <w:t>ul-CoMP-r11</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D331152" w14:textId="77777777" w:rsidR="009D5726" w:rsidRPr="001662C6" w:rsidRDefault="009D5726" w:rsidP="009D5726">
      <w:pPr>
        <w:pStyle w:val="PL"/>
        <w:shd w:val="clear" w:color="auto" w:fill="E6E6E6"/>
      </w:pPr>
      <w:r w:rsidRPr="001662C6">
        <w:t>}</w:t>
      </w:r>
    </w:p>
    <w:p w14:paraId="6B2C411E" w14:textId="77777777" w:rsidR="009D5726" w:rsidRPr="001662C6" w:rsidRDefault="009D5726" w:rsidP="009D5726">
      <w:pPr>
        <w:pStyle w:val="PL"/>
        <w:shd w:val="clear" w:color="auto" w:fill="E6E6E6"/>
      </w:pPr>
    </w:p>
    <w:p w14:paraId="1BCAFCEF" w14:textId="77777777" w:rsidR="009D5726" w:rsidRPr="001662C6" w:rsidRDefault="009D5726" w:rsidP="009D5726">
      <w:pPr>
        <w:pStyle w:val="PL"/>
        <w:shd w:val="clear" w:color="auto" w:fill="E6E6E6"/>
      </w:pPr>
      <w:r w:rsidRPr="001662C6">
        <w:t>PhyLayerParameters-v1170 ::=</w:t>
      </w:r>
      <w:r w:rsidRPr="001662C6">
        <w:tab/>
      </w:r>
      <w:r w:rsidRPr="001662C6">
        <w:tab/>
      </w:r>
      <w:r w:rsidRPr="001662C6">
        <w:tab/>
        <w:t>SEQUENCE {</w:t>
      </w:r>
    </w:p>
    <w:p w14:paraId="555618FE" w14:textId="77777777" w:rsidR="009D5726" w:rsidRPr="001662C6" w:rsidRDefault="009D5726" w:rsidP="009D5726">
      <w:pPr>
        <w:pStyle w:val="PL"/>
        <w:shd w:val="clear" w:color="auto" w:fill="E6E6E6"/>
      </w:pPr>
      <w:r w:rsidRPr="001662C6">
        <w:tab/>
        <w:t>interBandTDD-CA-WithDifferentConfig-r11</w:t>
      </w:r>
      <w:r w:rsidRPr="001662C6">
        <w:tab/>
        <w:t>BIT STRING (SIZE (2))</w:t>
      </w:r>
      <w:r w:rsidRPr="001662C6">
        <w:tab/>
      </w:r>
      <w:r w:rsidRPr="001662C6">
        <w:tab/>
      </w:r>
      <w:r w:rsidRPr="001662C6">
        <w:tab/>
        <w:t>OPTIONAL</w:t>
      </w:r>
    </w:p>
    <w:p w14:paraId="63099CA4" w14:textId="77777777" w:rsidR="009D5726" w:rsidRPr="001662C6" w:rsidRDefault="009D5726" w:rsidP="009D5726">
      <w:pPr>
        <w:pStyle w:val="PL"/>
        <w:shd w:val="clear" w:color="auto" w:fill="E6E6E6"/>
      </w:pPr>
      <w:r w:rsidRPr="001662C6">
        <w:t>}</w:t>
      </w:r>
    </w:p>
    <w:p w14:paraId="02CB2DA7" w14:textId="77777777" w:rsidR="009D5726" w:rsidRPr="001662C6" w:rsidRDefault="009D5726" w:rsidP="009D5726">
      <w:pPr>
        <w:pStyle w:val="PL"/>
        <w:shd w:val="clear" w:color="auto" w:fill="E6E6E6"/>
      </w:pPr>
    </w:p>
    <w:p w14:paraId="47A30CA0" w14:textId="77777777" w:rsidR="009D5726" w:rsidRPr="001662C6" w:rsidRDefault="009D5726" w:rsidP="009D5726">
      <w:pPr>
        <w:pStyle w:val="PL"/>
        <w:shd w:val="clear" w:color="auto" w:fill="E6E6E6"/>
      </w:pPr>
      <w:r w:rsidRPr="001662C6">
        <w:t>PhyLayerParameters-v1250 ::=</w:t>
      </w:r>
      <w:r w:rsidRPr="001662C6">
        <w:tab/>
      </w:r>
      <w:r w:rsidRPr="001662C6">
        <w:tab/>
      </w:r>
      <w:r w:rsidRPr="001662C6">
        <w:tab/>
        <w:t>SEQUENCE {</w:t>
      </w:r>
    </w:p>
    <w:p w14:paraId="55282F5E" w14:textId="77777777" w:rsidR="009D5726" w:rsidRPr="001662C6" w:rsidRDefault="009D5726" w:rsidP="009D5726">
      <w:pPr>
        <w:pStyle w:val="PL"/>
        <w:shd w:val="clear" w:color="auto" w:fill="E6E6E6"/>
      </w:pPr>
      <w:r w:rsidRPr="001662C6">
        <w:tab/>
        <w:t>e-HARQ-Pattern-FDD-r12</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1AE0072" w14:textId="77777777" w:rsidR="009D5726" w:rsidRPr="001662C6" w:rsidRDefault="009D5726" w:rsidP="009D5726">
      <w:pPr>
        <w:pStyle w:val="PL"/>
        <w:shd w:val="clear" w:color="auto" w:fill="E6E6E6"/>
      </w:pPr>
      <w:r w:rsidRPr="001662C6">
        <w:lastRenderedPageBreak/>
        <w:tab/>
        <w:t>enhanced-4TxCodebook</w:t>
      </w:r>
      <w:r w:rsidRPr="001662C6">
        <w:rPr>
          <w:rFonts w:eastAsia="SimSun"/>
        </w:rPr>
        <w:t>-r12</w:t>
      </w:r>
      <w:r w:rsidRPr="001662C6">
        <w:rPr>
          <w:rFonts w:eastAsia="SimSun"/>
        </w:rPr>
        <w:tab/>
      </w:r>
      <w:r w:rsidRPr="001662C6">
        <w:rPr>
          <w:rFonts w:eastAsia="SimSun"/>
        </w:rPr>
        <w:tab/>
      </w:r>
      <w:r w:rsidRPr="001662C6">
        <w:rPr>
          <w:rFonts w:eastAsia="SimSun"/>
        </w:rPr>
        <w:tab/>
      </w:r>
      <w:r w:rsidRPr="001662C6">
        <w:tab/>
        <w:t>ENUMERATED {supported}</w:t>
      </w:r>
      <w:r w:rsidRPr="001662C6">
        <w:rPr>
          <w:rFonts w:eastAsia="SimSun"/>
        </w:rPr>
        <w:tab/>
      </w:r>
      <w:r w:rsidRPr="001662C6">
        <w:rPr>
          <w:rFonts w:eastAsia="SimSun"/>
        </w:rPr>
        <w:tab/>
      </w:r>
      <w:r w:rsidRPr="001662C6">
        <w:rPr>
          <w:rFonts w:eastAsia="SimSun"/>
        </w:rPr>
        <w:tab/>
        <w:t>OPTIONAL,</w:t>
      </w:r>
    </w:p>
    <w:p w14:paraId="0B53B9FC" w14:textId="77777777" w:rsidR="009D5726" w:rsidRPr="001662C6" w:rsidRDefault="009D5726" w:rsidP="009D5726">
      <w:pPr>
        <w:pStyle w:val="PL"/>
        <w:shd w:val="clear" w:color="auto" w:fill="E6E6E6"/>
      </w:pPr>
      <w:r w:rsidRPr="001662C6">
        <w:tab/>
        <w:t>tdd-FDD-CA-PCellDuplex-r12</w:t>
      </w:r>
      <w:r w:rsidRPr="001662C6">
        <w:tab/>
      </w:r>
      <w:r w:rsidRPr="001662C6">
        <w:tab/>
      </w:r>
      <w:r w:rsidRPr="001662C6">
        <w:tab/>
      </w:r>
      <w:r w:rsidRPr="001662C6">
        <w:tab/>
        <w:t>BIT STRING (SIZE (2))</w:t>
      </w:r>
      <w:r w:rsidRPr="001662C6">
        <w:tab/>
      </w:r>
      <w:r w:rsidRPr="001662C6">
        <w:tab/>
      </w:r>
      <w:r w:rsidRPr="001662C6">
        <w:tab/>
        <w:t>OPTIONAL,</w:t>
      </w:r>
    </w:p>
    <w:p w14:paraId="26129E3D" w14:textId="77777777" w:rsidR="009D5726" w:rsidRPr="001662C6" w:rsidRDefault="009D5726" w:rsidP="009D5726">
      <w:pPr>
        <w:pStyle w:val="PL"/>
        <w:shd w:val="clear" w:color="auto" w:fill="E6E6E6"/>
        <w:rPr>
          <w:rFonts w:eastAsia="SimSun"/>
        </w:rPr>
      </w:pPr>
      <w:r w:rsidRPr="001662C6">
        <w:rPr>
          <w:rFonts w:eastAsia="SimSun"/>
        </w:rPr>
        <w:tab/>
        <w:t>phy-TDD-ReConfig-TDD-PCell-r12</w:t>
      </w:r>
      <w:r w:rsidRPr="001662C6">
        <w:rPr>
          <w:rFonts w:eastAsia="SimSun"/>
        </w:rPr>
        <w:tab/>
      </w:r>
      <w:r w:rsidRPr="001662C6">
        <w:rPr>
          <w:rFonts w:eastAsia="SimSun"/>
        </w:rPr>
        <w:tab/>
      </w:r>
      <w:r w:rsidRPr="001662C6">
        <w:rPr>
          <w:rFonts w:eastAsia="SimSun"/>
        </w:rPr>
        <w:tab/>
      </w:r>
      <w:r w:rsidRPr="001662C6">
        <w:t>ENUMERATED {supported}</w:t>
      </w:r>
      <w:r w:rsidRPr="001662C6">
        <w:rPr>
          <w:rFonts w:eastAsia="SimSun"/>
        </w:rPr>
        <w:tab/>
      </w:r>
      <w:r w:rsidRPr="001662C6">
        <w:rPr>
          <w:rFonts w:eastAsia="SimSun"/>
        </w:rPr>
        <w:tab/>
      </w:r>
      <w:r w:rsidRPr="001662C6">
        <w:rPr>
          <w:rFonts w:eastAsia="SimSun"/>
        </w:rPr>
        <w:tab/>
        <w:t>OPTIONAL,</w:t>
      </w:r>
    </w:p>
    <w:p w14:paraId="334D62A4" w14:textId="77777777" w:rsidR="009D5726" w:rsidRPr="001662C6" w:rsidRDefault="009D5726" w:rsidP="009D5726">
      <w:pPr>
        <w:pStyle w:val="PL"/>
        <w:shd w:val="clear" w:color="auto" w:fill="E6E6E6"/>
        <w:rPr>
          <w:rFonts w:eastAsia="SimSun"/>
        </w:rPr>
      </w:pPr>
      <w:r w:rsidRPr="001662C6">
        <w:rPr>
          <w:rFonts w:eastAsia="SimSun"/>
        </w:rPr>
        <w:tab/>
        <w:t>phy-TDD-ReConfig-FDD-PCell-r12</w:t>
      </w:r>
      <w:r w:rsidRPr="001662C6">
        <w:rPr>
          <w:rFonts w:eastAsia="SimSun"/>
        </w:rPr>
        <w:tab/>
      </w:r>
      <w:r w:rsidRPr="001662C6">
        <w:rPr>
          <w:rFonts w:eastAsia="SimSun"/>
        </w:rPr>
        <w:tab/>
      </w:r>
      <w:r w:rsidRPr="001662C6">
        <w:rPr>
          <w:rFonts w:eastAsia="SimSun"/>
        </w:rPr>
        <w:tab/>
      </w:r>
      <w:r w:rsidRPr="001662C6">
        <w:t>ENUMERATED {supported}</w:t>
      </w:r>
      <w:r w:rsidRPr="001662C6">
        <w:rPr>
          <w:rFonts w:eastAsia="SimSun"/>
        </w:rPr>
        <w:tab/>
      </w:r>
      <w:r w:rsidRPr="001662C6">
        <w:rPr>
          <w:rFonts w:eastAsia="SimSun"/>
        </w:rPr>
        <w:tab/>
      </w:r>
      <w:r w:rsidRPr="001662C6">
        <w:rPr>
          <w:rFonts w:eastAsia="SimSun"/>
        </w:rPr>
        <w:tab/>
        <w:t>OPTIONAL,</w:t>
      </w:r>
    </w:p>
    <w:p w14:paraId="3ACE0C07" w14:textId="77777777" w:rsidR="009D5726" w:rsidRPr="001662C6" w:rsidRDefault="009D5726" w:rsidP="009D5726">
      <w:pPr>
        <w:pStyle w:val="PL"/>
        <w:shd w:val="clear" w:color="auto" w:fill="E6E6E6"/>
        <w:rPr>
          <w:rFonts w:eastAsia="SimSun"/>
        </w:rPr>
      </w:pPr>
      <w:r w:rsidRPr="001662C6">
        <w:tab/>
        <w:t>pusch-FeedbackMode</w:t>
      </w:r>
      <w:r w:rsidRPr="001662C6">
        <w:rPr>
          <w:rFonts w:eastAsia="SimSun"/>
        </w:rPr>
        <w:t>-r12</w:t>
      </w:r>
      <w:r w:rsidRPr="001662C6">
        <w:rPr>
          <w:rFonts w:eastAsia="SimSun"/>
        </w:rPr>
        <w:tab/>
      </w:r>
      <w:r w:rsidRPr="001662C6">
        <w:rPr>
          <w:rFonts w:eastAsia="SimSun"/>
        </w:rPr>
        <w:tab/>
      </w:r>
      <w:r w:rsidRPr="001662C6">
        <w:rPr>
          <w:rFonts w:eastAsia="SimSun"/>
        </w:rPr>
        <w:tab/>
      </w:r>
      <w:r w:rsidRPr="001662C6">
        <w:tab/>
      </w:r>
      <w:r w:rsidRPr="001662C6">
        <w:tab/>
        <w:t>ENUMERATED {supported}</w:t>
      </w:r>
      <w:r w:rsidRPr="001662C6">
        <w:rPr>
          <w:rFonts w:eastAsia="SimSun"/>
        </w:rPr>
        <w:tab/>
      </w:r>
      <w:r w:rsidRPr="001662C6">
        <w:rPr>
          <w:rFonts w:eastAsia="SimSun"/>
        </w:rPr>
        <w:tab/>
      </w:r>
      <w:r w:rsidRPr="001662C6">
        <w:rPr>
          <w:rFonts w:eastAsia="SimSun"/>
        </w:rPr>
        <w:tab/>
        <w:t>OPTIONAL,</w:t>
      </w:r>
    </w:p>
    <w:p w14:paraId="0DB02D98" w14:textId="77777777" w:rsidR="009D5726" w:rsidRPr="001662C6" w:rsidRDefault="009D5726" w:rsidP="009D5726">
      <w:pPr>
        <w:pStyle w:val="PL"/>
        <w:shd w:val="clear" w:color="auto" w:fill="E6E6E6"/>
        <w:rPr>
          <w:rFonts w:eastAsia="SimSun"/>
        </w:rPr>
      </w:pPr>
      <w:r w:rsidRPr="001662C6">
        <w:rPr>
          <w:rFonts w:eastAsia="SimSun"/>
        </w:rPr>
        <w:tab/>
        <w:t>pusch-SRS-</w:t>
      </w:r>
      <w:r w:rsidRPr="001662C6">
        <w:t>PowerControl</w:t>
      </w:r>
      <w:r w:rsidRPr="001662C6">
        <w:rPr>
          <w:rFonts w:eastAsia="SimSun"/>
        </w:rPr>
        <w:t>-</w:t>
      </w:r>
      <w:r w:rsidRPr="001662C6">
        <w:t>SubframeSet-r12</w:t>
      </w:r>
      <w:r w:rsidRPr="001662C6">
        <w:rPr>
          <w:rFonts w:eastAsia="SimSun"/>
        </w:rPr>
        <w:tab/>
      </w:r>
      <w:r w:rsidRPr="001662C6">
        <w:t>ENUMERATED {supported}</w:t>
      </w:r>
      <w:r w:rsidRPr="001662C6">
        <w:rPr>
          <w:rFonts w:eastAsia="SimSun"/>
        </w:rPr>
        <w:tab/>
      </w:r>
      <w:r w:rsidRPr="001662C6">
        <w:rPr>
          <w:rFonts w:eastAsia="SimSun"/>
        </w:rPr>
        <w:tab/>
      </w:r>
      <w:r w:rsidRPr="001662C6">
        <w:rPr>
          <w:rFonts w:eastAsia="SimSun"/>
        </w:rPr>
        <w:tab/>
        <w:t>OPTIONAL,</w:t>
      </w:r>
    </w:p>
    <w:p w14:paraId="3AD1CF20" w14:textId="77777777" w:rsidR="009D5726" w:rsidRPr="001662C6" w:rsidRDefault="009D5726" w:rsidP="009D5726">
      <w:pPr>
        <w:pStyle w:val="PL"/>
        <w:shd w:val="clear" w:color="auto" w:fill="E6E6E6"/>
      </w:pPr>
      <w:r w:rsidRPr="001662C6">
        <w:rPr>
          <w:rFonts w:eastAsia="SimSun"/>
        </w:rPr>
        <w:tab/>
        <w:t>csi-SubframeSet-r12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r>
      <w:r w:rsidRPr="001662C6">
        <w:rPr>
          <w:rFonts w:eastAsia="SimSun"/>
        </w:rPr>
        <w:tab/>
        <w:t>OPTIONAL</w:t>
      </w:r>
      <w:r w:rsidRPr="001662C6">
        <w:t>,</w:t>
      </w:r>
    </w:p>
    <w:p w14:paraId="1E03CD3A" w14:textId="77777777" w:rsidR="009D5726" w:rsidRPr="001662C6" w:rsidRDefault="009D5726" w:rsidP="009D5726">
      <w:pPr>
        <w:pStyle w:val="PL"/>
        <w:shd w:val="clear" w:color="auto" w:fill="E6E6E6"/>
      </w:pPr>
      <w:r w:rsidRPr="001662C6">
        <w:tab/>
        <w:t>noResourceRestrictionForTTIBundling-r12</w:t>
      </w:r>
      <w:r w:rsidRPr="001662C6">
        <w:tab/>
        <w:t>ENUMERATED {supported}</w:t>
      </w:r>
      <w:r w:rsidRPr="001662C6">
        <w:tab/>
      </w:r>
      <w:r w:rsidRPr="001662C6">
        <w:tab/>
      </w:r>
      <w:r w:rsidRPr="001662C6">
        <w:tab/>
        <w:t>OPTIONAL,</w:t>
      </w:r>
    </w:p>
    <w:p w14:paraId="12E4F24E" w14:textId="77777777" w:rsidR="009D5726" w:rsidRPr="001662C6" w:rsidRDefault="009D5726" w:rsidP="009D5726">
      <w:pPr>
        <w:pStyle w:val="PL"/>
        <w:shd w:val="clear" w:color="auto" w:fill="E6E6E6"/>
        <w:rPr>
          <w:rFonts w:eastAsia="SimSun"/>
        </w:rPr>
      </w:pPr>
      <w:r w:rsidRPr="001662C6">
        <w:tab/>
        <w:t>discoverySignalsInDeactSCell-r12</w:t>
      </w:r>
      <w:r w:rsidRPr="001662C6">
        <w:tab/>
      </w:r>
      <w:r w:rsidRPr="001662C6">
        <w:tab/>
        <w:t>ENUMERATED {supported}</w:t>
      </w:r>
      <w:r w:rsidRPr="001662C6">
        <w:tab/>
      </w:r>
      <w:r w:rsidRPr="001662C6">
        <w:tab/>
      </w:r>
      <w:r w:rsidRPr="001662C6">
        <w:tab/>
        <w:t>OPTIONAL</w:t>
      </w:r>
      <w:r w:rsidRPr="001662C6">
        <w:rPr>
          <w:rFonts w:eastAsia="SimSun"/>
        </w:rPr>
        <w:t>,</w:t>
      </w:r>
    </w:p>
    <w:p w14:paraId="743051B5" w14:textId="77777777" w:rsidR="009D5726" w:rsidRPr="001662C6" w:rsidRDefault="009D5726" w:rsidP="009D5726">
      <w:pPr>
        <w:pStyle w:val="PL"/>
        <w:shd w:val="clear" w:color="auto" w:fill="E6E6E6"/>
      </w:pPr>
      <w:r w:rsidRPr="001662C6">
        <w:rPr>
          <w:rFonts w:eastAsia="SimSun"/>
        </w:rPr>
        <w:tab/>
        <w:t>naics-Capability-List-r12</w:t>
      </w:r>
      <w:r w:rsidRPr="001662C6">
        <w:rPr>
          <w:rFonts w:eastAsia="SimSun"/>
        </w:rPr>
        <w:tab/>
      </w:r>
      <w:r w:rsidRPr="001662C6">
        <w:rPr>
          <w:rFonts w:eastAsia="SimSun"/>
        </w:rPr>
        <w:tab/>
      </w:r>
      <w:r w:rsidRPr="001662C6">
        <w:rPr>
          <w:rFonts w:eastAsia="SimSun"/>
        </w:rPr>
        <w:tab/>
      </w:r>
      <w:r w:rsidRPr="001662C6">
        <w:rPr>
          <w:rFonts w:eastAsia="SimSun"/>
        </w:rPr>
        <w:tab/>
        <w:t>NAICS-Capability-List-r12</w:t>
      </w:r>
      <w:r w:rsidRPr="001662C6">
        <w:tab/>
      </w:r>
      <w:r w:rsidRPr="001662C6">
        <w:tab/>
      </w:r>
      <w:r w:rsidRPr="001662C6">
        <w:rPr>
          <w:rFonts w:eastAsia="SimSun"/>
        </w:rPr>
        <w:t>OPTIONAL</w:t>
      </w:r>
    </w:p>
    <w:p w14:paraId="7CBB6F82" w14:textId="77777777" w:rsidR="009D5726" w:rsidRPr="001662C6" w:rsidRDefault="009D5726" w:rsidP="009D5726">
      <w:pPr>
        <w:pStyle w:val="PL"/>
        <w:shd w:val="clear" w:color="auto" w:fill="E6E6E6"/>
      </w:pPr>
      <w:r w:rsidRPr="001662C6">
        <w:t>}</w:t>
      </w:r>
    </w:p>
    <w:p w14:paraId="3DB1B7A7" w14:textId="77777777" w:rsidR="009D5726" w:rsidRPr="001662C6" w:rsidRDefault="009D5726" w:rsidP="009D5726">
      <w:pPr>
        <w:pStyle w:val="PL"/>
        <w:shd w:val="clear" w:color="auto" w:fill="E6E6E6"/>
      </w:pPr>
    </w:p>
    <w:p w14:paraId="65DF4B05" w14:textId="77777777" w:rsidR="009D5726" w:rsidRPr="001662C6" w:rsidRDefault="009D5726" w:rsidP="009D5726">
      <w:pPr>
        <w:pStyle w:val="PL"/>
        <w:shd w:val="clear" w:color="auto" w:fill="E6E6E6"/>
      </w:pPr>
      <w:r w:rsidRPr="001662C6">
        <w:t>PhyLayerParameters-v1280 ::=</w:t>
      </w:r>
      <w:r w:rsidRPr="001662C6">
        <w:tab/>
      </w:r>
      <w:r w:rsidRPr="001662C6">
        <w:tab/>
      </w:r>
      <w:r w:rsidRPr="001662C6">
        <w:tab/>
        <w:t>SEQUENCE {</w:t>
      </w:r>
    </w:p>
    <w:p w14:paraId="424DF85A" w14:textId="77777777" w:rsidR="009D5726" w:rsidRPr="001662C6" w:rsidRDefault="009D5726" w:rsidP="009D5726">
      <w:pPr>
        <w:pStyle w:val="PL"/>
        <w:shd w:val="clear" w:color="auto" w:fill="E6E6E6"/>
      </w:pPr>
      <w:r w:rsidRPr="001662C6">
        <w:tab/>
        <w:t>alternativeTBS-Indices-r12</w:t>
      </w:r>
      <w:r w:rsidRPr="001662C6">
        <w:tab/>
      </w:r>
      <w:r w:rsidRPr="001662C6">
        <w:tab/>
      </w:r>
      <w:r w:rsidRPr="001662C6">
        <w:tab/>
      </w:r>
      <w:r w:rsidRPr="001662C6">
        <w:tab/>
        <w:t>ENUMERATED {supported}</w:t>
      </w:r>
      <w:r w:rsidRPr="001662C6">
        <w:tab/>
      </w:r>
      <w:r w:rsidRPr="001662C6">
        <w:tab/>
      </w:r>
      <w:r w:rsidRPr="001662C6">
        <w:tab/>
        <w:t>OPTIONAL</w:t>
      </w:r>
    </w:p>
    <w:p w14:paraId="443D6000" w14:textId="77777777" w:rsidR="009D5726" w:rsidRPr="001662C6" w:rsidRDefault="009D5726" w:rsidP="009D5726">
      <w:pPr>
        <w:pStyle w:val="PL"/>
        <w:shd w:val="clear" w:color="auto" w:fill="E6E6E6"/>
      </w:pPr>
      <w:r w:rsidRPr="001662C6">
        <w:t>}</w:t>
      </w:r>
    </w:p>
    <w:p w14:paraId="0198A889" w14:textId="77777777" w:rsidR="009D5726" w:rsidRPr="001662C6" w:rsidRDefault="009D5726" w:rsidP="009D5726">
      <w:pPr>
        <w:pStyle w:val="PL"/>
        <w:shd w:val="clear" w:color="auto" w:fill="E6E6E6"/>
      </w:pPr>
    </w:p>
    <w:p w14:paraId="58863CA7" w14:textId="77777777" w:rsidR="009D5726" w:rsidRPr="001662C6" w:rsidRDefault="009D5726" w:rsidP="009D5726">
      <w:pPr>
        <w:pStyle w:val="PL"/>
        <w:shd w:val="clear" w:color="auto" w:fill="E6E6E6"/>
      </w:pPr>
      <w:r w:rsidRPr="001662C6">
        <w:t>PhyLayerParameters-v1310 ::=</w:t>
      </w:r>
      <w:r w:rsidRPr="001662C6">
        <w:tab/>
      </w:r>
      <w:r w:rsidRPr="001662C6">
        <w:tab/>
      </w:r>
      <w:r w:rsidRPr="001662C6">
        <w:tab/>
        <w:t>SEQUENCE {</w:t>
      </w:r>
    </w:p>
    <w:p w14:paraId="30D1A4F1" w14:textId="77777777" w:rsidR="009D5726" w:rsidRPr="001662C6" w:rsidRDefault="009D5726" w:rsidP="009D5726">
      <w:pPr>
        <w:pStyle w:val="PL"/>
        <w:shd w:val="clear" w:color="auto" w:fill="E6E6E6"/>
      </w:pPr>
      <w:r w:rsidRPr="001662C6">
        <w:tab/>
        <w:t>aperiodicCSI-Reporting-r13</w:t>
      </w:r>
      <w:r w:rsidRPr="001662C6">
        <w:tab/>
      </w:r>
      <w:r w:rsidRPr="001662C6">
        <w:tab/>
      </w:r>
      <w:r w:rsidRPr="001662C6">
        <w:tab/>
      </w:r>
      <w:r w:rsidRPr="001662C6">
        <w:tab/>
        <w:t>BIT STRING (SIZE (2))</w:t>
      </w:r>
      <w:r w:rsidRPr="001662C6">
        <w:tab/>
      </w:r>
      <w:r w:rsidRPr="001662C6">
        <w:tab/>
      </w:r>
      <w:r w:rsidRPr="001662C6">
        <w:tab/>
        <w:t>OPTIONAL,</w:t>
      </w:r>
    </w:p>
    <w:p w14:paraId="75B1816C" w14:textId="77777777" w:rsidR="009D5726" w:rsidRPr="001662C6" w:rsidRDefault="009D5726" w:rsidP="009D5726">
      <w:pPr>
        <w:pStyle w:val="PL"/>
        <w:shd w:val="clear" w:color="auto" w:fill="E6E6E6"/>
      </w:pPr>
      <w:r w:rsidRPr="001662C6">
        <w:tab/>
        <w:t>codebook-HARQ-ACK-r13</w:t>
      </w:r>
      <w:r w:rsidRPr="001662C6">
        <w:tab/>
      </w:r>
      <w:r w:rsidRPr="001662C6">
        <w:tab/>
      </w:r>
      <w:r w:rsidRPr="001662C6">
        <w:tab/>
      </w:r>
      <w:r w:rsidRPr="001662C6">
        <w:tab/>
      </w:r>
      <w:r w:rsidRPr="001662C6">
        <w:tab/>
        <w:t>BIT STRING (SIZE (2))</w:t>
      </w:r>
      <w:r w:rsidRPr="001662C6">
        <w:tab/>
      </w:r>
      <w:r w:rsidRPr="001662C6">
        <w:tab/>
      </w:r>
      <w:r w:rsidRPr="001662C6">
        <w:tab/>
        <w:t>OPTIONAL,</w:t>
      </w:r>
    </w:p>
    <w:p w14:paraId="35BEFE34" w14:textId="77777777" w:rsidR="009D5726" w:rsidRPr="001662C6" w:rsidRDefault="009D5726" w:rsidP="009D5726">
      <w:pPr>
        <w:pStyle w:val="PL"/>
        <w:shd w:val="clear" w:color="auto" w:fill="E6E6E6"/>
      </w:pPr>
      <w:r w:rsidRPr="001662C6">
        <w:tab/>
        <w:t>crossCarrierScheduling-B5C-r13</w:t>
      </w:r>
      <w:r w:rsidRPr="001662C6">
        <w:tab/>
      </w:r>
      <w:r w:rsidRPr="001662C6">
        <w:tab/>
      </w:r>
      <w:r w:rsidRPr="001662C6">
        <w:tab/>
        <w:t>ENUMERATED {supported}</w:t>
      </w:r>
      <w:r w:rsidRPr="001662C6">
        <w:tab/>
      </w:r>
      <w:r w:rsidRPr="001662C6">
        <w:tab/>
      </w:r>
      <w:r w:rsidRPr="001662C6">
        <w:tab/>
        <w:t>OPTIONAL,</w:t>
      </w:r>
    </w:p>
    <w:p w14:paraId="7B2ACF01" w14:textId="77777777" w:rsidR="009D5726" w:rsidRPr="001662C6" w:rsidRDefault="009D5726" w:rsidP="009D5726">
      <w:pPr>
        <w:pStyle w:val="PL"/>
        <w:shd w:val="clear" w:color="auto" w:fill="E6E6E6"/>
      </w:pPr>
      <w:r w:rsidRPr="001662C6">
        <w:tab/>
        <w:t>fdd-HARQ-TimingTDD-r13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4544975" w14:textId="77777777" w:rsidR="009D5726" w:rsidRPr="001662C6" w:rsidRDefault="009D5726" w:rsidP="009D5726">
      <w:pPr>
        <w:pStyle w:val="PL"/>
        <w:shd w:val="clear" w:color="auto" w:fill="E6E6E6"/>
      </w:pPr>
      <w:r w:rsidRPr="001662C6">
        <w:tab/>
        <w:t>maxNumberUpdatedCSI-Proc-r13</w:t>
      </w:r>
      <w:r w:rsidRPr="001662C6">
        <w:tab/>
      </w:r>
      <w:r w:rsidRPr="001662C6">
        <w:tab/>
      </w:r>
      <w:r w:rsidRPr="001662C6">
        <w:tab/>
        <w:t>INTEGER(5..32)</w:t>
      </w:r>
      <w:r w:rsidRPr="001662C6">
        <w:tab/>
      </w:r>
      <w:r w:rsidRPr="001662C6">
        <w:tab/>
      </w:r>
      <w:r w:rsidRPr="001662C6">
        <w:tab/>
      </w:r>
      <w:r w:rsidRPr="001662C6">
        <w:tab/>
      </w:r>
      <w:r w:rsidRPr="001662C6">
        <w:tab/>
        <w:t>OPTIONAL,</w:t>
      </w:r>
    </w:p>
    <w:p w14:paraId="2092DD28" w14:textId="77777777" w:rsidR="009D5726" w:rsidRPr="001662C6" w:rsidRDefault="009D5726" w:rsidP="009D5726">
      <w:pPr>
        <w:pStyle w:val="PL"/>
        <w:shd w:val="clear" w:color="auto" w:fill="E6E6E6"/>
      </w:pPr>
      <w:r w:rsidRPr="001662C6">
        <w:tab/>
        <w:t>pucch-Format4-r13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D3AFE3B" w14:textId="77777777" w:rsidR="009D5726" w:rsidRPr="001662C6" w:rsidRDefault="009D5726" w:rsidP="009D5726">
      <w:pPr>
        <w:pStyle w:val="PL"/>
        <w:shd w:val="clear" w:color="auto" w:fill="E6E6E6"/>
      </w:pPr>
      <w:r w:rsidRPr="001662C6">
        <w:tab/>
        <w:t>pucch-Format5-r13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B37E7D7" w14:textId="77777777" w:rsidR="009D5726" w:rsidRPr="001662C6" w:rsidRDefault="009D5726" w:rsidP="009D5726">
      <w:pPr>
        <w:pStyle w:val="PL"/>
        <w:shd w:val="clear" w:color="auto" w:fill="E6E6E6"/>
      </w:pPr>
      <w:r w:rsidRPr="001662C6">
        <w:tab/>
        <w:t>pucch-SCell-r13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AC5E4BE" w14:textId="77777777" w:rsidR="009D5726" w:rsidRPr="001662C6" w:rsidRDefault="009D5726" w:rsidP="009D5726">
      <w:pPr>
        <w:pStyle w:val="PL"/>
        <w:shd w:val="clear" w:color="auto" w:fill="E6E6E6"/>
      </w:pPr>
      <w:r w:rsidRPr="001662C6">
        <w:tab/>
        <w:t>spatialBundling-HARQ-ACK-r13</w:t>
      </w:r>
      <w:r w:rsidRPr="001662C6">
        <w:tab/>
      </w:r>
      <w:r w:rsidRPr="001662C6">
        <w:tab/>
      </w:r>
      <w:r w:rsidRPr="001662C6">
        <w:tab/>
        <w:t>ENUMERATED {supported}</w:t>
      </w:r>
      <w:r w:rsidRPr="001662C6">
        <w:tab/>
      </w:r>
      <w:r w:rsidRPr="001662C6">
        <w:tab/>
      </w:r>
      <w:r w:rsidRPr="001662C6">
        <w:tab/>
        <w:t>OPTIONAL,</w:t>
      </w:r>
    </w:p>
    <w:p w14:paraId="24E52B5C" w14:textId="77777777" w:rsidR="009D5726" w:rsidRPr="001662C6" w:rsidRDefault="009D5726" w:rsidP="009D5726">
      <w:pPr>
        <w:pStyle w:val="PL"/>
        <w:shd w:val="clear" w:color="auto" w:fill="E6E6E6"/>
      </w:pPr>
      <w:r w:rsidRPr="001662C6">
        <w:tab/>
        <w:t>supportedBlindDecoding-r13</w:t>
      </w:r>
      <w:r w:rsidRPr="001662C6">
        <w:tab/>
      </w:r>
      <w:r w:rsidRPr="001662C6">
        <w:tab/>
      </w:r>
      <w:r w:rsidRPr="001662C6">
        <w:tab/>
      </w:r>
      <w:r w:rsidRPr="001662C6">
        <w:tab/>
        <w:t>SEQUENCE {</w:t>
      </w:r>
    </w:p>
    <w:p w14:paraId="06BD3634" w14:textId="77777777" w:rsidR="009D5726" w:rsidRPr="001662C6" w:rsidRDefault="009D5726" w:rsidP="009D5726">
      <w:pPr>
        <w:pStyle w:val="PL"/>
        <w:shd w:val="clear" w:color="auto" w:fill="E6E6E6"/>
      </w:pPr>
      <w:r w:rsidRPr="001662C6">
        <w:tab/>
      </w:r>
      <w:r w:rsidRPr="001662C6">
        <w:tab/>
        <w:t>maxNumberDecoding-r13</w:t>
      </w:r>
      <w:r w:rsidRPr="001662C6">
        <w:tab/>
      </w:r>
      <w:r w:rsidRPr="001662C6">
        <w:tab/>
      </w:r>
      <w:r w:rsidRPr="001662C6">
        <w:tab/>
      </w:r>
      <w:r w:rsidRPr="001662C6">
        <w:tab/>
      </w:r>
      <w:r w:rsidRPr="001662C6">
        <w:tab/>
        <w:t>INTEGER(1..32)</w:t>
      </w:r>
      <w:r w:rsidRPr="001662C6">
        <w:tab/>
      </w:r>
      <w:r w:rsidRPr="001662C6">
        <w:tab/>
      </w:r>
      <w:r w:rsidRPr="001662C6">
        <w:tab/>
      </w:r>
      <w:r w:rsidRPr="001662C6">
        <w:tab/>
        <w:t>OPTIONAL,</w:t>
      </w:r>
    </w:p>
    <w:p w14:paraId="23D50AD6" w14:textId="77777777" w:rsidR="009D5726" w:rsidRPr="001662C6" w:rsidRDefault="009D5726" w:rsidP="009D5726">
      <w:pPr>
        <w:pStyle w:val="PL"/>
        <w:shd w:val="clear" w:color="auto" w:fill="E6E6E6"/>
      </w:pPr>
      <w:r w:rsidRPr="001662C6">
        <w:tab/>
      </w:r>
      <w:r w:rsidRPr="001662C6">
        <w:tab/>
        <w:t>pdcch-CandidateReductions-r13</w:t>
      </w:r>
      <w:r w:rsidRPr="001662C6">
        <w:tab/>
      </w:r>
      <w:r w:rsidRPr="001662C6">
        <w:tab/>
      </w:r>
      <w:r w:rsidRPr="001662C6">
        <w:tab/>
        <w:t>ENUMERATED {supported}</w:t>
      </w:r>
      <w:r w:rsidRPr="001662C6">
        <w:tab/>
      </w:r>
      <w:r w:rsidRPr="001662C6">
        <w:tab/>
        <w:t>OPTIONAL,</w:t>
      </w:r>
    </w:p>
    <w:p w14:paraId="3F0D7215" w14:textId="77777777" w:rsidR="009D5726" w:rsidRPr="001662C6" w:rsidRDefault="009D5726" w:rsidP="009D5726">
      <w:pPr>
        <w:pStyle w:val="PL"/>
        <w:shd w:val="clear" w:color="auto" w:fill="E6E6E6"/>
      </w:pPr>
      <w:r w:rsidRPr="001662C6">
        <w:tab/>
      </w:r>
      <w:r w:rsidRPr="001662C6">
        <w:tab/>
        <w:t>skipMonitoringDCI-Format0-1A-r13</w:t>
      </w:r>
      <w:r w:rsidRPr="001662C6">
        <w:tab/>
      </w:r>
      <w:r w:rsidRPr="001662C6">
        <w:tab/>
        <w:t>ENUMERATED {supported}</w:t>
      </w:r>
      <w:r w:rsidRPr="001662C6">
        <w:tab/>
      </w:r>
      <w:r w:rsidRPr="001662C6">
        <w:tab/>
        <w:t>OPTIONAL</w:t>
      </w:r>
    </w:p>
    <w:p w14:paraId="01DE6E44" w14:textId="77777777" w:rsidR="009D5726" w:rsidRPr="001662C6" w:rsidRDefault="009D5726" w:rsidP="009D5726">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4D38E9FD" w14:textId="77777777" w:rsidR="009D5726" w:rsidRPr="001662C6" w:rsidRDefault="009D5726" w:rsidP="009D5726">
      <w:pPr>
        <w:pStyle w:val="PL"/>
        <w:shd w:val="clear" w:color="auto" w:fill="E6E6E6"/>
      </w:pPr>
      <w:r w:rsidRPr="001662C6">
        <w:tab/>
        <w:t>uci-PUSCH-Ext-r13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B756D1A" w14:textId="77777777" w:rsidR="009D5726" w:rsidRPr="001662C6" w:rsidRDefault="009D5726" w:rsidP="009D5726">
      <w:pPr>
        <w:pStyle w:val="PL"/>
        <w:shd w:val="clear" w:color="auto" w:fill="E6E6E6"/>
      </w:pPr>
      <w:r w:rsidRPr="001662C6">
        <w:tab/>
        <w:t>crs-InterfMitigationTM10-r13</w:t>
      </w:r>
      <w:r w:rsidRPr="001662C6">
        <w:tab/>
      </w:r>
      <w:r w:rsidRPr="001662C6">
        <w:tab/>
      </w:r>
      <w:r w:rsidRPr="001662C6">
        <w:tab/>
        <w:t>ENUMERATED {supported}</w:t>
      </w:r>
      <w:r w:rsidRPr="001662C6">
        <w:tab/>
      </w:r>
      <w:r w:rsidRPr="001662C6">
        <w:tab/>
      </w:r>
      <w:r w:rsidRPr="001662C6">
        <w:tab/>
        <w:t>OPTIONAL,</w:t>
      </w:r>
    </w:p>
    <w:p w14:paraId="02E72EEE" w14:textId="77777777" w:rsidR="009D5726" w:rsidRPr="001662C6" w:rsidRDefault="009D5726" w:rsidP="009D5726">
      <w:pPr>
        <w:pStyle w:val="PL"/>
        <w:shd w:val="clear" w:color="auto" w:fill="E6E6E6"/>
      </w:pPr>
      <w:r w:rsidRPr="001662C6">
        <w:tab/>
        <w:t>pdsch-CollisionHandling-r13</w:t>
      </w:r>
      <w:r w:rsidRPr="001662C6">
        <w:tab/>
      </w:r>
      <w:r w:rsidRPr="001662C6">
        <w:tab/>
      </w:r>
      <w:r w:rsidRPr="001662C6">
        <w:tab/>
      </w:r>
      <w:r w:rsidRPr="001662C6">
        <w:tab/>
        <w:t>ENUMERATED {supported}</w:t>
      </w:r>
      <w:r w:rsidRPr="001662C6">
        <w:tab/>
      </w:r>
      <w:r w:rsidRPr="001662C6">
        <w:tab/>
      </w:r>
      <w:r w:rsidRPr="001662C6">
        <w:tab/>
        <w:t>OPTIONAL</w:t>
      </w:r>
    </w:p>
    <w:p w14:paraId="7A000193" w14:textId="77777777" w:rsidR="009D5726" w:rsidRPr="001662C6" w:rsidRDefault="009D5726" w:rsidP="009D5726">
      <w:pPr>
        <w:pStyle w:val="PL"/>
        <w:shd w:val="clear" w:color="auto" w:fill="E6E6E6"/>
      </w:pPr>
      <w:r w:rsidRPr="001662C6">
        <w:t>}</w:t>
      </w:r>
    </w:p>
    <w:p w14:paraId="6D496F8B" w14:textId="77777777" w:rsidR="009D5726" w:rsidRPr="001662C6" w:rsidRDefault="009D5726" w:rsidP="009D5726">
      <w:pPr>
        <w:pStyle w:val="PL"/>
        <w:shd w:val="clear" w:color="auto" w:fill="E6E6E6"/>
      </w:pPr>
    </w:p>
    <w:p w14:paraId="3549241A" w14:textId="77777777" w:rsidR="009D5726" w:rsidRPr="001662C6" w:rsidRDefault="009D5726" w:rsidP="009D5726">
      <w:pPr>
        <w:pStyle w:val="PL"/>
        <w:shd w:val="clear" w:color="auto" w:fill="E6E6E6"/>
      </w:pPr>
      <w:r w:rsidRPr="001662C6">
        <w:t>PhyLayerParameters-v1320 ::=</w:t>
      </w:r>
      <w:r w:rsidRPr="001662C6">
        <w:tab/>
      </w:r>
      <w:r w:rsidRPr="001662C6">
        <w:tab/>
      </w:r>
      <w:r w:rsidRPr="001662C6">
        <w:tab/>
        <w:t>SEQUENCE {</w:t>
      </w:r>
    </w:p>
    <w:p w14:paraId="51FAD5FB" w14:textId="77777777" w:rsidR="009D5726" w:rsidRPr="001662C6" w:rsidRDefault="009D5726" w:rsidP="009D5726">
      <w:pPr>
        <w:pStyle w:val="PL"/>
        <w:shd w:val="clear" w:color="auto" w:fill="E6E6E6"/>
      </w:pPr>
      <w:r w:rsidRPr="001662C6">
        <w:tab/>
        <w:t>mimo-UE-Parameters-r13</w:t>
      </w:r>
      <w:r w:rsidRPr="001662C6">
        <w:tab/>
      </w:r>
      <w:r w:rsidRPr="001662C6">
        <w:tab/>
      </w:r>
      <w:r w:rsidRPr="001662C6">
        <w:tab/>
      </w:r>
      <w:r w:rsidRPr="001662C6">
        <w:tab/>
      </w:r>
      <w:r w:rsidRPr="001662C6">
        <w:tab/>
        <w:t>MIMO-UE-Parameters-r13</w:t>
      </w:r>
      <w:r w:rsidRPr="001662C6">
        <w:tab/>
      </w:r>
      <w:r w:rsidRPr="001662C6">
        <w:tab/>
      </w:r>
      <w:r w:rsidRPr="001662C6">
        <w:tab/>
        <w:t>OPTIONAL</w:t>
      </w:r>
    </w:p>
    <w:p w14:paraId="1EEFE48A" w14:textId="77777777" w:rsidR="009D5726" w:rsidRPr="001662C6" w:rsidRDefault="009D5726" w:rsidP="009D5726">
      <w:pPr>
        <w:pStyle w:val="PL"/>
        <w:shd w:val="clear" w:color="auto" w:fill="E6E6E6"/>
      </w:pPr>
      <w:r w:rsidRPr="001662C6">
        <w:t>}</w:t>
      </w:r>
    </w:p>
    <w:p w14:paraId="741F3A40" w14:textId="77777777" w:rsidR="009D5726" w:rsidRPr="001662C6" w:rsidRDefault="009D5726" w:rsidP="009D5726">
      <w:pPr>
        <w:pStyle w:val="PL"/>
        <w:shd w:val="pct10" w:color="auto" w:fill="auto"/>
      </w:pPr>
    </w:p>
    <w:p w14:paraId="6D0AAB53" w14:textId="77777777" w:rsidR="009D5726" w:rsidRPr="001662C6" w:rsidRDefault="009D5726" w:rsidP="009D5726">
      <w:pPr>
        <w:pStyle w:val="PL"/>
        <w:shd w:val="pct10" w:color="auto" w:fill="auto"/>
      </w:pPr>
      <w:r w:rsidRPr="001662C6">
        <w:t>PhyLayerParameters-v1330 ::=</w:t>
      </w:r>
      <w:r w:rsidRPr="001662C6">
        <w:tab/>
      </w:r>
      <w:r w:rsidRPr="001662C6">
        <w:tab/>
      </w:r>
      <w:r w:rsidRPr="001662C6">
        <w:tab/>
        <w:t>SEQUENCE {</w:t>
      </w:r>
    </w:p>
    <w:p w14:paraId="4D5B7594" w14:textId="77777777" w:rsidR="009D5726" w:rsidRPr="001662C6" w:rsidRDefault="009D5726" w:rsidP="009D5726">
      <w:pPr>
        <w:pStyle w:val="PL"/>
        <w:shd w:val="pct10" w:color="auto" w:fill="auto"/>
      </w:pPr>
      <w:r w:rsidRPr="001662C6">
        <w:tab/>
        <w:t>cch-InterfMitigation-RefRecTypeA-r13</w:t>
      </w:r>
      <w:r w:rsidRPr="001662C6">
        <w:tab/>
        <w:t>ENUMERATED {supported}</w:t>
      </w:r>
      <w:r w:rsidRPr="001662C6">
        <w:tab/>
      </w:r>
      <w:r w:rsidRPr="001662C6">
        <w:tab/>
      </w:r>
      <w:r w:rsidRPr="001662C6">
        <w:tab/>
        <w:t>OPTIONAL,</w:t>
      </w:r>
    </w:p>
    <w:p w14:paraId="48BA944B" w14:textId="77777777" w:rsidR="009D5726" w:rsidRPr="001662C6" w:rsidRDefault="009D5726" w:rsidP="009D5726">
      <w:pPr>
        <w:pStyle w:val="PL"/>
        <w:shd w:val="pct10" w:color="auto" w:fill="auto"/>
      </w:pPr>
      <w:r w:rsidRPr="001662C6">
        <w:tab/>
        <w:t>cch-InterfMitigation-RefRecTypeB-r13</w:t>
      </w:r>
      <w:r w:rsidRPr="001662C6">
        <w:tab/>
        <w:t>ENUMERATED {supported}</w:t>
      </w:r>
      <w:r w:rsidRPr="001662C6">
        <w:tab/>
      </w:r>
      <w:r w:rsidRPr="001662C6">
        <w:tab/>
      </w:r>
      <w:r w:rsidRPr="001662C6">
        <w:tab/>
        <w:t>OPTIONAL,</w:t>
      </w:r>
    </w:p>
    <w:p w14:paraId="38D7DFCE" w14:textId="77777777" w:rsidR="009D5726" w:rsidRPr="001662C6" w:rsidRDefault="009D5726" w:rsidP="009D5726">
      <w:pPr>
        <w:pStyle w:val="PL"/>
        <w:shd w:val="pct10" w:color="auto" w:fill="auto"/>
      </w:pPr>
      <w:r w:rsidRPr="001662C6">
        <w:tab/>
        <w:t>cch-InterfMitigation-MaxNumCCs-r13</w:t>
      </w:r>
      <w:r w:rsidRPr="001662C6">
        <w:tab/>
      </w:r>
      <w:r w:rsidRPr="001662C6">
        <w:tab/>
        <w:t>INTEGER (1.. maxServCell-r13)</w:t>
      </w:r>
      <w:r w:rsidRPr="001662C6">
        <w:tab/>
        <w:t>OPTIONAL,</w:t>
      </w:r>
    </w:p>
    <w:p w14:paraId="4CB1C484" w14:textId="77777777" w:rsidR="009D5726" w:rsidRPr="001662C6" w:rsidRDefault="009D5726" w:rsidP="009D5726">
      <w:pPr>
        <w:pStyle w:val="PL"/>
        <w:shd w:val="pct10" w:color="auto" w:fill="auto"/>
      </w:pPr>
      <w:r w:rsidRPr="001662C6">
        <w:tab/>
        <w:t>crs-InterfMitigationTM1toTM9-r13</w:t>
      </w:r>
      <w:r w:rsidRPr="001662C6">
        <w:tab/>
      </w:r>
      <w:r w:rsidRPr="001662C6">
        <w:tab/>
        <w:t>INTEGER (1.. maxServCell-r13)</w:t>
      </w:r>
      <w:r w:rsidRPr="001662C6">
        <w:tab/>
        <w:t>OPTIONAL</w:t>
      </w:r>
    </w:p>
    <w:p w14:paraId="5ACCDE42" w14:textId="77777777" w:rsidR="009D5726" w:rsidRPr="001662C6" w:rsidRDefault="009D5726" w:rsidP="009D5726">
      <w:pPr>
        <w:pStyle w:val="PL"/>
        <w:shd w:val="pct10" w:color="auto" w:fill="auto"/>
      </w:pPr>
      <w:r w:rsidRPr="001662C6">
        <w:t>}</w:t>
      </w:r>
    </w:p>
    <w:p w14:paraId="00776FCF" w14:textId="77777777" w:rsidR="009D5726" w:rsidRPr="001662C6" w:rsidRDefault="009D5726" w:rsidP="009D5726">
      <w:pPr>
        <w:pStyle w:val="PL"/>
        <w:shd w:val="clear" w:color="auto" w:fill="E6E6E6"/>
      </w:pPr>
      <w:bookmarkStart w:id="115" w:name="_Hlk6667976"/>
    </w:p>
    <w:p w14:paraId="010905E9" w14:textId="77777777" w:rsidR="009D5726" w:rsidRPr="001662C6" w:rsidRDefault="009D5726" w:rsidP="009D5726">
      <w:pPr>
        <w:pStyle w:val="PL"/>
        <w:shd w:val="clear" w:color="auto" w:fill="E6E6E6"/>
      </w:pPr>
      <w:r w:rsidRPr="001662C6">
        <w:t>PhyLayerParameters-v13e0 ::=</w:t>
      </w:r>
      <w:r w:rsidRPr="001662C6">
        <w:tab/>
      </w:r>
      <w:r w:rsidRPr="001662C6">
        <w:tab/>
      </w:r>
      <w:r w:rsidRPr="001662C6">
        <w:tab/>
        <w:t>SEQUENCE {</w:t>
      </w:r>
    </w:p>
    <w:p w14:paraId="5234677A" w14:textId="77777777" w:rsidR="009D5726" w:rsidRPr="001662C6" w:rsidRDefault="009D5726" w:rsidP="009D5726">
      <w:pPr>
        <w:pStyle w:val="PL"/>
        <w:shd w:val="clear" w:color="auto" w:fill="E6E6E6"/>
      </w:pPr>
      <w:r w:rsidRPr="001662C6">
        <w:tab/>
        <w:t>mimo-UE-Parameters-v13e0</w:t>
      </w:r>
      <w:r w:rsidRPr="001662C6">
        <w:tab/>
      </w:r>
      <w:r w:rsidRPr="001662C6">
        <w:tab/>
      </w:r>
      <w:r w:rsidRPr="001662C6">
        <w:tab/>
      </w:r>
      <w:r w:rsidRPr="001662C6">
        <w:tab/>
        <w:t>MIMO-UE-Parameters-v13e0</w:t>
      </w:r>
      <w:r w:rsidRPr="001662C6">
        <w:tab/>
      </w:r>
    </w:p>
    <w:p w14:paraId="3F72A2A0" w14:textId="77777777" w:rsidR="009D5726" w:rsidRPr="001662C6" w:rsidRDefault="009D5726" w:rsidP="009D5726">
      <w:pPr>
        <w:pStyle w:val="PL"/>
        <w:shd w:val="clear" w:color="auto" w:fill="E6E6E6"/>
      </w:pPr>
      <w:r w:rsidRPr="001662C6">
        <w:t>}</w:t>
      </w:r>
    </w:p>
    <w:bookmarkEnd w:id="115"/>
    <w:p w14:paraId="2BD5A38D" w14:textId="77777777" w:rsidR="009D5726" w:rsidRPr="001662C6" w:rsidRDefault="009D5726" w:rsidP="009D5726">
      <w:pPr>
        <w:pStyle w:val="PL"/>
        <w:shd w:val="clear" w:color="auto" w:fill="E6E6E6"/>
      </w:pPr>
    </w:p>
    <w:p w14:paraId="3DF02061" w14:textId="77777777" w:rsidR="009D5726" w:rsidRPr="001662C6" w:rsidRDefault="009D5726" w:rsidP="009D5726">
      <w:pPr>
        <w:pStyle w:val="PL"/>
        <w:shd w:val="clear" w:color="auto" w:fill="E6E6E6"/>
      </w:pPr>
      <w:r w:rsidRPr="001662C6">
        <w:t>PhyLayerParameters-v1430 ::=</w:t>
      </w:r>
      <w:r w:rsidRPr="001662C6">
        <w:tab/>
      </w:r>
      <w:r w:rsidRPr="001662C6">
        <w:tab/>
      </w:r>
      <w:r w:rsidRPr="001662C6">
        <w:tab/>
        <w:t>SEQUENCE {</w:t>
      </w:r>
    </w:p>
    <w:p w14:paraId="40170001" w14:textId="77777777" w:rsidR="009D5726" w:rsidRPr="001662C6" w:rsidRDefault="009D5726" w:rsidP="009D5726">
      <w:pPr>
        <w:pStyle w:val="PL"/>
        <w:shd w:val="clear" w:color="auto" w:fill="E6E6E6"/>
      </w:pPr>
      <w:r w:rsidRPr="001662C6">
        <w:tab/>
        <w:t>ce-PUSCH-NB-MaxTBS-r14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D680D3D" w14:textId="77777777" w:rsidR="009D5726" w:rsidRPr="001662C6" w:rsidRDefault="009D5726" w:rsidP="009D5726">
      <w:pPr>
        <w:pStyle w:val="PL"/>
        <w:shd w:val="clear" w:color="auto" w:fill="E6E6E6"/>
      </w:pPr>
      <w:r w:rsidRPr="001662C6">
        <w:tab/>
        <w:t>ce-PDSCH-PUSCH-MaxBandwidth-r14</w:t>
      </w:r>
      <w:r w:rsidRPr="001662C6">
        <w:tab/>
      </w:r>
      <w:r w:rsidRPr="001662C6">
        <w:tab/>
      </w:r>
      <w:r w:rsidRPr="001662C6">
        <w:tab/>
        <w:t>ENUMERATED {bw5, bw20}</w:t>
      </w:r>
      <w:r w:rsidRPr="001662C6">
        <w:tab/>
      </w:r>
      <w:r w:rsidRPr="001662C6">
        <w:tab/>
      </w:r>
      <w:r w:rsidRPr="001662C6">
        <w:tab/>
        <w:t>OPTIONAL,</w:t>
      </w:r>
    </w:p>
    <w:p w14:paraId="2BD0C610" w14:textId="77777777" w:rsidR="009D5726" w:rsidRPr="001662C6" w:rsidRDefault="009D5726" w:rsidP="009D5726">
      <w:pPr>
        <w:pStyle w:val="PL"/>
        <w:shd w:val="clear" w:color="auto" w:fill="E6E6E6"/>
      </w:pPr>
      <w:r w:rsidRPr="001662C6">
        <w:tab/>
        <w:t>ce-HARQ-AckBundling-r14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34B12AE" w14:textId="77777777" w:rsidR="009D5726" w:rsidRPr="001662C6" w:rsidRDefault="009D5726" w:rsidP="009D5726">
      <w:pPr>
        <w:pStyle w:val="PL"/>
        <w:shd w:val="clear" w:color="auto" w:fill="E6E6E6"/>
      </w:pPr>
      <w:r w:rsidRPr="001662C6">
        <w:tab/>
        <w:t>ce-PDSCH-TenProcesses-r14</w:t>
      </w:r>
      <w:r w:rsidRPr="001662C6">
        <w:tab/>
      </w:r>
      <w:r w:rsidRPr="001662C6">
        <w:tab/>
      </w:r>
      <w:r w:rsidRPr="001662C6">
        <w:tab/>
      </w:r>
      <w:r w:rsidRPr="001662C6">
        <w:tab/>
        <w:t>ENUMERATED {supported}</w:t>
      </w:r>
      <w:r w:rsidRPr="001662C6">
        <w:tab/>
      </w:r>
      <w:r w:rsidRPr="001662C6">
        <w:tab/>
      </w:r>
      <w:r w:rsidRPr="001662C6">
        <w:tab/>
        <w:t>OPTIONAL,</w:t>
      </w:r>
    </w:p>
    <w:p w14:paraId="72185FE5" w14:textId="77777777" w:rsidR="009D5726" w:rsidRPr="001662C6" w:rsidRDefault="009D5726" w:rsidP="009D5726">
      <w:pPr>
        <w:pStyle w:val="PL"/>
        <w:shd w:val="clear" w:color="auto" w:fill="E6E6E6"/>
      </w:pPr>
      <w:r w:rsidRPr="001662C6">
        <w:tab/>
        <w:t>ce-RetuningSymbols-r14</w:t>
      </w:r>
      <w:r w:rsidRPr="001662C6">
        <w:tab/>
      </w:r>
      <w:r w:rsidRPr="001662C6">
        <w:tab/>
      </w:r>
      <w:r w:rsidRPr="001662C6">
        <w:tab/>
      </w:r>
      <w:r w:rsidRPr="001662C6">
        <w:tab/>
      </w:r>
      <w:r w:rsidRPr="001662C6">
        <w:tab/>
        <w:t>ENUMERATED {n0, n1}</w:t>
      </w:r>
      <w:r w:rsidRPr="001662C6">
        <w:tab/>
      </w:r>
      <w:r w:rsidRPr="001662C6">
        <w:tab/>
      </w:r>
      <w:r w:rsidRPr="001662C6">
        <w:tab/>
      </w:r>
      <w:r w:rsidRPr="001662C6">
        <w:tab/>
        <w:t>OPTIONAL,</w:t>
      </w:r>
    </w:p>
    <w:p w14:paraId="2C23C75C" w14:textId="77777777" w:rsidR="009D5726" w:rsidRPr="001662C6" w:rsidRDefault="009D5726" w:rsidP="009D5726">
      <w:pPr>
        <w:pStyle w:val="PL"/>
        <w:shd w:val="clear" w:color="auto" w:fill="E6E6E6"/>
      </w:pPr>
      <w:r w:rsidRPr="001662C6">
        <w:tab/>
        <w:t>ce-PDSCH-PUSCH-Enhancement-r14</w:t>
      </w:r>
      <w:r w:rsidRPr="001662C6">
        <w:tab/>
      </w:r>
      <w:r w:rsidRPr="001662C6">
        <w:tab/>
      </w:r>
      <w:r w:rsidRPr="001662C6">
        <w:tab/>
        <w:t>ENUMERATED {supported}</w:t>
      </w:r>
      <w:r w:rsidRPr="001662C6">
        <w:tab/>
      </w:r>
      <w:r w:rsidRPr="001662C6">
        <w:tab/>
      </w:r>
      <w:r w:rsidRPr="001662C6">
        <w:tab/>
        <w:t>OPTIONAL,</w:t>
      </w:r>
    </w:p>
    <w:p w14:paraId="73A3E5DE" w14:textId="77777777" w:rsidR="009D5726" w:rsidRPr="001662C6" w:rsidRDefault="009D5726" w:rsidP="009D5726">
      <w:pPr>
        <w:pStyle w:val="PL"/>
        <w:shd w:val="clear" w:color="auto" w:fill="E6E6E6"/>
      </w:pPr>
      <w:r w:rsidRPr="001662C6">
        <w:tab/>
        <w:t>ce-SchedulingEnhancement-r14</w:t>
      </w:r>
      <w:r w:rsidRPr="001662C6">
        <w:tab/>
      </w:r>
      <w:r w:rsidRPr="001662C6">
        <w:tab/>
      </w:r>
      <w:r w:rsidRPr="001662C6">
        <w:tab/>
        <w:t>ENUMERATED {supported}</w:t>
      </w:r>
      <w:r w:rsidRPr="001662C6">
        <w:tab/>
      </w:r>
      <w:r w:rsidRPr="001662C6">
        <w:tab/>
      </w:r>
      <w:r w:rsidRPr="001662C6">
        <w:tab/>
        <w:t>OPTIONAL,</w:t>
      </w:r>
    </w:p>
    <w:p w14:paraId="71B6607E" w14:textId="77777777" w:rsidR="009D5726" w:rsidRPr="001662C6" w:rsidRDefault="009D5726" w:rsidP="009D5726">
      <w:pPr>
        <w:pStyle w:val="PL"/>
        <w:shd w:val="clear" w:color="auto" w:fill="E6E6E6"/>
      </w:pPr>
      <w:r w:rsidRPr="001662C6">
        <w:tab/>
        <w:t>ce-SRS-Enhancement-r14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CA0C2DF" w14:textId="77777777" w:rsidR="009D5726" w:rsidRPr="001662C6" w:rsidRDefault="009D5726" w:rsidP="009D5726">
      <w:pPr>
        <w:pStyle w:val="PL"/>
        <w:shd w:val="clear" w:color="auto" w:fill="E6E6E6"/>
      </w:pPr>
      <w:r w:rsidRPr="001662C6">
        <w:tab/>
        <w:t>ce-PUCCH-Enhancement-r14</w:t>
      </w:r>
      <w:r w:rsidRPr="001662C6">
        <w:tab/>
      </w:r>
      <w:r w:rsidRPr="001662C6">
        <w:tab/>
      </w:r>
      <w:r w:rsidRPr="001662C6">
        <w:tab/>
      </w:r>
      <w:r w:rsidRPr="001662C6">
        <w:tab/>
        <w:t>ENUMERATED {supported}</w:t>
      </w:r>
      <w:r w:rsidRPr="001662C6">
        <w:tab/>
      </w:r>
      <w:r w:rsidRPr="001662C6">
        <w:tab/>
      </w:r>
      <w:r w:rsidRPr="001662C6">
        <w:tab/>
        <w:t>OPTIONAL,</w:t>
      </w:r>
    </w:p>
    <w:p w14:paraId="3E60E404" w14:textId="77777777" w:rsidR="009D5726" w:rsidRPr="001662C6" w:rsidRDefault="009D5726" w:rsidP="009D5726">
      <w:pPr>
        <w:pStyle w:val="PL"/>
        <w:shd w:val="clear" w:color="auto" w:fill="E6E6E6"/>
      </w:pPr>
      <w:r w:rsidRPr="001662C6">
        <w:tab/>
        <w:t>ce-ClosedLoopTxAntennaSelection-r14</w:t>
      </w:r>
      <w:r w:rsidRPr="001662C6">
        <w:tab/>
      </w:r>
      <w:r w:rsidRPr="001662C6">
        <w:tab/>
        <w:t>ENUMERATED {supported}</w:t>
      </w:r>
      <w:r w:rsidRPr="001662C6">
        <w:tab/>
      </w:r>
      <w:r w:rsidRPr="001662C6">
        <w:tab/>
      </w:r>
      <w:r w:rsidRPr="001662C6">
        <w:tab/>
        <w:t>OPTIONAL,</w:t>
      </w:r>
    </w:p>
    <w:p w14:paraId="261842CC" w14:textId="77777777" w:rsidR="009D5726" w:rsidRPr="001662C6" w:rsidRDefault="009D5726" w:rsidP="009D5726">
      <w:pPr>
        <w:pStyle w:val="PL"/>
        <w:shd w:val="clear" w:color="auto" w:fill="E6E6E6"/>
      </w:pPr>
      <w:r w:rsidRPr="001662C6">
        <w:tab/>
        <w:t>tdd-SpecialSubframe-r14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BC761AE" w14:textId="77777777" w:rsidR="009D5726" w:rsidRPr="001662C6" w:rsidRDefault="009D5726" w:rsidP="009D5726">
      <w:pPr>
        <w:pStyle w:val="PL"/>
        <w:shd w:val="clear" w:color="auto" w:fill="E6E6E6"/>
      </w:pPr>
      <w:r w:rsidRPr="001662C6">
        <w:tab/>
        <w:t>tdd-TTI-Bundling-r14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AFB1451" w14:textId="77777777" w:rsidR="009D5726" w:rsidRPr="001662C6" w:rsidRDefault="009D5726" w:rsidP="009D5726">
      <w:pPr>
        <w:pStyle w:val="PL"/>
        <w:shd w:val="clear" w:color="auto" w:fill="E6E6E6"/>
      </w:pPr>
      <w:r w:rsidRPr="001662C6">
        <w:tab/>
        <w:t>dmrs-LessUpPTS-r14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D476BE7" w14:textId="77777777" w:rsidR="009D5726" w:rsidRPr="001662C6" w:rsidRDefault="009D5726" w:rsidP="009D5726">
      <w:pPr>
        <w:pStyle w:val="PL"/>
        <w:shd w:val="clear" w:color="auto" w:fill="E6E6E6"/>
      </w:pPr>
      <w:r w:rsidRPr="001662C6">
        <w:tab/>
        <w:t>mimo-UE-Parameters-v1430</w:t>
      </w:r>
      <w:r w:rsidRPr="001662C6">
        <w:tab/>
      </w:r>
      <w:r w:rsidRPr="001662C6">
        <w:tab/>
      </w:r>
      <w:r w:rsidRPr="001662C6">
        <w:tab/>
      </w:r>
      <w:r w:rsidRPr="001662C6">
        <w:tab/>
        <w:t>MIMO-UE-Parameters-v1430</w:t>
      </w:r>
      <w:r w:rsidRPr="001662C6">
        <w:tab/>
      </w:r>
      <w:r w:rsidRPr="001662C6">
        <w:tab/>
        <w:t>OPTIONAL,</w:t>
      </w:r>
    </w:p>
    <w:p w14:paraId="080335CB" w14:textId="77777777" w:rsidR="009D5726" w:rsidRPr="001662C6" w:rsidRDefault="009D5726" w:rsidP="009D5726">
      <w:pPr>
        <w:pStyle w:val="PL"/>
        <w:shd w:val="clear" w:color="auto" w:fill="E6E6E6"/>
      </w:pPr>
      <w:r w:rsidRPr="001662C6">
        <w:tab/>
        <w:t>alternativeTBS-Index-r14</w:t>
      </w:r>
      <w:r w:rsidRPr="001662C6">
        <w:tab/>
      </w:r>
      <w:r w:rsidRPr="001662C6">
        <w:tab/>
      </w:r>
      <w:r w:rsidRPr="001662C6">
        <w:tab/>
      </w:r>
      <w:r w:rsidRPr="001662C6">
        <w:tab/>
        <w:t>ENUMERATED {supported}</w:t>
      </w:r>
      <w:r w:rsidRPr="001662C6">
        <w:tab/>
      </w:r>
      <w:r w:rsidRPr="001662C6">
        <w:tab/>
      </w:r>
      <w:r w:rsidRPr="001662C6">
        <w:tab/>
        <w:t>OPTIONAL,</w:t>
      </w:r>
    </w:p>
    <w:p w14:paraId="7E335B0C" w14:textId="77777777" w:rsidR="009D5726" w:rsidRPr="001662C6" w:rsidRDefault="009D5726" w:rsidP="009D5726">
      <w:pPr>
        <w:pStyle w:val="PL"/>
        <w:shd w:val="clear" w:color="auto" w:fill="E6E6E6"/>
      </w:pPr>
      <w:r w:rsidRPr="001662C6">
        <w:tab/>
        <w:t>feMBMS-Unicast-Parameters-r14</w:t>
      </w:r>
      <w:r w:rsidRPr="001662C6">
        <w:tab/>
      </w:r>
      <w:r w:rsidRPr="001662C6">
        <w:tab/>
      </w:r>
      <w:r w:rsidRPr="001662C6">
        <w:tab/>
        <w:t>FeMBMS-Unicast-Parameters-r14</w:t>
      </w:r>
      <w:r w:rsidRPr="001662C6">
        <w:tab/>
        <w:t>OPTIONAL</w:t>
      </w:r>
    </w:p>
    <w:p w14:paraId="1338E54E" w14:textId="77777777" w:rsidR="009D5726" w:rsidRPr="001662C6" w:rsidRDefault="009D5726" w:rsidP="009D5726">
      <w:pPr>
        <w:pStyle w:val="PL"/>
        <w:shd w:val="clear" w:color="auto" w:fill="E6E6E6"/>
      </w:pPr>
      <w:r w:rsidRPr="001662C6">
        <w:t>}</w:t>
      </w:r>
    </w:p>
    <w:p w14:paraId="08C1A440" w14:textId="77777777" w:rsidR="009D5726" w:rsidRPr="001662C6" w:rsidRDefault="009D5726" w:rsidP="009D5726">
      <w:pPr>
        <w:pStyle w:val="PL"/>
        <w:shd w:val="clear" w:color="auto" w:fill="E6E6E6"/>
      </w:pPr>
    </w:p>
    <w:p w14:paraId="07C6E699" w14:textId="77777777" w:rsidR="009D5726" w:rsidRPr="001662C6" w:rsidRDefault="009D5726" w:rsidP="009D5726">
      <w:pPr>
        <w:pStyle w:val="PL"/>
        <w:shd w:val="clear" w:color="auto" w:fill="E6E6E6"/>
      </w:pPr>
      <w:r w:rsidRPr="001662C6">
        <w:t>PhyLayerParameters-v1450 ::=</w:t>
      </w:r>
      <w:r w:rsidRPr="001662C6">
        <w:tab/>
      </w:r>
      <w:r w:rsidRPr="001662C6">
        <w:tab/>
      </w:r>
      <w:r w:rsidRPr="001662C6">
        <w:tab/>
        <w:t>SEQUENCE {</w:t>
      </w:r>
    </w:p>
    <w:p w14:paraId="748929A9" w14:textId="77777777" w:rsidR="009D5726" w:rsidRPr="001662C6" w:rsidRDefault="009D5726" w:rsidP="009D5726">
      <w:pPr>
        <w:pStyle w:val="PL"/>
        <w:shd w:val="clear" w:color="auto" w:fill="E6E6E6"/>
      </w:pPr>
      <w:r w:rsidRPr="001662C6">
        <w:tab/>
        <w:t>ce-SRS-EnhancementWithoutComb4-r14</w:t>
      </w:r>
      <w:r w:rsidRPr="001662C6">
        <w:tab/>
      </w:r>
      <w:r w:rsidRPr="001662C6">
        <w:tab/>
        <w:t>ENUMERATED {supported}</w:t>
      </w:r>
      <w:r w:rsidRPr="001662C6">
        <w:tab/>
      </w:r>
      <w:r w:rsidRPr="001662C6">
        <w:tab/>
      </w:r>
      <w:r w:rsidRPr="001662C6">
        <w:tab/>
        <w:t>OPTIONAL,</w:t>
      </w:r>
    </w:p>
    <w:p w14:paraId="4D102D6F" w14:textId="77777777" w:rsidR="009D5726" w:rsidRPr="001662C6" w:rsidRDefault="009D5726" w:rsidP="009D5726">
      <w:pPr>
        <w:pStyle w:val="PL"/>
        <w:shd w:val="clear" w:color="auto" w:fill="E6E6E6"/>
      </w:pPr>
      <w:r w:rsidRPr="001662C6">
        <w:tab/>
        <w:t>crs-LessDwPTS-r14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0ABCAAD" w14:textId="77777777" w:rsidR="009D5726" w:rsidRPr="001662C6" w:rsidRDefault="009D5726" w:rsidP="009D5726">
      <w:pPr>
        <w:pStyle w:val="PL"/>
        <w:shd w:val="clear" w:color="auto" w:fill="E6E6E6"/>
      </w:pPr>
    </w:p>
    <w:p w14:paraId="598B1009" w14:textId="77777777" w:rsidR="009D5726" w:rsidRPr="001662C6" w:rsidRDefault="009D5726" w:rsidP="009D5726">
      <w:pPr>
        <w:pStyle w:val="PL"/>
        <w:shd w:val="clear" w:color="auto" w:fill="E6E6E6"/>
      </w:pPr>
      <w:r w:rsidRPr="001662C6">
        <w:t>PhyLayerParameters-v1470 ::=</w:t>
      </w:r>
      <w:r w:rsidRPr="001662C6">
        <w:tab/>
      </w:r>
      <w:r w:rsidRPr="001662C6">
        <w:tab/>
      </w:r>
      <w:r w:rsidRPr="001662C6">
        <w:tab/>
        <w:t>SEQUENCE {</w:t>
      </w:r>
    </w:p>
    <w:p w14:paraId="46F30429" w14:textId="77777777" w:rsidR="009D5726" w:rsidRPr="001662C6" w:rsidRDefault="009D5726" w:rsidP="009D5726">
      <w:pPr>
        <w:pStyle w:val="PL"/>
        <w:shd w:val="clear" w:color="auto" w:fill="E6E6E6"/>
      </w:pPr>
      <w:r w:rsidRPr="001662C6">
        <w:tab/>
        <w:t>mimo-UE-Parameters-v1470</w:t>
      </w:r>
      <w:r w:rsidRPr="001662C6">
        <w:tab/>
      </w:r>
      <w:r w:rsidRPr="001662C6">
        <w:tab/>
      </w:r>
      <w:r w:rsidRPr="001662C6">
        <w:tab/>
      </w:r>
      <w:r w:rsidRPr="001662C6">
        <w:tab/>
        <w:t>MIMO-UE-Parameters-v1470</w:t>
      </w:r>
      <w:r w:rsidRPr="001662C6">
        <w:tab/>
      </w:r>
      <w:r w:rsidRPr="001662C6">
        <w:tab/>
        <w:t>OPTIONAL,</w:t>
      </w:r>
    </w:p>
    <w:p w14:paraId="73F3647F" w14:textId="77777777" w:rsidR="009D5726" w:rsidRPr="001662C6" w:rsidRDefault="009D5726" w:rsidP="009D5726">
      <w:pPr>
        <w:pStyle w:val="PL"/>
        <w:shd w:val="clear" w:color="auto" w:fill="E6E6E6"/>
      </w:pPr>
      <w:r w:rsidRPr="001662C6">
        <w:tab/>
        <w:t>srs-UpPTS-6sym-r14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B63408A" w14:textId="77777777" w:rsidR="009D5726" w:rsidRPr="001662C6" w:rsidRDefault="009D5726" w:rsidP="009D5726">
      <w:pPr>
        <w:pStyle w:val="PL"/>
        <w:shd w:val="clear" w:color="auto" w:fill="E6E6E6"/>
      </w:pPr>
      <w:r w:rsidRPr="001662C6">
        <w:t>}</w:t>
      </w:r>
    </w:p>
    <w:p w14:paraId="09AFD743" w14:textId="77777777" w:rsidR="009D5726" w:rsidRPr="001662C6" w:rsidRDefault="009D5726" w:rsidP="009D5726">
      <w:pPr>
        <w:pStyle w:val="PL"/>
        <w:shd w:val="clear" w:color="auto" w:fill="E6E6E6"/>
      </w:pPr>
    </w:p>
    <w:p w14:paraId="39E1D2BF" w14:textId="77777777" w:rsidR="009D5726" w:rsidRPr="001662C6" w:rsidRDefault="009D5726" w:rsidP="009D5726">
      <w:pPr>
        <w:pStyle w:val="PL"/>
        <w:shd w:val="clear" w:color="auto" w:fill="E6E6E6"/>
      </w:pPr>
      <w:r w:rsidRPr="001662C6">
        <w:t>PhyLayerParameters-v14a0 ::=</w:t>
      </w:r>
      <w:r w:rsidRPr="001662C6">
        <w:tab/>
      </w:r>
      <w:r w:rsidRPr="001662C6">
        <w:tab/>
      </w:r>
      <w:r w:rsidRPr="001662C6">
        <w:tab/>
        <w:t>SEQUENCE {</w:t>
      </w:r>
    </w:p>
    <w:p w14:paraId="275EC613" w14:textId="77777777" w:rsidR="009D5726" w:rsidRPr="001662C6" w:rsidRDefault="009D5726" w:rsidP="009D5726">
      <w:pPr>
        <w:pStyle w:val="PL"/>
        <w:shd w:val="clear" w:color="auto" w:fill="E6E6E6"/>
      </w:pPr>
      <w:r w:rsidRPr="001662C6">
        <w:tab/>
        <w:t>ssp10-TDD-Only-r14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9E194D3" w14:textId="77777777" w:rsidR="009D5726" w:rsidRPr="001662C6" w:rsidRDefault="009D5726" w:rsidP="009D5726">
      <w:pPr>
        <w:pStyle w:val="PL"/>
        <w:shd w:val="clear" w:color="auto" w:fill="E6E6E6"/>
      </w:pPr>
      <w:r w:rsidRPr="001662C6">
        <w:t>}</w:t>
      </w:r>
    </w:p>
    <w:p w14:paraId="5E175F42" w14:textId="77777777" w:rsidR="009D5726" w:rsidRPr="001662C6" w:rsidRDefault="009D5726" w:rsidP="009D5726">
      <w:pPr>
        <w:pStyle w:val="PL"/>
        <w:shd w:val="clear" w:color="auto" w:fill="E6E6E6"/>
      </w:pPr>
    </w:p>
    <w:p w14:paraId="41AE4383" w14:textId="77777777" w:rsidR="009D5726" w:rsidRPr="001662C6" w:rsidRDefault="009D5726" w:rsidP="009D5726">
      <w:pPr>
        <w:pStyle w:val="PL"/>
        <w:shd w:val="clear" w:color="auto" w:fill="E6E6E6"/>
      </w:pPr>
      <w:r w:rsidRPr="001662C6">
        <w:t>PhyLayerParameters-v1530 ::=</w:t>
      </w:r>
      <w:r w:rsidRPr="001662C6">
        <w:tab/>
      </w:r>
      <w:r w:rsidRPr="001662C6">
        <w:tab/>
      </w:r>
      <w:r w:rsidRPr="001662C6">
        <w:tab/>
        <w:t>SEQUENCE {</w:t>
      </w:r>
    </w:p>
    <w:p w14:paraId="5560DEF1" w14:textId="77777777" w:rsidR="009D5726" w:rsidRPr="001662C6" w:rsidRDefault="009D5726" w:rsidP="009D5726">
      <w:pPr>
        <w:pStyle w:val="PL"/>
        <w:shd w:val="clear" w:color="auto" w:fill="E6E6E6"/>
      </w:pPr>
      <w:r w:rsidRPr="001662C6">
        <w:tab/>
        <w:t>stti-SPT-Capabilities-r15</w:t>
      </w:r>
      <w:r w:rsidRPr="001662C6">
        <w:tab/>
      </w:r>
      <w:r w:rsidRPr="001662C6">
        <w:tab/>
      </w:r>
      <w:r w:rsidRPr="001662C6">
        <w:tab/>
      </w:r>
      <w:r w:rsidRPr="001662C6">
        <w:tab/>
        <w:t>SEQUENCE {</w:t>
      </w:r>
    </w:p>
    <w:p w14:paraId="0055A20A" w14:textId="77777777" w:rsidR="009D5726" w:rsidRPr="001662C6" w:rsidRDefault="009D5726" w:rsidP="009D5726">
      <w:pPr>
        <w:pStyle w:val="PL"/>
        <w:shd w:val="clear" w:color="auto" w:fill="E6E6E6"/>
      </w:pPr>
      <w:r w:rsidRPr="001662C6">
        <w:tab/>
      </w:r>
      <w:r w:rsidRPr="001662C6">
        <w:tab/>
        <w:t>aperiodicCsi-ReportingSTTI-r15</w:t>
      </w:r>
      <w:r w:rsidRPr="001662C6">
        <w:tab/>
      </w:r>
      <w:r w:rsidRPr="001662C6">
        <w:tab/>
      </w:r>
      <w:r w:rsidRPr="001662C6">
        <w:tab/>
        <w:t>ENUMERATED {supported}</w:t>
      </w:r>
      <w:r w:rsidRPr="001662C6">
        <w:tab/>
      </w:r>
      <w:r w:rsidRPr="001662C6">
        <w:tab/>
      </w:r>
      <w:r w:rsidRPr="001662C6">
        <w:tab/>
        <w:t>OPTIONAL,</w:t>
      </w:r>
    </w:p>
    <w:p w14:paraId="70360EFB" w14:textId="77777777" w:rsidR="009D5726" w:rsidRPr="001662C6" w:rsidRDefault="009D5726" w:rsidP="009D5726">
      <w:pPr>
        <w:pStyle w:val="PL"/>
        <w:shd w:val="clear" w:color="auto" w:fill="E6E6E6"/>
      </w:pPr>
      <w:r w:rsidRPr="001662C6">
        <w:tab/>
      </w:r>
      <w:r w:rsidRPr="001662C6">
        <w:tab/>
        <w:t>dmrs-BasedSPDCCH-MBSFN-r15</w:t>
      </w:r>
      <w:r w:rsidRPr="001662C6">
        <w:tab/>
      </w:r>
      <w:r w:rsidRPr="001662C6">
        <w:tab/>
      </w:r>
      <w:r w:rsidRPr="001662C6">
        <w:tab/>
      </w:r>
      <w:r w:rsidRPr="001662C6">
        <w:tab/>
        <w:t>ENUMERATED {supported}</w:t>
      </w:r>
      <w:r w:rsidRPr="001662C6">
        <w:tab/>
      </w:r>
      <w:r w:rsidRPr="001662C6">
        <w:tab/>
      </w:r>
      <w:r w:rsidRPr="001662C6">
        <w:tab/>
        <w:t>OPTIONAL,</w:t>
      </w:r>
    </w:p>
    <w:p w14:paraId="64E9999C" w14:textId="77777777" w:rsidR="009D5726" w:rsidRPr="001662C6" w:rsidRDefault="009D5726" w:rsidP="009D5726">
      <w:pPr>
        <w:pStyle w:val="PL"/>
        <w:shd w:val="clear" w:color="auto" w:fill="E6E6E6"/>
      </w:pPr>
      <w:r w:rsidRPr="001662C6">
        <w:tab/>
      </w:r>
      <w:r w:rsidRPr="001662C6">
        <w:tab/>
        <w:t>dmrs-BasedSPDCCH-nonMBSFN-r15</w:t>
      </w:r>
      <w:r w:rsidRPr="001662C6">
        <w:tab/>
      </w:r>
      <w:r w:rsidRPr="001662C6">
        <w:tab/>
      </w:r>
      <w:r w:rsidRPr="001662C6">
        <w:tab/>
        <w:t>ENUMERATED {supported}</w:t>
      </w:r>
      <w:r w:rsidRPr="001662C6">
        <w:tab/>
      </w:r>
      <w:r w:rsidRPr="001662C6">
        <w:tab/>
      </w:r>
      <w:r w:rsidRPr="001662C6">
        <w:tab/>
        <w:t>OPTIONAL,</w:t>
      </w:r>
    </w:p>
    <w:p w14:paraId="70B6E995" w14:textId="77777777" w:rsidR="009D5726" w:rsidRPr="001662C6" w:rsidRDefault="009D5726" w:rsidP="009D5726">
      <w:pPr>
        <w:pStyle w:val="PL"/>
        <w:shd w:val="clear" w:color="auto" w:fill="E6E6E6"/>
      </w:pPr>
      <w:r w:rsidRPr="001662C6">
        <w:tab/>
      </w:r>
      <w:r w:rsidRPr="001662C6">
        <w:tab/>
        <w:t>dmrs-PositionPattern-r15</w:t>
      </w:r>
      <w:r w:rsidRPr="001662C6">
        <w:tab/>
      </w:r>
      <w:r w:rsidRPr="001662C6">
        <w:tab/>
      </w:r>
      <w:r w:rsidRPr="001662C6">
        <w:tab/>
      </w:r>
      <w:r w:rsidRPr="001662C6">
        <w:tab/>
        <w:t>ENUMERATED {supported}</w:t>
      </w:r>
      <w:r w:rsidRPr="001662C6">
        <w:tab/>
      </w:r>
      <w:r w:rsidRPr="001662C6">
        <w:tab/>
      </w:r>
      <w:r w:rsidRPr="001662C6">
        <w:tab/>
        <w:t>OPTIONAL,</w:t>
      </w:r>
    </w:p>
    <w:p w14:paraId="342BF942" w14:textId="77777777" w:rsidR="009D5726" w:rsidRPr="001662C6" w:rsidRDefault="009D5726" w:rsidP="009D5726">
      <w:pPr>
        <w:pStyle w:val="PL"/>
        <w:shd w:val="clear" w:color="auto" w:fill="E6E6E6"/>
      </w:pPr>
      <w:r w:rsidRPr="001662C6">
        <w:tab/>
      </w:r>
      <w:r w:rsidRPr="001662C6">
        <w:tab/>
        <w:t>dmrs-SharingSubslotPDSCH-r15</w:t>
      </w:r>
      <w:r w:rsidRPr="001662C6">
        <w:tab/>
      </w:r>
      <w:r w:rsidRPr="001662C6">
        <w:tab/>
      </w:r>
      <w:r w:rsidRPr="001662C6">
        <w:tab/>
        <w:t>ENUMERATED {supported}</w:t>
      </w:r>
      <w:r w:rsidRPr="001662C6">
        <w:tab/>
      </w:r>
      <w:r w:rsidRPr="001662C6">
        <w:tab/>
      </w:r>
      <w:r w:rsidRPr="001662C6">
        <w:tab/>
        <w:t>OPTIONAL,</w:t>
      </w:r>
    </w:p>
    <w:p w14:paraId="160623D5" w14:textId="77777777" w:rsidR="009D5726" w:rsidRPr="001662C6" w:rsidRDefault="009D5726" w:rsidP="009D5726">
      <w:pPr>
        <w:pStyle w:val="PL"/>
        <w:shd w:val="clear" w:color="auto" w:fill="E6E6E6"/>
      </w:pPr>
      <w:r w:rsidRPr="001662C6">
        <w:tab/>
      </w:r>
      <w:r w:rsidRPr="001662C6">
        <w:tab/>
        <w:t>dmrs-RepetitionSubslotPDSCH-r15</w:t>
      </w:r>
      <w:r w:rsidRPr="001662C6">
        <w:tab/>
      </w:r>
      <w:r w:rsidRPr="001662C6">
        <w:tab/>
      </w:r>
      <w:r w:rsidRPr="001662C6">
        <w:tab/>
        <w:t>ENUMERATED {supported}</w:t>
      </w:r>
      <w:r w:rsidRPr="001662C6">
        <w:tab/>
      </w:r>
      <w:r w:rsidRPr="001662C6">
        <w:tab/>
      </w:r>
      <w:r w:rsidRPr="001662C6">
        <w:tab/>
        <w:t>OPTIONAL,</w:t>
      </w:r>
    </w:p>
    <w:p w14:paraId="04996777" w14:textId="77777777" w:rsidR="009D5726" w:rsidRPr="001662C6" w:rsidRDefault="009D5726" w:rsidP="009D5726">
      <w:pPr>
        <w:pStyle w:val="PL"/>
        <w:shd w:val="clear" w:color="auto" w:fill="E6E6E6"/>
      </w:pPr>
      <w:r w:rsidRPr="001662C6">
        <w:tab/>
      </w:r>
      <w:r w:rsidRPr="001662C6">
        <w:tab/>
        <w:t>epdcch-SPT-differentCells-r15</w:t>
      </w:r>
      <w:r w:rsidRPr="001662C6">
        <w:tab/>
      </w:r>
      <w:r w:rsidRPr="001662C6">
        <w:tab/>
      </w:r>
      <w:r w:rsidRPr="001662C6">
        <w:tab/>
        <w:t>ENUMERATED {supported}</w:t>
      </w:r>
      <w:r w:rsidRPr="001662C6">
        <w:tab/>
      </w:r>
      <w:r w:rsidRPr="001662C6">
        <w:tab/>
      </w:r>
      <w:r w:rsidRPr="001662C6">
        <w:tab/>
        <w:t>OPTIONAL,</w:t>
      </w:r>
    </w:p>
    <w:p w14:paraId="0C2305D8" w14:textId="77777777" w:rsidR="009D5726" w:rsidRPr="001662C6" w:rsidRDefault="009D5726" w:rsidP="009D5726">
      <w:pPr>
        <w:pStyle w:val="PL"/>
        <w:shd w:val="clear" w:color="auto" w:fill="E6E6E6"/>
      </w:pPr>
      <w:r w:rsidRPr="001662C6">
        <w:tab/>
      </w:r>
      <w:r w:rsidRPr="001662C6">
        <w:tab/>
        <w:t>epdcch-STTI-differentCells-r15</w:t>
      </w:r>
      <w:r w:rsidRPr="001662C6">
        <w:tab/>
      </w:r>
      <w:r w:rsidRPr="001662C6">
        <w:tab/>
      </w:r>
      <w:r w:rsidRPr="001662C6">
        <w:tab/>
        <w:t>ENUMERATED {supported}</w:t>
      </w:r>
      <w:r w:rsidRPr="001662C6">
        <w:tab/>
      </w:r>
      <w:r w:rsidRPr="001662C6">
        <w:tab/>
      </w:r>
      <w:r w:rsidRPr="001662C6">
        <w:tab/>
        <w:t>OPTIONAL,</w:t>
      </w:r>
    </w:p>
    <w:p w14:paraId="36A3D921" w14:textId="77777777" w:rsidR="009D5726" w:rsidRPr="001662C6" w:rsidRDefault="009D5726" w:rsidP="009D5726">
      <w:pPr>
        <w:pStyle w:val="PL"/>
        <w:shd w:val="clear" w:color="auto" w:fill="E6E6E6"/>
      </w:pPr>
      <w:r w:rsidRPr="001662C6">
        <w:tab/>
      </w:r>
      <w:r w:rsidRPr="001662C6">
        <w:tab/>
        <w:t>maxLayersSlotOrSubslotPUSCH-r15</w:t>
      </w:r>
      <w:r w:rsidRPr="001662C6">
        <w:tab/>
      </w:r>
      <w:r w:rsidRPr="001662C6">
        <w:tab/>
      </w:r>
      <w:r w:rsidRPr="001662C6">
        <w:tab/>
        <w:t>ENUMERATED {oneLayer,twoLayers,fourLayers}</w:t>
      </w:r>
    </w:p>
    <w:p w14:paraId="46CDA087" w14:textId="77777777" w:rsidR="009D5726" w:rsidRPr="001662C6" w:rsidRDefault="009D5726" w:rsidP="009D5726">
      <w:pPr>
        <w:pStyle w:val="PL"/>
        <w:shd w:val="clear" w:color="auto" w:fill="E6E6E6"/>
      </w:pPr>
      <w:r w:rsidRPr="001662C6">
        <w:tab/>
      </w:r>
      <w:r w:rsidRPr="001662C6">
        <w:tab/>
        <w:t>OPTIONAL,</w:t>
      </w:r>
    </w:p>
    <w:p w14:paraId="59943734" w14:textId="77777777" w:rsidR="009D5726" w:rsidRPr="001662C6" w:rsidRDefault="009D5726" w:rsidP="009D5726">
      <w:pPr>
        <w:pStyle w:val="PL"/>
        <w:shd w:val="clear" w:color="auto" w:fill="E6E6E6"/>
      </w:pPr>
      <w:r w:rsidRPr="001662C6">
        <w:tab/>
      </w:r>
      <w:r w:rsidRPr="001662C6">
        <w:tab/>
        <w:t>maxNumberUpdatedCSI-Proc-SPT-r15</w:t>
      </w:r>
      <w:r w:rsidRPr="001662C6">
        <w:tab/>
      </w:r>
      <w:r w:rsidRPr="001662C6">
        <w:tab/>
        <w:t>INTEGER(5..32)</w:t>
      </w:r>
      <w:r w:rsidRPr="001662C6">
        <w:tab/>
      </w:r>
      <w:r w:rsidRPr="001662C6">
        <w:tab/>
      </w:r>
      <w:r w:rsidRPr="001662C6">
        <w:tab/>
      </w:r>
      <w:r w:rsidRPr="001662C6">
        <w:tab/>
      </w:r>
      <w:r w:rsidRPr="001662C6">
        <w:tab/>
        <w:t>OPTIONAL,</w:t>
      </w:r>
    </w:p>
    <w:p w14:paraId="2616AFC4" w14:textId="77777777" w:rsidR="009D5726" w:rsidRPr="001662C6" w:rsidRDefault="009D5726" w:rsidP="009D5726">
      <w:pPr>
        <w:pStyle w:val="PL"/>
        <w:shd w:val="clear" w:color="auto" w:fill="E6E6E6"/>
      </w:pPr>
      <w:r w:rsidRPr="001662C6">
        <w:tab/>
      </w:r>
      <w:r w:rsidRPr="001662C6">
        <w:tab/>
        <w:t>maxNumberUpdatedCSI-Proc-STTI-Comb77-r15</w:t>
      </w:r>
      <w:r w:rsidRPr="001662C6">
        <w:tab/>
      </w:r>
      <w:r w:rsidRPr="001662C6">
        <w:tab/>
        <w:t>INTEGER(1..32)</w:t>
      </w:r>
      <w:r w:rsidRPr="001662C6">
        <w:tab/>
      </w:r>
      <w:r w:rsidRPr="001662C6">
        <w:tab/>
      </w:r>
      <w:r w:rsidRPr="001662C6">
        <w:tab/>
        <w:t>OPTIONAL,</w:t>
      </w:r>
    </w:p>
    <w:p w14:paraId="4F61BEEE" w14:textId="77777777" w:rsidR="009D5726" w:rsidRPr="001662C6" w:rsidRDefault="009D5726" w:rsidP="009D5726">
      <w:pPr>
        <w:pStyle w:val="PL"/>
        <w:shd w:val="clear" w:color="auto" w:fill="E6E6E6"/>
      </w:pPr>
      <w:r w:rsidRPr="001662C6">
        <w:tab/>
      </w:r>
      <w:r w:rsidRPr="001662C6">
        <w:tab/>
        <w:t>maxNumberUpdatedCSI-Proc-STTI-Comb27-r15</w:t>
      </w:r>
      <w:r w:rsidRPr="001662C6">
        <w:tab/>
      </w:r>
      <w:r w:rsidRPr="001662C6">
        <w:tab/>
        <w:t>INTEGER(1..32)</w:t>
      </w:r>
      <w:r w:rsidRPr="001662C6">
        <w:tab/>
      </w:r>
      <w:r w:rsidRPr="001662C6">
        <w:tab/>
      </w:r>
      <w:r w:rsidRPr="001662C6">
        <w:tab/>
        <w:t>OPTIONAL,</w:t>
      </w:r>
    </w:p>
    <w:p w14:paraId="73E68A4C" w14:textId="77777777" w:rsidR="009D5726" w:rsidRPr="001662C6" w:rsidRDefault="009D5726" w:rsidP="009D5726">
      <w:pPr>
        <w:pStyle w:val="PL"/>
        <w:shd w:val="clear" w:color="auto" w:fill="E6E6E6"/>
      </w:pPr>
      <w:r w:rsidRPr="001662C6">
        <w:tab/>
      </w:r>
      <w:r w:rsidRPr="001662C6">
        <w:tab/>
        <w:t>maxNumberUpdatedCSI-Proc-STTI-Comb22-Set1-r15</w:t>
      </w:r>
      <w:r w:rsidRPr="001662C6">
        <w:tab/>
        <w:t>INTEGER(1..32)</w:t>
      </w:r>
      <w:r w:rsidRPr="001662C6">
        <w:tab/>
      </w:r>
      <w:r w:rsidRPr="001662C6">
        <w:tab/>
      </w:r>
      <w:r w:rsidRPr="001662C6">
        <w:tab/>
        <w:t>OPTIONAL,</w:t>
      </w:r>
    </w:p>
    <w:p w14:paraId="6E547DA4" w14:textId="77777777" w:rsidR="009D5726" w:rsidRPr="001662C6" w:rsidRDefault="009D5726" w:rsidP="009D5726">
      <w:pPr>
        <w:pStyle w:val="PL"/>
        <w:shd w:val="clear" w:color="auto" w:fill="E6E6E6"/>
      </w:pPr>
      <w:r w:rsidRPr="001662C6">
        <w:tab/>
      </w:r>
      <w:r w:rsidRPr="001662C6">
        <w:tab/>
        <w:t>maxNumberUpdatedCSI-Proc-STTI-Comb22-Set2-r15</w:t>
      </w:r>
      <w:r w:rsidRPr="001662C6">
        <w:tab/>
        <w:t>INTEGER(1..32)</w:t>
      </w:r>
      <w:r w:rsidRPr="001662C6">
        <w:tab/>
      </w:r>
      <w:r w:rsidRPr="001662C6">
        <w:tab/>
      </w:r>
      <w:r w:rsidRPr="001662C6">
        <w:tab/>
        <w:t>OPTIONAL,</w:t>
      </w:r>
    </w:p>
    <w:p w14:paraId="3A64FC7B" w14:textId="77777777" w:rsidR="009D5726" w:rsidRPr="001662C6" w:rsidRDefault="009D5726" w:rsidP="009D5726">
      <w:pPr>
        <w:pStyle w:val="PL"/>
        <w:shd w:val="clear" w:color="auto" w:fill="E6E6E6"/>
      </w:pPr>
      <w:r w:rsidRPr="001662C6">
        <w:tab/>
      </w:r>
      <w:r w:rsidRPr="001662C6">
        <w:tab/>
        <w:t>mimo-UE-ParametersSTTI-r15</w:t>
      </w:r>
      <w:r w:rsidRPr="001662C6">
        <w:tab/>
      </w:r>
      <w:r w:rsidRPr="001662C6">
        <w:tab/>
      </w:r>
      <w:r w:rsidRPr="001662C6">
        <w:tab/>
      </w:r>
      <w:r w:rsidRPr="001662C6">
        <w:tab/>
        <w:t>MIMO-UE-Parameters-r13</w:t>
      </w:r>
      <w:r w:rsidRPr="001662C6">
        <w:tab/>
      </w:r>
      <w:r w:rsidRPr="001662C6">
        <w:tab/>
      </w:r>
      <w:r w:rsidRPr="001662C6">
        <w:tab/>
        <w:t>OPTIONAL,</w:t>
      </w:r>
    </w:p>
    <w:p w14:paraId="4F36D6EB" w14:textId="77777777" w:rsidR="009D5726" w:rsidRPr="001662C6" w:rsidRDefault="009D5726" w:rsidP="009D5726">
      <w:pPr>
        <w:pStyle w:val="PL"/>
        <w:shd w:val="clear" w:color="auto" w:fill="E6E6E6"/>
      </w:pPr>
      <w:r w:rsidRPr="001662C6">
        <w:tab/>
      </w:r>
      <w:r w:rsidRPr="001662C6">
        <w:tab/>
        <w:t>mimo-UE-ParametersSTTI-v1530</w:t>
      </w:r>
      <w:r w:rsidRPr="001662C6">
        <w:tab/>
      </w:r>
      <w:r w:rsidRPr="001662C6">
        <w:tab/>
      </w:r>
      <w:r w:rsidRPr="001662C6">
        <w:tab/>
        <w:t>MIMO-UE-Parameters-v1430</w:t>
      </w:r>
      <w:r w:rsidRPr="001662C6">
        <w:tab/>
      </w:r>
      <w:r w:rsidRPr="001662C6">
        <w:tab/>
        <w:t>OPTIONAL,</w:t>
      </w:r>
    </w:p>
    <w:p w14:paraId="05DFE638" w14:textId="77777777" w:rsidR="009D5726" w:rsidRPr="001662C6" w:rsidRDefault="009D5726" w:rsidP="009D5726">
      <w:pPr>
        <w:pStyle w:val="PL"/>
        <w:shd w:val="clear" w:color="auto" w:fill="E6E6E6"/>
      </w:pPr>
      <w:r w:rsidRPr="001662C6">
        <w:tab/>
      </w:r>
      <w:r w:rsidRPr="001662C6">
        <w:tab/>
        <w:t>numberOfBlindDecodesUSS-r15</w:t>
      </w:r>
      <w:r w:rsidRPr="001662C6">
        <w:tab/>
      </w:r>
      <w:r w:rsidRPr="001662C6">
        <w:tab/>
      </w:r>
      <w:r w:rsidRPr="001662C6">
        <w:tab/>
      </w:r>
      <w:r w:rsidRPr="001662C6">
        <w:tab/>
        <w:t>INTEGER(4..32)</w:t>
      </w:r>
      <w:r w:rsidRPr="001662C6">
        <w:tab/>
      </w:r>
      <w:r w:rsidRPr="001662C6">
        <w:tab/>
      </w:r>
      <w:r w:rsidRPr="001662C6">
        <w:tab/>
      </w:r>
      <w:r w:rsidRPr="001662C6">
        <w:tab/>
      </w:r>
      <w:r w:rsidRPr="001662C6">
        <w:tab/>
        <w:t>OPTIONAL,</w:t>
      </w:r>
    </w:p>
    <w:p w14:paraId="798F9495" w14:textId="77777777" w:rsidR="009D5726" w:rsidRPr="001662C6" w:rsidRDefault="009D5726" w:rsidP="009D5726">
      <w:pPr>
        <w:pStyle w:val="PL"/>
        <w:shd w:val="clear" w:color="auto" w:fill="E6E6E6"/>
      </w:pPr>
      <w:r w:rsidRPr="001662C6">
        <w:tab/>
      </w:r>
      <w:r w:rsidRPr="001662C6">
        <w:tab/>
        <w:t>pdsch-SlotSubslotPDSCH-Decoding-r15</w:t>
      </w:r>
      <w:r w:rsidRPr="001662C6">
        <w:tab/>
      </w:r>
      <w:r w:rsidRPr="001662C6">
        <w:tab/>
        <w:t>ENUMERATED {supported}</w:t>
      </w:r>
      <w:r w:rsidRPr="001662C6">
        <w:tab/>
      </w:r>
      <w:r w:rsidRPr="001662C6">
        <w:tab/>
      </w:r>
      <w:r w:rsidRPr="001662C6">
        <w:tab/>
        <w:t>OPTIONAL,</w:t>
      </w:r>
    </w:p>
    <w:p w14:paraId="144418B5" w14:textId="77777777" w:rsidR="009D5726" w:rsidRPr="001662C6" w:rsidRDefault="009D5726" w:rsidP="009D5726">
      <w:pPr>
        <w:pStyle w:val="PL"/>
        <w:shd w:val="clear" w:color="auto" w:fill="E6E6E6"/>
      </w:pPr>
      <w:r w:rsidRPr="001662C6">
        <w:tab/>
      </w:r>
      <w:r w:rsidRPr="001662C6">
        <w:tab/>
        <w:t>powerUCI-SlotPUSCH</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374A5E8" w14:textId="77777777" w:rsidR="009D5726" w:rsidRPr="001662C6" w:rsidRDefault="009D5726" w:rsidP="009D5726">
      <w:pPr>
        <w:pStyle w:val="PL"/>
        <w:shd w:val="clear" w:color="auto" w:fill="E6E6E6"/>
      </w:pPr>
      <w:r w:rsidRPr="001662C6">
        <w:tab/>
      </w:r>
      <w:r w:rsidRPr="001662C6">
        <w:tab/>
        <w:t>powerUCI-SubslotPUSCH</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D0D7A10" w14:textId="77777777" w:rsidR="009D5726" w:rsidRPr="001662C6" w:rsidRDefault="009D5726" w:rsidP="009D5726">
      <w:pPr>
        <w:pStyle w:val="PL"/>
        <w:shd w:val="clear" w:color="auto" w:fill="E6E6E6"/>
      </w:pPr>
      <w:r w:rsidRPr="001662C6">
        <w:tab/>
      </w:r>
      <w:r w:rsidRPr="001662C6">
        <w:tab/>
        <w:t>slotPDSCH-TxDiv-TM9and10</w:t>
      </w:r>
      <w:r w:rsidRPr="001662C6">
        <w:tab/>
      </w:r>
      <w:r w:rsidRPr="001662C6">
        <w:tab/>
      </w:r>
      <w:r w:rsidRPr="001662C6">
        <w:tab/>
      </w:r>
      <w:r w:rsidRPr="001662C6">
        <w:tab/>
        <w:t>ENUMERATED {supported}</w:t>
      </w:r>
      <w:r w:rsidRPr="001662C6">
        <w:tab/>
      </w:r>
      <w:r w:rsidRPr="001662C6">
        <w:tab/>
      </w:r>
      <w:r w:rsidRPr="001662C6">
        <w:tab/>
        <w:t>OPTIONAL,</w:t>
      </w:r>
    </w:p>
    <w:p w14:paraId="0910AE47" w14:textId="77777777" w:rsidR="009D5726" w:rsidRPr="001662C6" w:rsidRDefault="009D5726" w:rsidP="009D5726">
      <w:pPr>
        <w:pStyle w:val="PL"/>
        <w:shd w:val="clear" w:color="auto" w:fill="E6E6E6"/>
      </w:pPr>
      <w:r w:rsidRPr="001662C6">
        <w:tab/>
      </w:r>
      <w:r w:rsidRPr="001662C6">
        <w:tab/>
        <w:t>subslotPDSCH-TxDiv-TM9and10</w:t>
      </w:r>
      <w:r w:rsidRPr="001662C6">
        <w:tab/>
      </w:r>
      <w:r w:rsidRPr="001662C6">
        <w:tab/>
      </w:r>
      <w:r w:rsidRPr="001662C6">
        <w:tab/>
      </w:r>
      <w:r w:rsidRPr="001662C6">
        <w:tab/>
        <w:t>ENUMERATED {supported}</w:t>
      </w:r>
      <w:r w:rsidRPr="001662C6">
        <w:tab/>
      </w:r>
      <w:r w:rsidRPr="001662C6">
        <w:tab/>
      </w:r>
      <w:r w:rsidRPr="001662C6">
        <w:tab/>
        <w:t>OPTIONAL,</w:t>
      </w:r>
    </w:p>
    <w:p w14:paraId="5FFA9403" w14:textId="77777777" w:rsidR="009D5726" w:rsidRPr="001662C6" w:rsidRDefault="009D5726" w:rsidP="009D5726">
      <w:pPr>
        <w:pStyle w:val="PL"/>
        <w:shd w:val="clear" w:color="auto" w:fill="E6E6E6"/>
      </w:pPr>
      <w:r w:rsidRPr="001662C6">
        <w:tab/>
      </w:r>
      <w:r w:rsidRPr="001662C6">
        <w:tab/>
        <w:t>spdcch-differentRS-types-r15</w:t>
      </w:r>
      <w:r w:rsidRPr="001662C6">
        <w:tab/>
      </w:r>
      <w:r w:rsidRPr="001662C6">
        <w:tab/>
      </w:r>
      <w:r w:rsidRPr="001662C6">
        <w:tab/>
        <w:t>ENUMERATED {supported}</w:t>
      </w:r>
      <w:r w:rsidRPr="001662C6">
        <w:tab/>
      </w:r>
      <w:r w:rsidRPr="001662C6">
        <w:tab/>
      </w:r>
      <w:r w:rsidRPr="001662C6">
        <w:tab/>
        <w:t>OPTIONAL,</w:t>
      </w:r>
    </w:p>
    <w:p w14:paraId="2B0D161A" w14:textId="77777777" w:rsidR="009D5726" w:rsidRPr="001662C6" w:rsidRDefault="009D5726" w:rsidP="009D5726">
      <w:pPr>
        <w:pStyle w:val="PL"/>
        <w:shd w:val="clear" w:color="auto" w:fill="E6E6E6"/>
      </w:pPr>
      <w:r w:rsidRPr="001662C6">
        <w:tab/>
      </w:r>
      <w:r w:rsidRPr="001662C6">
        <w:tab/>
        <w:t>srs-DCI7-TriggeringFS2-r15</w:t>
      </w:r>
      <w:r w:rsidRPr="001662C6">
        <w:tab/>
      </w:r>
      <w:r w:rsidRPr="001662C6">
        <w:tab/>
      </w:r>
      <w:r w:rsidRPr="001662C6">
        <w:tab/>
      </w:r>
      <w:r w:rsidRPr="001662C6">
        <w:tab/>
        <w:t>ENUMERATED {supported}</w:t>
      </w:r>
      <w:r w:rsidRPr="001662C6">
        <w:tab/>
      </w:r>
      <w:r w:rsidRPr="001662C6">
        <w:tab/>
      </w:r>
      <w:r w:rsidRPr="001662C6">
        <w:tab/>
        <w:t>OPTIONAL,</w:t>
      </w:r>
    </w:p>
    <w:p w14:paraId="3015A336" w14:textId="77777777" w:rsidR="009D5726" w:rsidRPr="001662C6" w:rsidRDefault="009D5726" w:rsidP="009D5726">
      <w:pPr>
        <w:pStyle w:val="PL"/>
        <w:shd w:val="clear" w:color="auto" w:fill="E6E6E6"/>
      </w:pPr>
      <w:r w:rsidRPr="001662C6">
        <w:tab/>
      </w:r>
      <w:r w:rsidRPr="001662C6">
        <w:tab/>
        <w:t>sps-cyclicShift-r15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9231832" w14:textId="77777777" w:rsidR="009D5726" w:rsidRPr="001662C6" w:rsidRDefault="009D5726" w:rsidP="009D5726">
      <w:pPr>
        <w:pStyle w:val="PL"/>
        <w:shd w:val="clear" w:color="auto" w:fill="E6E6E6"/>
      </w:pPr>
      <w:r w:rsidRPr="001662C6">
        <w:tab/>
      </w:r>
      <w:r w:rsidRPr="001662C6">
        <w:tab/>
        <w:t>spdcch-Reuse-r15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2641E3D" w14:textId="77777777" w:rsidR="009D5726" w:rsidRPr="001662C6" w:rsidRDefault="009D5726" w:rsidP="009D5726">
      <w:pPr>
        <w:pStyle w:val="PL"/>
        <w:shd w:val="clear" w:color="auto" w:fill="E6E6E6"/>
      </w:pPr>
      <w:r w:rsidRPr="001662C6">
        <w:tab/>
      </w:r>
      <w:r w:rsidRPr="001662C6">
        <w:tab/>
        <w:t>sps-STTI-r15</w:t>
      </w:r>
      <w:r w:rsidRPr="001662C6">
        <w:tab/>
      </w:r>
      <w:r w:rsidRPr="001662C6">
        <w:tab/>
      </w:r>
      <w:r w:rsidRPr="001662C6">
        <w:tab/>
      </w:r>
      <w:r w:rsidRPr="001662C6">
        <w:tab/>
      </w:r>
      <w:r w:rsidRPr="001662C6">
        <w:tab/>
      </w:r>
      <w:r w:rsidRPr="001662C6">
        <w:tab/>
      </w:r>
      <w:r w:rsidRPr="001662C6">
        <w:tab/>
        <w:t>ENUMERATED {slot, subslot, slotAndSubslot}</w:t>
      </w:r>
    </w:p>
    <w:p w14:paraId="35E8EF77" w14:textId="77777777" w:rsidR="009D5726" w:rsidRPr="001662C6" w:rsidRDefault="009D5726" w:rsidP="009D5726">
      <w:pPr>
        <w:pStyle w:val="PL"/>
        <w:shd w:val="clear" w:color="auto" w:fill="E6E6E6"/>
      </w:pPr>
      <w:r w:rsidRPr="001662C6">
        <w:tab/>
      </w:r>
      <w:r w:rsidRPr="001662C6">
        <w:tab/>
        <w:t>OPTIONAL,</w:t>
      </w:r>
    </w:p>
    <w:p w14:paraId="443771E3" w14:textId="77777777" w:rsidR="009D5726" w:rsidRPr="001662C6" w:rsidRDefault="009D5726" w:rsidP="009D5726">
      <w:pPr>
        <w:pStyle w:val="PL"/>
        <w:shd w:val="clear" w:color="auto" w:fill="E6E6E6"/>
      </w:pPr>
      <w:r w:rsidRPr="001662C6">
        <w:tab/>
      </w:r>
      <w:r w:rsidRPr="001662C6">
        <w:tab/>
        <w:t>tm8-slotPDSCH-r15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E18DA26" w14:textId="77777777" w:rsidR="009D5726" w:rsidRPr="001662C6" w:rsidRDefault="009D5726" w:rsidP="009D5726">
      <w:pPr>
        <w:pStyle w:val="PL"/>
        <w:shd w:val="clear" w:color="auto" w:fill="E6E6E6"/>
      </w:pPr>
      <w:r w:rsidRPr="001662C6">
        <w:tab/>
      </w:r>
      <w:r w:rsidRPr="001662C6">
        <w:tab/>
        <w:t>tm9-slotSubslot-r15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A759EA0" w14:textId="77777777" w:rsidR="009D5726" w:rsidRPr="001662C6" w:rsidRDefault="009D5726" w:rsidP="009D5726">
      <w:pPr>
        <w:pStyle w:val="PL"/>
        <w:shd w:val="clear" w:color="auto" w:fill="E6E6E6"/>
      </w:pPr>
      <w:r w:rsidRPr="001662C6">
        <w:tab/>
      </w:r>
      <w:r w:rsidRPr="001662C6">
        <w:tab/>
        <w:t>tm9-slotSubslotMBSFN-r15</w:t>
      </w:r>
      <w:r w:rsidRPr="001662C6">
        <w:tab/>
      </w:r>
      <w:r w:rsidRPr="001662C6">
        <w:tab/>
      </w:r>
      <w:r w:rsidRPr="001662C6">
        <w:tab/>
      </w:r>
      <w:r w:rsidRPr="001662C6">
        <w:tab/>
        <w:t>ENUMERATED {supported}</w:t>
      </w:r>
      <w:r w:rsidRPr="001662C6">
        <w:tab/>
      </w:r>
      <w:r w:rsidRPr="001662C6">
        <w:tab/>
      </w:r>
      <w:r w:rsidRPr="001662C6">
        <w:tab/>
        <w:t>OPTIONAL,</w:t>
      </w:r>
    </w:p>
    <w:p w14:paraId="4D532A27" w14:textId="77777777" w:rsidR="009D5726" w:rsidRPr="001662C6" w:rsidRDefault="009D5726" w:rsidP="009D5726">
      <w:pPr>
        <w:pStyle w:val="PL"/>
        <w:shd w:val="clear" w:color="auto" w:fill="E6E6E6"/>
      </w:pPr>
      <w:r w:rsidRPr="001662C6">
        <w:tab/>
      </w:r>
      <w:r w:rsidRPr="001662C6">
        <w:tab/>
        <w:t>tm10-slotSubslot-r15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A8505B2" w14:textId="77777777" w:rsidR="009D5726" w:rsidRPr="001662C6" w:rsidRDefault="009D5726" w:rsidP="009D5726">
      <w:pPr>
        <w:pStyle w:val="PL"/>
        <w:shd w:val="clear" w:color="auto" w:fill="E6E6E6"/>
      </w:pPr>
      <w:r w:rsidRPr="001662C6">
        <w:tab/>
      </w:r>
      <w:r w:rsidRPr="001662C6">
        <w:tab/>
        <w:t>tm10-slotSubslotMBSFN-r15</w:t>
      </w:r>
      <w:r w:rsidRPr="001662C6">
        <w:tab/>
      </w:r>
      <w:r w:rsidRPr="001662C6">
        <w:tab/>
      </w:r>
      <w:r w:rsidRPr="001662C6">
        <w:tab/>
      </w:r>
      <w:r w:rsidRPr="001662C6">
        <w:tab/>
        <w:t>ENUMERATED {supported}</w:t>
      </w:r>
      <w:r w:rsidRPr="001662C6">
        <w:tab/>
      </w:r>
      <w:r w:rsidRPr="001662C6">
        <w:tab/>
      </w:r>
      <w:r w:rsidRPr="001662C6">
        <w:tab/>
        <w:t>OPTIONAL,</w:t>
      </w:r>
    </w:p>
    <w:p w14:paraId="2C3823E1" w14:textId="77777777" w:rsidR="009D5726" w:rsidRPr="001662C6" w:rsidRDefault="009D5726" w:rsidP="009D5726">
      <w:pPr>
        <w:pStyle w:val="PL"/>
        <w:shd w:val="clear" w:color="auto" w:fill="E6E6E6"/>
      </w:pPr>
      <w:r w:rsidRPr="001662C6">
        <w:tab/>
      </w:r>
      <w:r w:rsidRPr="001662C6">
        <w:tab/>
        <w:t>txDiv-SPUCCH-r15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0C53AA5" w14:textId="77777777" w:rsidR="009D5726" w:rsidRPr="001662C6" w:rsidRDefault="009D5726" w:rsidP="009D5726">
      <w:pPr>
        <w:pStyle w:val="PL"/>
        <w:shd w:val="clear" w:color="auto" w:fill="E6E6E6"/>
      </w:pPr>
      <w:r w:rsidRPr="001662C6">
        <w:tab/>
      </w:r>
      <w:r w:rsidRPr="001662C6">
        <w:tab/>
        <w:t>ul-AsyncHarqSharingDiff-TTI-Lengths-r15</w:t>
      </w:r>
      <w:r w:rsidRPr="001662C6">
        <w:tab/>
        <w:t>ENUMERATED {supported}</w:t>
      </w:r>
      <w:r w:rsidRPr="001662C6">
        <w:tab/>
      </w:r>
      <w:r w:rsidRPr="001662C6">
        <w:tab/>
      </w:r>
      <w:r w:rsidRPr="001662C6">
        <w:tab/>
        <w:t>OPTIONAL</w:t>
      </w:r>
    </w:p>
    <w:p w14:paraId="29677F7E" w14:textId="77777777" w:rsidR="009D5726" w:rsidRPr="001662C6" w:rsidRDefault="009D5726" w:rsidP="009D5726">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0292DD6B" w14:textId="77777777" w:rsidR="009D5726" w:rsidRPr="001662C6" w:rsidRDefault="009D5726" w:rsidP="009D5726">
      <w:pPr>
        <w:pStyle w:val="PL"/>
        <w:shd w:val="clear" w:color="auto" w:fill="E6E6E6"/>
      </w:pPr>
      <w:r w:rsidRPr="001662C6">
        <w:tab/>
        <w:t>ce-Capabilities-r15</w:t>
      </w:r>
      <w:r w:rsidRPr="001662C6">
        <w:tab/>
      </w:r>
      <w:r w:rsidRPr="001662C6">
        <w:tab/>
      </w:r>
      <w:r w:rsidRPr="001662C6">
        <w:tab/>
      </w:r>
      <w:r w:rsidRPr="001662C6">
        <w:tab/>
      </w:r>
      <w:r w:rsidRPr="001662C6">
        <w:tab/>
        <w:t>SEQUENCE {</w:t>
      </w:r>
    </w:p>
    <w:p w14:paraId="57450C47" w14:textId="77777777" w:rsidR="009D5726" w:rsidRPr="001662C6" w:rsidRDefault="009D5726" w:rsidP="009D5726">
      <w:pPr>
        <w:pStyle w:val="PL"/>
        <w:shd w:val="clear" w:color="auto" w:fill="E6E6E6"/>
      </w:pPr>
      <w:r w:rsidRPr="001662C6">
        <w:tab/>
      </w:r>
      <w:r w:rsidRPr="001662C6">
        <w:tab/>
        <w:t>ce-CRS-IntfMitig-r15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EF4DD0C" w14:textId="77777777" w:rsidR="009D5726" w:rsidRPr="001662C6" w:rsidRDefault="009D5726" w:rsidP="009D5726">
      <w:pPr>
        <w:pStyle w:val="PL"/>
        <w:shd w:val="clear" w:color="auto" w:fill="E6E6E6"/>
      </w:pPr>
      <w:r w:rsidRPr="001662C6">
        <w:tab/>
      </w:r>
      <w:r w:rsidRPr="001662C6">
        <w:tab/>
        <w:t>ce-CQI-AlternativeTable-r15</w:t>
      </w:r>
      <w:r w:rsidRPr="001662C6">
        <w:tab/>
      </w:r>
      <w:r w:rsidRPr="001662C6">
        <w:tab/>
      </w:r>
      <w:r w:rsidRPr="001662C6">
        <w:tab/>
      </w:r>
      <w:r w:rsidRPr="001662C6">
        <w:tab/>
        <w:t>ENUMERATED {supported}</w:t>
      </w:r>
      <w:r w:rsidRPr="001662C6">
        <w:tab/>
      </w:r>
      <w:r w:rsidRPr="001662C6">
        <w:tab/>
      </w:r>
      <w:r w:rsidRPr="001662C6">
        <w:tab/>
        <w:t>OPTIONAL,</w:t>
      </w:r>
    </w:p>
    <w:p w14:paraId="62D0CE9A" w14:textId="77777777" w:rsidR="009D5726" w:rsidRPr="001662C6" w:rsidRDefault="009D5726" w:rsidP="009D5726">
      <w:pPr>
        <w:pStyle w:val="PL"/>
        <w:shd w:val="clear" w:color="auto" w:fill="E6E6E6"/>
      </w:pPr>
      <w:r w:rsidRPr="001662C6">
        <w:tab/>
      </w:r>
      <w:r w:rsidRPr="001662C6">
        <w:tab/>
        <w:t>ce-PDSCH-FlexibleStartPRB-CE-ModeA-r15</w:t>
      </w:r>
      <w:r w:rsidRPr="001662C6">
        <w:tab/>
        <w:t>ENUMERATED {supported}</w:t>
      </w:r>
      <w:r w:rsidRPr="001662C6">
        <w:tab/>
      </w:r>
      <w:r w:rsidRPr="001662C6">
        <w:tab/>
      </w:r>
      <w:r w:rsidRPr="001662C6">
        <w:tab/>
        <w:t>OPTIONAL,</w:t>
      </w:r>
    </w:p>
    <w:p w14:paraId="7F92E174" w14:textId="77777777" w:rsidR="009D5726" w:rsidRPr="001662C6" w:rsidRDefault="009D5726" w:rsidP="009D5726">
      <w:pPr>
        <w:pStyle w:val="PL"/>
        <w:shd w:val="clear" w:color="auto" w:fill="E6E6E6"/>
      </w:pPr>
      <w:r w:rsidRPr="001662C6">
        <w:tab/>
      </w:r>
      <w:r w:rsidRPr="001662C6">
        <w:tab/>
        <w:t>ce-PDSCH-FlexibleStartPRB-CE-ModeB-r15</w:t>
      </w:r>
      <w:r w:rsidRPr="001662C6">
        <w:tab/>
        <w:t>ENUMERATED {supported}</w:t>
      </w:r>
      <w:r w:rsidRPr="001662C6">
        <w:tab/>
      </w:r>
      <w:r w:rsidRPr="001662C6">
        <w:tab/>
      </w:r>
      <w:r w:rsidRPr="001662C6">
        <w:tab/>
        <w:t>OPTIONAL,</w:t>
      </w:r>
    </w:p>
    <w:p w14:paraId="40E0147B" w14:textId="77777777" w:rsidR="009D5726" w:rsidRPr="001662C6" w:rsidRDefault="009D5726" w:rsidP="009D5726">
      <w:pPr>
        <w:pStyle w:val="PL"/>
        <w:shd w:val="clear" w:color="auto" w:fill="E6E6E6"/>
      </w:pPr>
      <w:r w:rsidRPr="001662C6">
        <w:tab/>
      </w:r>
      <w:r w:rsidRPr="001662C6">
        <w:tab/>
        <w:t>ce-PDSCH-64QAM-r15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F7E778A" w14:textId="77777777" w:rsidR="009D5726" w:rsidRPr="001662C6" w:rsidRDefault="009D5726" w:rsidP="009D5726">
      <w:pPr>
        <w:pStyle w:val="PL"/>
        <w:shd w:val="clear" w:color="auto" w:fill="E6E6E6"/>
      </w:pPr>
      <w:r w:rsidRPr="001662C6">
        <w:tab/>
      </w:r>
      <w:r w:rsidRPr="001662C6">
        <w:tab/>
        <w:t>ce-PUSCH-FlexibleStartPRB-CE-ModeA-r15</w:t>
      </w:r>
      <w:r w:rsidRPr="001662C6">
        <w:tab/>
        <w:t>ENUMERATED {supported}</w:t>
      </w:r>
      <w:r w:rsidRPr="001662C6">
        <w:tab/>
      </w:r>
      <w:r w:rsidRPr="001662C6">
        <w:tab/>
      </w:r>
      <w:r w:rsidRPr="001662C6">
        <w:tab/>
        <w:t>OPTIONAL,</w:t>
      </w:r>
    </w:p>
    <w:p w14:paraId="61BCE690" w14:textId="77777777" w:rsidR="009D5726" w:rsidRPr="001662C6" w:rsidRDefault="009D5726" w:rsidP="009D5726">
      <w:pPr>
        <w:pStyle w:val="PL"/>
        <w:shd w:val="clear" w:color="auto" w:fill="E6E6E6"/>
      </w:pPr>
      <w:r w:rsidRPr="001662C6">
        <w:tab/>
      </w:r>
      <w:r w:rsidRPr="001662C6">
        <w:tab/>
        <w:t>ce-PUSCH-FlexibleStartPRB-CE-ModeB-r15</w:t>
      </w:r>
      <w:r w:rsidRPr="001662C6">
        <w:tab/>
        <w:t>ENUMERATED {supported}</w:t>
      </w:r>
      <w:r w:rsidRPr="001662C6">
        <w:tab/>
      </w:r>
      <w:r w:rsidRPr="001662C6">
        <w:tab/>
      </w:r>
      <w:r w:rsidRPr="001662C6">
        <w:tab/>
        <w:t>OPTIONAL,</w:t>
      </w:r>
    </w:p>
    <w:p w14:paraId="26E5FEDA" w14:textId="77777777" w:rsidR="009D5726" w:rsidRPr="001662C6" w:rsidRDefault="009D5726" w:rsidP="009D5726">
      <w:pPr>
        <w:pStyle w:val="PL"/>
        <w:shd w:val="clear" w:color="auto" w:fill="E6E6E6"/>
      </w:pPr>
      <w:r w:rsidRPr="001662C6">
        <w:tab/>
      </w:r>
      <w:r w:rsidRPr="001662C6">
        <w:tab/>
        <w:t>ce-PUSCH-SubPRB-Allocation-r15</w:t>
      </w:r>
      <w:r w:rsidRPr="001662C6">
        <w:tab/>
      </w:r>
      <w:r w:rsidRPr="001662C6">
        <w:tab/>
      </w:r>
      <w:r w:rsidRPr="001662C6">
        <w:tab/>
        <w:t>ENUMERATED {supported}</w:t>
      </w:r>
      <w:r w:rsidRPr="001662C6">
        <w:tab/>
      </w:r>
      <w:r w:rsidRPr="001662C6">
        <w:tab/>
      </w:r>
      <w:r w:rsidRPr="001662C6">
        <w:tab/>
        <w:t>OPTIONAL,</w:t>
      </w:r>
    </w:p>
    <w:p w14:paraId="606EB12F" w14:textId="77777777" w:rsidR="009D5726" w:rsidRPr="001662C6" w:rsidRDefault="009D5726" w:rsidP="009D5726">
      <w:pPr>
        <w:pStyle w:val="PL"/>
        <w:shd w:val="clear" w:color="auto" w:fill="E6E6E6"/>
      </w:pPr>
      <w:r w:rsidRPr="001662C6">
        <w:tab/>
      </w:r>
      <w:r w:rsidRPr="001662C6">
        <w:tab/>
        <w:t>ce-UL-HARQ-ACK-Feedback-r15</w:t>
      </w:r>
      <w:r w:rsidRPr="001662C6">
        <w:tab/>
      </w:r>
      <w:r w:rsidRPr="001662C6">
        <w:tab/>
      </w:r>
      <w:r w:rsidRPr="001662C6">
        <w:tab/>
      </w:r>
      <w:r w:rsidRPr="001662C6">
        <w:tab/>
        <w:t>ENUMERATED {supported}</w:t>
      </w:r>
      <w:r w:rsidRPr="001662C6">
        <w:tab/>
      </w:r>
      <w:r w:rsidRPr="001662C6">
        <w:tab/>
      </w:r>
      <w:r w:rsidRPr="001662C6">
        <w:tab/>
        <w:t>OPTIONAL</w:t>
      </w:r>
    </w:p>
    <w:p w14:paraId="11903690" w14:textId="77777777" w:rsidR="009D5726" w:rsidRPr="001662C6" w:rsidRDefault="009D5726" w:rsidP="009D5726">
      <w:pPr>
        <w:pStyle w:val="PL"/>
        <w:shd w:val="clear" w:color="auto" w:fill="E6E6E6"/>
      </w:pPr>
      <w:r w:rsidRPr="001662C6">
        <w:tab/>
        <w:t>}</w:t>
      </w:r>
      <w:r w:rsidRPr="001662C6">
        <w:tab/>
        <w:t>OPTIONAL,</w:t>
      </w:r>
    </w:p>
    <w:p w14:paraId="6489E7A9" w14:textId="77777777" w:rsidR="009D5726" w:rsidRPr="001662C6" w:rsidRDefault="009D5726" w:rsidP="009D5726">
      <w:pPr>
        <w:pStyle w:val="PL"/>
        <w:shd w:val="clear" w:color="auto" w:fill="E6E6E6"/>
      </w:pPr>
      <w:r w:rsidRPr="001662C6">
        <w:tab/>
        <w:t>shortCQI-ForSCellActivation-r15</w:t>
      </w:r>
      <w:r w:rsidRPr="001662C6">
        <w:tab/>
      </w:r>
      <w:r w:rsidRPr="001662C6">
        <w:tab/>
      </w:r>
      <w:r w:rsidRPr="001662C6">
        <w:tab/>
        <w:t>ENUMERATED {supported}</w:t>
      </w:r>
      <w:r w:rsidRPr="001662C6">
        <w:tab/>
      </w:r>
      <w:r w:rsidRPr="001662C6">
        <w:tab/>
      </w:r>
      <w:r w:rsidRPr="001662C6">
        <w:tab/>
        <w:t>OPTIONAL,</w:t>
      </w:r>
    </w:p>
    <w:p w14:paraId="198924D3" w14:textId="77777777" w:rsidR="009D5726" w:rsidRPr="001662C6" w:rsidRDefault="009D5726" w:rsidP="009D5726">
      <w:pPr>
        <w:pStyle w:val="PL"/>
        <w:shd w:val="clear" w:color="auto" w:fill="E6E6E6"/>
      </w:pPr>
      <w:r w:rsidRPr="001662C6">
        <w:tab/>
        <w:t>mimo-CBSR-AdvancedCSI-r15</w:t>
      </w:r>
      <w:r w:rsidRPr="001662C6">
        <w:tab/>
      </w:r>
      <w:r w:rsidRPr="001662C6">
        <w:tab/>
      </w:r>
      <w:r w:rsidRPr="001662C6">
        <w:tab/>
      </w:r>
      <w:r w:rsidRPr="001662C6">
        <w:tab/>
        <w:t>ENUMERATED {supported}</w:t>
      </w:r>
      <w:r w:rsidRPr="001662C6">
        <w:tab/>
      </w:r>
      <w:r w:rsidRPr="001662C6">
        <w:tab/>
      </w:r>
      <w:r w:rsidRPr="001662C6">
        <w:tab/>
        <w:t>OPTIONAL,</w:t>
      </w:r>
    </w:p>
    <w:p w14:paraId="3D5671BE" w14:textId="77777777" w:rsidR="009D5726" w:rsidRPr="001662C6" w:rsidRDefault="009D5726" w:rsidP="009D5726">
      <w:pPr>
        <w:pStyle w:val="PL"/>
        <w:shd w:val="clear" w:color="auto" w:fill="E6E6E6"/>
      </w:pPr>
      <w:r w:rsidRPr="001662C6">
        <w:tab/>
        <w:t>crs-IntfMitig-r15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8565D9E" w14:textId="77777777" w:rsidR="009D5726" w:rsidRPr="001662C6" w:rsidRDefault="009D5726" w:rsidP="009D5726">
      <w:pPr>
        <w:pStyle w:val="PL"/>
        <w:shd w:val="clear" w:color="auto" w:fill="E6E6E6"/>
      </w:pPr>
      <w:r w:rsidRPr="001662C6">
        <w:tab/>
        <w:t>ul-PowerControlEnhancements-r15</w:t>
      </w:r>
      <w:r w:rsidRPr="001662C6">
        <w:tab/>
      </w:r>
      <w:r w:rsidRPr="001662C6">
        <w:tab/>
      </w:r>
      <w:r w:rsidRPr="001662C6">
        <w:tab/>
        <w:t>ENUMERATED {supported}</w:t>
      </w:r>
      <w:r w:rsidRPr="001662C6">
        <w:tab/>
      </w:r>
      <w:r w:rsidRPr="001662C6">
        <w:tab/>
      </w:r>
      <w:r w:rsidRPr="001662C6">
        <w:tab/>
        <w:t>OPTIONAL,</w:t>
      </w:r>
    </w:p>
    <w:p w14:paraId="645236D6" w14:textId="77777777" w:rsidR="009D5726" w:rsidRPr="001662C6" w:rsidRDefault="009D5726" w:rsidP="009D5726">
      <w:pPr>
        <w:pStyle w:val="PL"/>
        <w:shd w:val="clear" w:color="auto" w:fill="E6E6E6"/>
      </w:pPr>
      <w:r w:rsidRPr="001662C6">
        <w:tab/>
        <w:t>urllc-Capabilities-r15</w:t>
      </w:r>
      <w:r w:rsidRPr="001662C6">
        <w:tab/>
      </w:r>
      <w:r w:rsidRPr="001662C6">
        <w:tab/>
      </w:r>
      <w:r w:rsidRPr="001662C6">
        <w:tab/>
      </w:r>
      <w:r w:rsidRPr="001662C6">
        <w:tab/>
      </w:r>
      <w:r w:rsidRPr="001662C6">
        <w:tab/>
        <w:t>SEQUENCE {</w:t>
      </w:r>
    </w:p>
    <w:p w14:paraId="410E91AC" w14:textId="77777777" w:rsidR="009D5726" w:rsidRPr="001662C6" w:rsidRDefault="009D5726" w:rsidP="009D5726">
      <w:pPr>
        <w:pStyle w:val="PL"/>
        <w:shd w:val="clear" w:color="auto" w:fill="E6E6E6"/>
      </w:pPr>
      <w:r w:rsidRPr="001662C6">
        <w:tab/>
      </w:r>
      <w:r w:rsidRPr="001662C6">
        <w:tab/>
        <w:t>pdsch-RepSubframe-r15</w:t>
      </w:r>
      <w:r w:rsidRPr="001662C6">
        <w:tab/>
      </w:r>
      <w:r w:rsidRPr="001662C6">
        <w:tab/>
      </w:r>
      <w:r w:rsidRPr="001662C6">
        <w:tab/>
      </w:r>
      <w:r w:rsidRPr="001662C6">
        <w:tab/>
      </w:r>
      <w:r w:rsidRPr="001662C6">
        <w:tab/>
        <w:t>ENUMERATED {supported}</w:t>
      </w:r>
      <w:r w:rsidRPr="001662C6">
        <w:tab/>
      </w:r>
      <w:r w:rsidRPr="001662C6">
        <w:tab/>
        <w:t>OPTIONAL,</w:t>
      </w:r>
    </w:p>
    <w:p w14:paraId="66F75CD5" w14:textId="77777777" w:rsidR="009D5726" w:rsidRPr="001662C6" w:rsidRDefault="009D5726" w:rsidP="009D5726">
      <w:pPr>
        <w:pStyle w:val="PL"/>
        <w:shd w:val="clear" w:color="auto" w:fill="E6E6E6"/>
      </w:pPr>
      <w:r w:rsidRPr="001662C6">
        <w:tab/>
      </w:r>
      <w:r w:rsidRPr="001662C6">
        <w:tab/>
        <w:t>pdsch-RepSlot-r15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AB1400E" w14:textId="77777777" w:rsidR="009D5726" w:rsidRPr="001662C6" w:rsidRDefault="009D5726" w:rsidP="009D5726">
      <w:pPr>
        <w:pStyle w:val="PL"/>
        <w:shd w:val="clear" w:color="auto" w:fill="E6E6E6"/>
      </w:pPr>
      <w:r w:rsidRPr="001662C6">
        <w:tab/>
      </w:r>
      <w:r w:rsidRPr="001662C6">
        <w:tab/>
        <w:t>pdsch-RepSubslot-r15</w:t>
      </w:r>
      <w:r w:rsidRPr="001662C6">
        <w:tab/>
      </w:r>
      <w:r w:rsidRPr="001662C6">
        <w:tab/>
      </w:r>
      <w:r w:rsidRPr="001662C6">
        <w:tab/>
      </w:r>
      <w:r w:rsidRPr="001662C6">
        <w:tab/>
      </w:r>
      <w:r w:rsidRPr="001662C6">
        <w:tab/>
        <w:t>ENUMERATED {supported}</w:t>
      </w:r>
      <w:r w:rsidRPr="001662C6">
        <w:tab/>
      </w:r>
      <w:r w:rsidRPr="001662C6">
        <w:tab/>
        <w:t>OPTIONAL,</w:t>
      </w:r>
    </w:p>
    <w:p w14:paraId="3CF32969" w14:textId="77777777" w:rsidR="009D5726" w:rsidRPr="001662C6" w:rsidRDefault="009D5726" w:rsidP="009D5726">
      <w:pPr>
        <w:pStyle w:val="PL"/>
        <w:shd w:val="clear" w:color="auto" w:fill="E6E6E6"/>
      </w:pPr>
      <w:r w:rsidRPr="001662C6">
        <w:tab/>
      </w:r>
      <w:r w:rsidRPr="001662C6">
        <w:tab/>
        <w:t>pusch-SPS-MultiConfigSubframe-r15</w:t>
      </w:r>
      <w:r w:rsidRPr="001662C6">
        <w:tab/>
      </w:r>
      <w:r w:rsidRPr="001662C6">
        <w:tab/>
        <w:t>INTEGER (0..6)</w:t>
      </w:r>
      <w:r w:rsidRPr="001662C6">
        <w:tab/>
      </w:r>
      <w:r w:rsidRPr="001662C6">
        <w:tab/>
      </w:r>
      <w:r w:rsidRPr="001662C6">
        <w:tab/>
      </w:r>
      <w:r w:rsidRPr="001662C6">
        <w:tab/>
        <w:t>OPTIONAL,</w:t>
      </w:r>
    </w:p>
    <w:p w14:paraId="57887031" w14:textId="77777777" w:rsidR="009D5726" w:rsidRPr="001662C6" w:rsidRDefault="009D5726" w:rsidP="009D5726">
      <w:pPr>
        <w:pStyle w:val="PL"/>
        <w:shd w:val="clear" w:color="auto" w:fill="E6E6E6"/>
      </w:pPr>
      <w:r w:rsidRPr="001662C6">
        <w:tab/>
      </w:r>
      <w:r w:rsidRPr="001662C6">
        <w:tab/>
        <w:t>pusch-SPS-MaxConfigSubframe-r15</w:t>
      </w:r>
      <w:r w:rsidRPr="001662C6">
        <w:tab/>
      </w:r>
      <w:r w:rsidRPr="001662C6">
        <w:tab/>
      </w:r>
      <w:r w:rsidRPr="001662C6">
        <w:tab/>
        <w:t>INTEGER (0..31)</w:t>
      </w:r>
      <w:r w:rsidRPr="001662C6">
        <w:tab/>
      </w:r>
      <w:r w:rsidRPr="001662C6">
        <w:tab/>
      </w:r>
      <w:r w:rsidRPr="001662C6">
        <w:tab/>
      </w:r>
      <w:r w:rsidRPr="001662C6">
        <w:tab/>
        <w:t>OPTIONAL,</w:t>
      </w:r>
    </w:p>
    <w:p w14:paraId="2844F9D8" w14:textId="77777777" w:rsidR="009D5726" w:rsidRPr="001662C6" w:rsidRDefault="009D5726" w:rsidP="009D5726">
      <w:pPr>
        <w:pStyle w:val="PL"/>
        <w:shd w:val="clear" w:color="auto" w:fill="E6E6E6"/>
      </w:pPr>
      <w:r w:rsidRPr="001662C6">
        <w:tab/>
      </w:r>
      <w:r w:rsidRPr="001662C6">
        <w:tab/>
        <w:t>pusch-SPS-MultiConfigSlot-r15</w:t>
      </w:r>
      <w:r w:rsidRPr="001662C6">
        <w:tab/>
      </w:r>
      <w:r w:rsidRPr="001662C6">
        <w:tab/>
      </w:r>
      <w:r w:rsidRPr="001662C6">
        <w:tab/>
        <w:t>INTEGER (0..6)</w:t>
      </w:r>
      <w:r w:rsidRPr="001662C6">
        <w:tab/>
      </w:r>
      <w:r w:rsidRPr="001662C6">
        <w:tab/>
      </w:r>
      <w:r w:rsidRPr="001662C6">
        <w:tab/>
      </w:r>
      <w:r w:rsidRPr="001662C6">
        <w:tab/>
        <w:t>OPTIONAL,</w:t>
      </w:r>
    </w:p>
    <w:p w14:paraId="79319879" w14:textId="77777777" w:rsidR="009D5726" w:rsidRPr="001662C6" w:rsidRDefault="009D5726" w:rsidP="009D5726">
      <w:pPr>
        <w:pStyle w:val="PL"/>
        <w:shd w:val="clear" w:color="auto" w:fill="E6E6E6"/>
      </w:pPr>
      <w:r w:rsidRPr="001662C6">
        <w:tab/>
      </w:r>
      <w:r w:rsidRPr="001662C6">
        <w:tab/>
        <w:t>pusch-SPS-MaxConfigSlot-r15</w:t>
      </w:r>
      <w:r w:rsidRPr="001662C6">
        <w:tab/>
      </w:r>
      <w:r w:rsidRPr="001662C6">
        <w:tab/>
      </w:r>
      <w:r w:rsidRPr="001662C6">
        <w:tab/>
      </w:r>
      <w:r w:rsidRPr="001662C6">
        <w:tab/>
        <w:t>INTEGER (0..31)</w:t>
      </w:r>
      <w:r w:rsidRPr="001662C6">
        <w:tab/>
      </w:r>
      <w:r w:rsidRPr="001662C6">
        <w:tab/>
      </w:r>
      <w:r w:rsidRPr="001662C6">
        <w:tab/>
      </w:r>
      <w:r w:rsidRPr="001662C6">
        <w:tab/>
        <w:t>OPTIONAL,</w:t>
      </w:r>
    </w:p>
    <w:p w14:paraId="7EB36552" w14:textId="77777777" w:rsidR="009D5726" w:rsidRPr="001662C6" w:rsidRDefault="009D5726" w:rsidP="009D5726">
      <w:pPr>
        <w:pStyle w:val="PL"/>
        <w:shd w:val="clear" w:color="auto" w:fill="E6E6E6"/>
      </w:pPr>
      <w:r w:rsidRPr="001662C6">
        <w:tab/>
      </w:r>
      <w:r w:rsidRPr="001662C6">
        <w:tab/>
        <w:t>pusch-SPS-MultiConfigSubslot-r15</w:t>
      </w:r>
      <w:r w:rsidRPr="001662C6">
        <w:tab/>
      </w:r>
      <w:r w:rsidRPr="001662C6">
        <w:tab/>
        <w:t>INTEGER (0..6)</w:t>
      </w:r>
      <w:r w:rsidRPr="001662C6">
        <w:tab/>
      </w:r>
      <w:r w:rsidRPr="001662C6">
        <w:tab/>
      </w:r>
      <w:r w:rsidRPr="001662C6">
        <w:tab/>
      </w:r>
      <w:r w:rsidRPr="001662C6">
        <w:tab/>
        <w:t>OPTIONAL,</w:t>
      </w:r>
    </w:p>
    <w:p w14:paraId="4342F54C" w14:textId="77777777" w:rsidR="009D5726" w:rsidRPr="001662C6" w:rsidRDefault="009D5726" w:rsidP="009D5726">
      <w:pPr>
        <w:pStyle w:val="PL"/>
        <w:shd w:val="clear" w:color="auto" w:fill="E6E6E6"/>
      </w:pPr>
      <w:r w:rsidRPr="001662C6">
        <w:tab/>
      </w:r>
      <w:r w:rsidRPr="001662C6">
        <w:tab/>
        <w:t>pusch-SPS-MaxConfigSubslot-r15</w:t>
      </w:r>
      <w:r w:rsidRPr="001662C6">
        <w:tab/>
      </w:r>
      <w:r w:rsidRPr="001662C6">
        <w:tab/>
      </w:r>
      <w:r w:rsidRPr="001662C6">
        <w:tab/>
        <w:t>INTEGER (0..31)</w:t>
      </w:r>
      <w:r w:rsidRPr="001662C6">
        <w:tab/>
      </w:r>
      <w:r w:rsidRPr="001662C6">
        <w:tab/>
      </w:r>
      <w:r w:rsidRPr="001662C6">
        <w:tab/>
      </w:r>
      <w:r w:rsidRPr="001662C6">
        <w:tab/>
        <w:t>OPTIONAL,</w:t>
      </w:r>
    </w:p>
    <w:p w14:paraId="7AC93DD9" w14:textId="77777777" w:rsidR="009D5726" w:rsidRPr="001662C6" w:rsidRDefault="009D5726" w:rsidP="009D5726">
      <w:pPr>
        <w:pStyle w:val="PL"/>
        <w:shd w:val="clear" w:color="auto" w:fill="E6E6E6"/>
      </w:pPr>
      <w:r w:rsidRPr="001662C6">
        <w:tab/>
      </w:r>
      <w:r w:rsidRPr="001662C6">
        <w:tab/>
        <w:t>pusch-SPS-SlotRepPCell-r15</w:t>
      </w:r>
      <w:r w:rsidRPr="001662C6">
        <w:tab/>
      </w:r>
      <w:r w:rsidRPr="001662C6">
        <w:tab/>
      </w:r>
      <w:r w:rsidRPr="001662C6">
        <w:tab/>
      </w:r>
      <w:r w:rsidRPr="001662C6">
        <w:tab/>
        <w:t>ENUMERATED {supported}</w:t>
      </w:r>
      <w:r w:rsidRPr="001662C6">
        <w:tab/>
      </w:r>
      <w:r w:rsidRPr="001662C6">
        <w:tab/>
        <w:t>OPTIONAL,</w:t>
      </w:r>
    </w:p>
    <w:p w14:paraId="1556947D" w14:textId="77777777" w:rsidR="009D5726" w:rsidRPr="001662C6" w:rsidRDefault="009D5726" w:rsidP="009D5726">
      <w:pPr>
        <w:pStyle w:val="PL"/>
        <w:shd w:val="clear" w:color="auto" w:fill="E6E6E6"/>
      </w:pPr>
      <w:r w:rsidRPr="001662C6">
        <w:tab/>
      </w:r>
      <w:r w:rsidRPr="001662C6">
        <w:tab/>
        <w:t>pusch-SPS-SlotRepPSCell-r15</w:t>
      </w:r>
      <w:r w:rsidRPr="001662C6">
        <w:tab/>
      </w:r>
      <w:r w:rsidRPr="001662C6">
        <w:tab/>
      </w:r>
      <w:r w:rsidRPr="001662C6">
        <w:tab/>
      </w:r>
      <w:r w:rsidRPr="001662C6">
        <w:tab/>
        <w:t>ENUMERATED {supported}</w:t>
      </w:r>
      <w:r w:rsidRPr="001662C6">
        <w:tab/>
      </w:r>
      <w:r w:rsidRPr="001662C6">
        <w:tab/>
        <w:t>OPTIONAL,</w:t>
      </w:r>
    </w:p>
    <w:p w14:paraId="358B2D31" w14:textId="77777777" w:rsidR="009D5726" w:rsidRPr="001662C6" w:rsidRDefault="009D5726" w:rsidP="009D5726">
      <w:pPr>
        <w:pStyle w:val="PL"/>
        <w:shd w:val="clear" w:color="auto" w:fill="E6E6E6"/>
      </w:pPr>
      <w:r w:rsidRPr="001662C6">
        <w:tab/>
      </w:r>
      <w:r w:rsidRPr="001662C6">
        <w:tab/>
        <w:t>pusch-SPS-SlotRepSCell-r15</w:t>
      </w:r>
      <w:r w:rsidRPr="001662C6">
        <w:tab/>
      </w:r>
      <w:r w:rsidRPr="001662C6">
        <w:tab/>
      </w:r>
      <w:r w:rsidRPr="001662C6">
        <w:tab/>
      </w:r>
      <w:r w:rsidRPr="001662C6">
        <w:tab/>
        <w:t>ENUMERATED {supported}</w:t>
      </w:r>
      <w:r w:rsidRPr="001662C6">
        <w:tab/>
      </w:r>
      <w:r w:rsidRPr="001662C6">
        <w:tab/>
        <w:t>OPTIONAL,</w:t>
      </w:r>
    </w:p>
    <w:p w14:paraId="375189F7" w14:textId="77777777" w:rsidR="009D5726" w:rsidRPr="001662C6" w:rsidRDefault="009D5726" w:rsidP="009D5726">
      <w:pPr>
        <w:pStyle w:val="PL"/>
        <w:shd w:val="clear" w:color="auto" w:fill="E6E6E6"/>
      </w:pPr>
      <w:r w:rsidRPr="001662C6">
        <w:tab/>
      </w:r>
      <w:r w:rsidRPr="001662C6">
        <w:tab/>
        <w:t>pusch-SPS-SubframeRepPCell-r15</w:t>
      </w:r>
      <w:r w:rsidRPr="001662C6">
        <w:tab/>
      </w:r>
      <w:r w:rsidRPr="001662C6">
        <w:tab/>
      </w:r>
      <w:r w:rsidRPr="001662C6">
        <w:tab/>
        <w:t>ENUMERATED {supported}</w:t>
      </w:r>
      <w:r w:rsidRPr="001662C6">
        <w:tab/>
      </w:r>
      <w:r w:rsidRPr="001662C6">
        <w:tab/>
        <w:t>OPTIONAL,</w:t>
      </w:r>
    </w:p>
    <w:p w14:paraId="4E26A86A" w14:textId="77777777" w:rsidR="009D5726" w:rsidRPr="001662C6" w:rsidRDefault="009D5726" w:rsidP="009D5726">
      <w:pPr>
        <w:pStyle w:val="PL"/>
        <w:shd w:val="clear" w:color="auto" w:fill="E6E6E6"/>
      </w:pPr>
      <w:r w:rsidRPr="001662C6">
        <w:tab/>
      </w:r>
      <w:r w:rsidRPr="001662C6">
        <w:tab/>
        <w:t>pusch-SPS-SubframeRepPSCell-r15</w:t>
      </w:r>
      <w:r w:rsidRPr="001662C6">
        <w:tab/>
      </w:r>
      <w:r w:rsidRPr="001662C6">
        <w:tab/>
      </w:r>
      <w:r w:rsidRPr="001662C6">
        <w:tab/>
        <w:t>ENUMERATED {supported}</w:t>
      </w:r>
      <w:r w:rsidRPr="001662C6">
        <w:tab/>
      </w:r>
      <w:r w:rsidRPr="001662C6">
        <w:tab/>
        <w:t>OPTIONAL,</w:t>
      </w:r>
    </w:p>
    <w:p w14:paraId="3C17C2A0" w14:textId="77777777" w:rsidR="009D5726" w:rsidRPr="001662C6" w:rsidRDefault="009D5726" w:rsidP="009D5726">
      <w:pPr>
        <w:pStyle w:val="PL"/>
        <w:shd w:val="clear" w:color="auto" w:fill="E6E6E6"/>
      </w:pPr>
      <w:r w:rsidRPr="001662C6">
        <w:tab/>
      </w:r>
      <w:r w:rsidRPr="001662C6">
        <w:tab/>
        <w:t>pusch-SPS-SubframeRepSCell-r15</w:t>
      </w:r>
      <w:r w:rsidRPr="001662C6">
        <w:tab/>
      </w:r>
      <w:r w:rsidRPr="001662C6">
        <w:tab/>
      </w:r>
      <w:r w:rsidRPr="001662C6">
        <w:tab/>
        <w:t>ENUMERATED {supported}</w:t>
      </w:r>
      <w:r w:rsidRPr="001662C6">
        <w:tab/>
      </w:r>
      <w:r w:rsidRPr="001662C6">
        <w:tab/>
        <w:t>OPTIONAL,</w:t>
      </w:r>
    </w:p>
    <w:p w14:paraId="76923EFA" w14:textId="77777777" w:rsidR="009D5726" w:rsidRPr="001662C6" w:rsidRDefault="009D5726" w:rsidP="009D5726">
      <w:pPr>
        <w:pStyle w:val="PL"/>
        <w:shd w:val="clear" w:color="auto" w:fill="E6E6E6"/>
      </w:pPr>
      <w:r w:rsidRPr="001662C6">
        <w:tab/>
      </w:r>
      <w:r w:rsidRPr="001662C6">
        <w:tab/>
        <w:t>pusch-SPS-SubslotRepPCell-r15</w:t>
      </w:r>
      <w:r w:rsidRPr="001662C6">
        <w:tab/>
      </w:r>
      <w:r w:rsidRPr="001662C6">
        <w:tab/>
      </w:r>
      <w:r w:rsidRPr="001662C6">
        <w:tab/>
        <w:t>ENUMERATED {supported}</w:t>
      </w:r>
      <w:r w:rsidRPr="001662C6">
        <w:tab/>
      </w:r>
      <w:r w:rsidRPr="001662C6">
        <w:tab/>
        <w:t>OPTIONAL,</w:t>
      </w:r>
    </w:p>
    <w:p w14:paraId="6386E844" w14:textId="77777777" w:rsidR="009D5726" w:rsidRPr="001662C6" w:rsidRDefault="009D5726" w:rsidP="009D5726">
      <w:pPr>
        <w:pStyle w:val="PL"/>
        <w:shd w:val="clear" w:color="auto" w:fill="E6E6E6"/>
      </w:pPr>
      <w:r w:rsidRPr="001662C6">
        <w:tab/>
      </w:r>
      <w:r w:rsidRPr="001662C6">
        <w:tab/>
        <w:t>pusch-SPS-SubslotRepPSCell-r15</w:t>
      </w:r>
      <w:r w:rsidRPr="001662C6">
        <w:tab/>
      </w:r>
      <w:r w:rsidRPr="001662C6">
        <w:tab/>
      </w:r>
      <w:r w:rsidRPr="001662C6">
        <w:tab/>
        <w:t>ENUMERATED {supported}</w:t>
      </w:r>
      <w:r w:rsidRPr="001662C6">
        <w:tab/>
      </w:r>
      <w:r w:rsidRPr="001662C6">
        <w:tab/>
        <w:t>OPTIONAL,</w:t>
      </w:r>
    </w:p>
    <w:p w14:paraId="498964D3" w14:textId="77777777" w:rsidR="009D5726" w:rsidRPr="001662C6" w:rsidRDefault="009D5726" w:rsidP="009D5726">
      <w:pPr>
        <w:pStyle w:val="PL"/>
        <w:shd w:val="clear" w:color="auto" w:fill="E6E6E6"/>
      </w:pPr>
      <w:r w:rsidRPr="001662C6">
        <w:tab/>
      </w:r>
      <w:r w:rsidRPr="001662C6">
        <w:tab/>
        <w:t>pusch-SPS-SubslotRepSCell-r15</w:t>
      </w:r>
      <w:r w:rsidRPr="001662C6">
        <w:tab/>
      </w:r>
      <w:r w:rsidRPr="001662C6">
        <w:tab/>
      </w:r>
      <w:r w:rsidRPr="001662C6">
        <w:tab/>
        <w:t>ENUMERATED {supported}</w:t>
      </w:r>
      <w:r w:rsidRPr="001662C6">
        <w:tab/>
      </w:r>
      <w:r w:rsidRPr="001662C6">
        <w:tab/>
        <w:t>OPTIONAL,</w:t>
      </w:r>
    </w:p>
    <w:p w14:paraId="36EDD09D" w14:textId="77777777" w:rsidR="009D5726" w:rsidRPr="001662C6" w:rsidRDefault="009D5726" w:rsidP="009D5726">
      <w:pPr>
        <w:pStyle w:val="PL"/>
        <w:shd w:val="clear" w:color="auto" w:fill="E6E6E6"/>
      </w:pPr>
      <w:r w:rsidRPr="001662C6">
        <w:lastRenderedPageBreak/>
        <w:tab/>
      </w:r>
      <w:r w:rsidRPr="001662C6">
        <w:tab/>
        <w:t>semiStaticCFI-r15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C68E855" w14:textId="77777777" w:rsidR="009D5726" w:rsidRPr="001662C6" w:rsidRDefault="009D5726" w:rsidP="009D5726">
      <w:pPr>
        <w:pStyle w:val="PL"/>
        <w:shd w:val="clear" w:color="auto" w:fill="E6E6E6"/>
      </w:pPr>
      <w:r w:rsidRPr="001662C6">
        <w:tab/>
      </w:r>
      <w:r w:rsidRPr="001662C6">
        <w:tab/>
        <w:t>semiStaticCFI-Pattern-r15</w:t>
      </w:r>
      <w:r w:rsidRPr="001662C6">
        <w:tab/>
      </w:r>
      <w:r w:rsidRPr="001662C6">
        <w:tab/>
      </w:r>
      <w:r w:rsidRPr="001662C6">
        <w:tab/>
      </w:r>
      <w:r w:rsidRPr="001662C6">
        <w:tab/>
        <w:t>ENUMERATED {supported}</w:t>
      </w:r>
      <w:r w:rsidRPr="001662C6">
        <w:tab/>
      </w:r>
      <w:r w:rsidRPr="001662C6">
        <w:tab/>
        <w:t>OPTIONAL</w:t>
      </w:r>
    </w:p>
    <w:p w14:paraId="3FA5E1CA" w14:textId="77777777" w:rsidR="009D5726" w:rsidRPr="001662C6" w:rsidRDefault="009D5726" w:rsidP="009D5726">
      <w:pPr>
        <w:pStyle w:val="PL"/>
        <w:shd w:val="clear" w:color="auto" w:fill="E6E6E6"/>
      </w:pPr>
      <w:r w:rsidRPr="001662C6">
        <w:tab/>
        <w:t>}</w:t>
      </w:r>
      <w:r w:rsidRPr="001662C6">
        <w:tab/>
        <w:t>OPTIONAL,</w:t>
      </w:r>
    </w:p>
    <w:p w14:paraId="59D3E536" w14:textId="77777777" w:rsidR="009D5726" w:rsidRPr="001662C6" w:rsidRDefault="009D5726" w:rsidP="009D5726">
      <w:pPr>
        <w:pStyle w:val="PL"/>
        <w:shd w:val="clear" w:color="auto" w:fill="E6E6E6"/>
      </w:pPr>
      <w:r w:rsidRPr="001662C6">
        <w:tab/>
        <w:t>altMCS-Table-r15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10D38DC" w14:textId="77777777" w:rsidR="009D5726" w:rsidRPr="001662C6" w:rsidRDefault="009D5726" w:rsidP="009D5726">
      <w:pPr>
        <w:pStyle w:val="PL"/>
        <w:shd w:val="clear" w:color="auto" w:fill="E6E6E6"/>
      </w:pPr>
      <w:r w:rsidRPr="001662C6">
        <w:t>}</w:t>
      </w:r>
    </w:p>
    <w:p w14:paraId="634B2D81" w14:textId="77777777" w:rsidR="009D5726" w:rsidRPr="001662C6" w:rsidRDefault="009D5726" w:rsidP="009D5726">
      <w:pPr>
        <w:pStyle w:val="PL"/>
        <w:shd w:val="clear" w:color="auto" w:fill="E6E6E6"/>
      </w:pPr>
    </w:p>
    <w:p w14:paraId="561DA90B" w14:textId="77777777" w:rsidR="009D5726" w:rsidRPr="001662C6" w:rsidRDefault="009D5726" w:rsidP="009D5726">
      <w:pPr>
        <w:pStyle w:val="PL"/>
        <w:shd w:val="clear" w:color="auto" w:fill="E6E6E6"/>
      </w:pPr>
      <w:r w:rsidRPr="001662C6">
        <w:t>PhyLayerParameters-v1540 ::=</w:t>
      </w:r>
      <w:r w:rsidRPr="001662C6">
        <w:tab/>
      </w:r>
      <w:r w:rsidRPr="001662C6">
        <w:tab/>
      </w:r>
      <w:r w:rsidRPr="001662C6">
        <w:tab/>
        <w:t>SEQUENCE {</w:t>
      </w:r>
    </w:p>
    <w:p w14:paraId="4AEAFC83" w14:textId="77777777" w:rsidR="009D5726" w:rsidRPr="001662C6" w:rsidRDefault="009D5726" w:rsidP="009D5726">
      <w:pPr>
        <w:pStyle w:val="PL"/>
        <w:shd w:val="clear" w:color="auto" w:fill="E6E6E6"/>
      </w:pPr>
      <w:r w:rsidRPr="001662C6">
        <w:tab/>
        <w:t>stti-SPT-Capabilities-v1540</w:t>
      </w:r>
      <w:r w:rsidRPr="001662C6">
        <w:tab/>
      </w:r>
      <w:r w:rsidRPr="001662C6">
        <w:tab/>
      </w:r>
      <w:r w:rsidRPr="001662C6">
        <w:tab/>
        <w:t>SEQUENCE {</w:t>
      </w:r>
    </w:p>
    <w:p w14:paraId="33E60E8C" w14:textId="77777777" w:rsidR="009D5726" w:rsidRPr="001662C6" w:rsidRDefault="009D5726" w:rsidP="009D5726">
      <w:pPr>
        <w:pStyle w:val="PL"/>
        <w:shd w:val="clear" w:color="auto" w:fill="E6E6E6"/>
      </w:pPr>
      <w:r w:rsidRPr="001662C6">
        <w:tab/>
      </w:r>
      <w:r w:rsidRPr="001662C6">
        <w:tab/>
        <w:t>slotPDSCH-TxDiv-TM8-r15</w:t>
      </w:r>
      <w:r w:rsidRPr="001662C6">
        <w:tab/>
      </w:r>
      <w:r w:rsidRPr="001662C6">
        <w:tab/>
      </w:r>
      <w:r w:rsidRPr="001662C6">
        <w:tab/>
      </w:r>
      <w:r w:rsidRPr="001662C6">
        <w:tab/>
      </w:r>
      <w:r w:rsidRPr="001662C6">
        <w:tab/>
        <w:t>ENUMERATED {supported}</w:t>
      </w:r>
    </w:p>
    <w:p w14:paraId="1BC8EC59" w14:textId="77777777" w:rsidR="009D5726" w:rsidRPr="001662C6" w:rsidRDefault="009D5726" w:rsidP="009D5726">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061FE3DC" w14:textId="77777777" w:rsidR="009D5726" w:rsidRPr="001662C6" w:rsidRDefault="009D5726" w:rsidP="009D5726">
      <w:pPr>
        <w:pStyle w:val="PL"/>
        <w:shd w:val="clear" w:color="auto" w:fill="E6E6E6"/>
      </w:pPr>
      <w:r w:rsidRPr="001662C6">
        <w:tab/>
      </w:r>
      <w:r w:rsidRPr="001662C6">
        <w:rPr>
          <w:iCs/>
        </w:rPr>
        <w:t>crs-IM-TM1-toTM9-</w:t>
      </w:r>
      <w:r w:rsidRPr="001662C6">
        <w:t>OneRX-Port-v1540</w:t>
      </w:r>
      <w:r w:rsidRPr="001662C6">
        <w:tab/>
      </w:r>
      <w:r w:rsidRPr="001662C6">
        <w:tab/>
        <w:t>ENUMERATED {supported}</w:t>
      </w:r>
      <w:r w:rsidRPr="001662C6">
        <w:tab/>
      </w:r>
      <w:r w:rsidRPr="001662C6">
        <w:tab/>
      </w:r>
      <w:r w:rsidRPr="001662C6">
        <w:tab/>
        <w:t>OPTIONAL,</w:t>
      </w:r>
    </w:p>
    <w:p w14:paraId="10751404" w14:textId="77777777" w:rsidR="009D5726" w:rsidRPr="001662C6" w:rsidRDefault="009D5726" w:rsidP="009D5726">
      <w:pPr>
        <w:pStyle w:val="PL"/>
        <w:shd w:val="clear" w:color="auto" w:fill="E6E6E6"/>
      </w:pPr>
      <w:r w:rsidRPr="001662C6">
        <w:tab/>
        <w:t>cch-IM-RefRecTypeA-OneRX-Port-v1540</w:t>
      </w:r>
      <w:r w:rsidRPr="001662C6">
        <w:tab/>
      </w:r>
      <w:r w:rsidRPr="001662C6">
        <w:tab/>
        <w:t>ENUMERATED {supported}</w:t>
      </w:r>
      <w:r w:rsidRPr="001662C6">
        <w:tab/>
      </w:r>
      <w:r w:rsidRPr="001662C6">
        <w:tab/>
      </w:r>
      <w:r w:rsidRPr="001662C6">
        <w:tab/>
        <w:t>OPTIONAL</w:t>
      </w:r>
    </w:p>
    <w:p w14:paraId="768D8D8E" w14:textId="77777777" w:rsidR="009D5726" w:rsidRPr="001662C6" w:rsidRDefault="009D5726" w:rsidP="009D5726">
      <w:pPr>
        <w:pStyle w:val="PL"/>
        <w:shd w:val="clear" w:color="auto" w:fill="E6E6E6"/>
      </w:pPr>
      <w:r w:rsidRPr="001662C6">
        <w:t>}</w:t>
      </w:r>
    </w:p>
    <w:p w14:paraId="2F7C71F4" w14:textId="77777777" w:rsidR="009D5726" w:rsidRPr="001662C6" w:rsidRDefault="009D5726" w:rsidP="009D5726">
      <w:pPr>
        <w:pStyle w:val="PL"/>
        <w:shd w:val="clear" w:color="auto" w:fill="E6E6E6"/>
      </w:pPr>
    </w:p>
    <w:p w14:paraId="542C70BC" w14:textId="77777777" w:rsidR="009D5726" w:rsidRPr="001662C6" w:rsidRDefault="009D5726" w:rsidP="009D5726">
      <w:pPr>
        <w:pStyle w:val="PL"/>
        <w:shd w:val="clear" w:color="auto" w:fill="E6E6E6"/>
      </w:pPr>
      <w:r w:rsidRPr="001662C6">
        <w:t>PhyLayerParameters-v1550 ::=</w:t>
      </w:r>
      <w:r w:rsidRPr="001662C6">
        <w:tab/>
      </w:r>
      <w:r w:rsidRPr="001662C6">
        <w:tab/>
      </w:r>
      <w:r w:rsidRPr="001662C6">
        <w:tab/>
        <w:t>SEQUENCE {</w:t>
      </w:r>
    </w:p>
    <w:p w14:paraId="47EDC6FF" w14:textId="77777777" w:rsidR="009D5726" w:rsidRPr="001662C6" w:rsidRDefault="009D5726" w:rsidP="009D5726">
      <w:pPr>
        <w:pStyle w:val="PL"/>
        <w:shd w:val="clear" w:color="auto" w:fill="E6E6E6"/>
      </w:pPr>
      <w:r w:rsidRPr="001662C6">
        <w:tab/>
        <w:t>dmrs-OverheadReduction-r15</w:t>
      </w:r>
      <w:r w:rsidRPr="001662C6">
        <w:tab/>
      </w:r>
      <w:r w:rsidRPr="001662C6">
        <w:tab/>
      </w:r>
      <w:r w:rsidRPr="001662C6">
        <w:tab/>
      </w:r>
      <w:r w:rsidRPr="001662C6">
        <w:tab/>
        <w:t>ENUMERATED {supported}</w:t>
      </w:r>
      <w:r w:rsidRPr="001662C6">
        <w:tab/>
      </w:r>
      <w:r w:rsidRPr="001662C6">
        <w:tab/>
      </w:r>
      <w:r w:rsidRPr="001662C6">
        <w:tab/>
        <w:t>OPTIONAL</w:t>
      </w:r>
    </w:p>
    <w:p w14:paraId="07F7F14B" w14:textId="77777777" w:rsidR="009D5726" w:rsidRPr="001662C6" w:rsidRDefault="009D5726" w:rsidP="009D5726">
      <w:pPr>
        <w:pStyle w:val="PL"/>
        <w:shd w:val="clear" w:color="auto" w:fill="E6E6E6"/>
      </w:pPr>
      <w:r w:rsidRPr="001662C6">
        <w:t>}</w:t>
      </w:r>
    </w:p>
    <w:p w14:paraId="4DF076C1" w14:textId="77777777" w:rsidR="009D5726" w:rsidRPr="001662C6" w:rsidRDefault="009D5726" w:rsidP="009D5726">
      <w:pPr>
        <w:pStyle w:val="PL"/>
        <w:shd w:val="clear" w:color="auto" w:fill="E6E6E6"/>
        <w:rPr>
          <w:lang w:eastAsia="zh-CN"/>
        </w:rPr>
      </w:pPr>
      <w:bookmarkStart w:id="116" w:name="_Hlk515446008"/>
    </w:p>
    <w:p w14:paraId="1D089FE9" w14:textId="77777777" w:rsidR="009D5726" w:rsidRPr="001662C6" w:rsidRDefault="009D5726" w:rsidP="009D5726">
      <w:pPr>
        <w:pStyle w:val="PL"/>
        <w:shd w:val="clear" w:color="auto" w:fill="E6E6E6"/>
        <w:rPr>
          <w:lang w:eastAsia="zh-CN"/>
        </w:rPr>
      </w:pPr>
      <w:r w:rsidRPr="001662C6">
        <w:rPr>
          <w:lang w:eastAsia="zh-CN"/>
        </w:rPr>
        <w:t>PhyLayerParameters-v1610 ::=</w:t>
      </w:r>
      <w:r w:rsidRPr="001662C6">
        <w:rPr>
          <w:lang w:eastAsia="zh-CN"/>
        </w:rPr>
        <w:tab/>
      </w:r>
      <w:r w:rsidRPr="001662C6">
        <w:rPr>
          <w:lang w:eastAsia="zh-CN"/>
        </w:rPr>
        <w:tab/>
      </w:r>
      <w:r w:rsidRPr="001662C6">
        <w:rPr>
          <w:lang w:eastAsia="zh-CN"/>
        </w:rPr>
        <w:tab/>
        <w:t>SEQUENCE {</w:t>
      </w:r>
    </w:p>
    <w:p w14:paraId="6EEB604B" w14:textId="77777777" w:rsidR="009D5726" w:rsidRPr="001662C6" w:rsidRDefault="009D5726" w:rsidP="009D5726">
      <w:pPr>
        <w:pStyle w:val="PL"/>
        <w:shd w:val="clear" w:color="auto" w:fill="E6E6E6"/>
        <w:rPr>
          <w:lang w:eastAsia="zh-CN"/>
        </w:rPr>
      </w:pPr>
      <w:r w:rsidRPr="001662C6">
        <w:rPr>
          <w:lang w:eastAsia="zh-CN"/>
        </w:rPr>
        <w:tab/>
        <w:t>ce-Capabilities-v1610</w:t>
      </w:r>
      <w:r w:rsidRPr="001662C6">
        <w:rPr>
          <w:lang w:eastAsia="zh-CN"/>
        </w:rPr>
        <w:tab/>
        <w:t>SEQUENCE {</w:t>
      </w:r>
    </w:p>
    <w:p w14:paraId="56DA155B"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ce-CSI-RS-Feedback-r16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772247F"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ce-CSI-RS-FeedbackCodebookRestriction-r16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0EEC6D9"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crs-ChEstMPDCCH-CE-ModeA-r16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34F3AD7"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crs-ChEstMPDCCH-CE-ModeB-r16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19112F0"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crs-ChEstMPDCCH-CSI-r16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59049F2"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crs-ChEstMPDCCH-ReciprocityTDD-r16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B718AB4"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etws-CMAS-RxInConnCE-ModeA-r16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DE2E14D"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etws-CMAS-RxInConnCE-ModeB-r16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3EA0C82"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mpdcch-InLte</w:t>
      </w:r>
      <w:r w:rsidRPr="001662C6">
        <w:rPr>
          <w:rFonts w:eastAsia="Batang"/>
        </w:rPr>
        <w:t>ControlRegionCE-ModeA</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4EEA049"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mpdcch-InLte</w:t>
      </w:r>
      <w:r w:rsidRPr="001662C6">
        <w:rPr>
          <w:rFonts w:eastAsia="Batang"/>
        </w:rPr>
        <w:t>ControlRegionCE-ModeB</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187C7D1"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pdsch-InLte</w:t>
      </w:r>
      <w:r w:rsidRPr="001662C6">
        <w:rPr>
          <w:rFonts w:eastAsia="Batang"/>
        </w:rPr>
        <w:t>ControlRegionCE-ModeA</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10978B6"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pdsch-InLte</w:t>
      </w:r>
      <w:r w:rsidRPr="001662C6">
        <w:rPr>
          <w:rFonts w:eastAsia="Batang"/>
        </w:rPr>
        <w:t>ControlRegionCE-ModeB</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368CB83"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multiTB-Parameters-r16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 xml:space="preserve">CE-MultiTB-Parameters-r16 </w:t>
      </w:r>
      <w:r w:rsidRPr="001662C6">
        <w:rPr>
          <w:lang w:eastAsia="zh-CN"/>
        </w:rPr>
        <w:tab/>
      </w:r>
      <w:r w:rsidRPr="001662C6">
        <w:rPr>
          <w:lang w:eastAsia="zh-CN"/>
        </w:rPr>
        <w:tab/>
        <w:t>OPTIONAL,</w:t>
      </w:r>
    </w:p>
    <w:p w14:paraId="265441EC"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resourceResvParameters-r16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CE-ResourceResvParameters-r16</w:t>
      </w:r>
      <w:r w:rsidRPr="001662C6">
        <w:rPr>
          <w:lang w:eastAsia="zh-CN"/>
        </w:rPr>
        <w:tab/>
        <w:t>OPTIONAL</w:t>
      </w:r>
    </w:p>
    <w:p w14:paraId="0971D2B4" w14:textId="77777777" w:rsidR="009D5726" w:rsidRPr="001662C6" w:rsidRDefault="009D5726" w:rsidP="009D5726">
      <w:pPr>
        <w:pStyle w:val="PL"/>
        <w:shd w:val="clear" w:color="auto" w:fill="E6E6E6"/>
        <w:rPr>
          <w:lang w:eastAsia="zh-CN"/>
        </w:rPr>
      </w:pPr>
      <w:r w:rsidRPr="001662C6">
        <w:rPr>
          <w:lang w:eastAsia="zh-CN"/>
        </w:rPr>
        <w:tab/>
        <w:t>}</w:t>
      </w:r>
      <w:r w:rsidRPr="001662C6">
        <w:rPr>
          <w:lang w:eastAsia="zh-CN"/>
        </w:rPr>
        <w:tab/>
        <w:t>OPTIONAL,</w:t>
      </w:r>
    </w:p>
    <w:p w14:paraId="6EAD004E" w14:textId="77777777" w:rsidR="009D5726" w:rsidRPr="001662C6" w:rsidRDefault="009D5726" w:rsidP="009D5726">
      <w:pPr>
        <w:pStyle w:val="PL"/>
        <w:shd w:val="clear" w:color="auto" w:fill="E6E6E6"/>
        <w:rPr>
          <w:lang w:eastAsia="zh-CN"/>
        </w:rPr>
      </w:pPr>
      <w:r w:rsidRPr="001662C6">
        <w:rPr>
          <w:lang w:eastAsia="zh-CN"/>
        </w:rPr>
        <w:tab/>
        <w:t>widebandPRG-Slot-r16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DF1A406" w14:textId="77777777" w:rsidR="009D5726" w:rsidRPr="001662C6" w:rsidRDefault="009D5726" w:rsidP="009D5726">
      <w:pPr>
        <w:pStyle w:val="PL"/>
        <w:shd w:val="clear" w:color="auto" w:fill="E6E6E6"/>
        <w:rPr>
          <w:lang w:eastAsia="zh-CN"/>
        </w:rPr>
      </w:pPr>
      <w:r w:rsidRPr="001662C6">
        <w:rPr>
          <w:lang w:eastAsia="zh-CN"/>
        </w:rPr>
        <w:tab/>
        <w:t>widebandPRG-Subslot-r16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A2E6567" w14:textId="77777777" w:rsidR="009D5726" w:rsidRPr="001662C6" w:rsidRDefault="009D5726" w:rsidP="009D5726">
      <w:pPr>
        <w:pStyle w:val="PL"/>
        <w:shd w:val="clear" w:color="auto" w:fill="E6E6E6"/>
        <w:rPr>
          <w:lang w:eastAsia="zh-CN"/>
        </w:rPr>
      </w:pPr>
      <w:r w:rsidRPr="001662C6">
        <w:rPr>
          <w:lang w:eastAsia="zh-CN"/>
        </w:rPr>
        <w:tab/>
        <w:t>widebandPRG-Subframe-r16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0F4F790" w14:textId="77777777" w:rsidR="009D5726" w:rsidRPr="001662C6" w:rsidRDefault="009D5726" w:rsidP="009D5726">
      <w:pPr>
        <w:pStyle w:val="PL"/>
        <w:shd w:val="clear" w:color="auto" w:fill="E6E6E6"/>
        <w:rPr>
          <w:lang w:eastAsia="zh-CN"/>
        </w:rPr>
      </w:pPr>
      <w:r w:rsidRPr="001662C6">
        <w:rPr>
          <w:lang w:eastAsia="zh-CN"/>
        </w:rPr>
        <w:tab/>
        <w:t>addSRS-r16</w:t>
      </w:r>
      <w:r w:rsidRPr="001662C6">
        <w:rPr>
          <w:lang w:eastAsia="zh-CN"/>
        </w:rPr>
        <w:tab/>
      </w:r>
      <w:r w:rsidRPr="001662C6">
        <w:rPr>
          <w:lang w:eastAsia="zh-CN"/>
        </w:rPr>
        <w:tab/>
        <w:t>SEQUENCE {</w:t>
      </w:r>
    </w:p>
    <w:p w14:paraId="70CA0C4D"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addSRS-FrequencyHopping-r16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246E0A2"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addSRS-AntennaSwitching-r16</w:t>
      </w:r>
      <w:r w:rsidRPr="001662C6">
        <w:rPr>
          <w:lang w:eastAsia="zh-CN"/>
        </w:rPr>
        <w:tab/>
      </w:r>
      <w:r w:rsidRPr="001662C6">
        <w:rPr>
          <w:lang w:eastAsia="zh-CN"/>
        </w:rPr>
        <w:tab/>
        <w:t>ENUMERATED {useBasic}</w:t>
      </w:r>
      <w:r w:rsidRPr="001662C6">
        <w:rPr>
          <w:lang w:eastAsia="zh-CN"/>
        </w:rPr>
        <w:tab/>
      </w:r>
      <w:r w:rsidRPr="001662C6">
        <w:rPr>
          <w:lang w:eastAsia="zh-CN"/>
        </w:rPr>
        <w:tab/>
      </w:r>
      <w:r w:rsidRPr="001662C6">
        <w:rPr>
          <w:lang w:eastAsia="zh-CN"/>
        </w:rPr>
        <w:tab/>
        <w:t>OPTIONAL,</w:t>
      </w:r>
    </w:p>
    <w:p w14:paraId="442467AA"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addSRS-CarrierSwitching-r16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3A9C32B" w14:textId="77777777" w:rsidR="009D5726" w:rsidRPr="001662C6" w:rsidRDefault="009D5726" w:rsidP="009D5726">
      <w:pPr>
        <w:pStyle w:val="PL"/>
        <w:shd w:val="clear" w:color="auto" w:fill="E6E6E6"/>
        <w:rPr>
          <w:lang w:eastAsia="zh-CN"/>
        </w:rPr>
      </w:pPr>
      <w:r w:rsidRPr="001662C6">
        <w:rPr>
          <w:lang w:eastAsia="zh-CN"/>
        </w:rPr>
        <w:tab/>
        <w:t>} OPTIONAL,</w:t>
      </w:r>
    </w:p>
    <w:p w14:paraId="62B11D5D" w14:textId="77777777" w:rsidR="009D5726" w:rsidRPr="001662C6" w:rsidRDefault="009D5726" w:rsidP="009D5726">
      <w:pPr>
        <w:pStyle w:val="PL"/>
        <w:shd w:val="clear" w:color="auto" w:fill="E6E6E6"/>
        <w:rPr>
          <w:lang w:eastAsia="zh-CN"/>
        </w:rPr>
      </w:pPr>
      <w:r w:rsidRPr="001662C6">
        <w:rPr>
          <w:lang w:eastAsia="zh-CN"/>
        </w:rPr>
        <w:tab/>
        <w:t>virtualCellID-BasicSRS-r16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FC06355" w14:textId="77777777" w:rsidR="009D5726" w:rsidRPr="001662C6" w:rsidRDefault="009D5726" w:rsidP="009D5726">
      <w:pPr>
        <w:pStyle w:val="PL"/>
        <w:shd w:val="clear" w:color="auto" w:fill="E6E6E6"/>
        <w:rPr>
          <w:lang w:eastAsia="zh-CN"/>
        </w:rPr>
      </w:pPr>
      <w:r w:rsidRPr="001662C6">
        <w:rPr>
          <w:lang w:eastAsia="zh-CN"/>
        </w:rPr>
        <w:tab/>
        <w:t>virtualCellID-AddSRS-r16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2AF98F5" w14:textId="77777777" w:rsidR="009D5726" w:rsidRPr="001662C6" w:rsidRDefault="009D5726" w:rsidP="009D5726">
      <w:pPr>
        <w:pStyle w:val="PL"/>
        <w:shd w:val="clear" w:color="auto" w:fill="E6E6E6"/>
        <w:rPr>
          <w:lang w:eastAsia="zh-CN"/>
        </w:rPr>
      </w:pPr>
      <w:r w:rsidRPr="001662C6">
        <w:rPr>
          <w:lang w:eastAsia="zh-CN"/>
        </w:rPr>
        <w:t>}</w:t>
      </w:r>
    </w:p>
    <w:bookmarkEnd w:id="116"/>
    <w:p w14:paraId="358BCA1E" w14:textId="77777777" w:rsidR="009D5726" w:rsidRPr="001662C6" w:rsidRDefault="009D5726" w:rsidP="009D5726">
      <w:pPr>
        <w:pStyle w:val="PL"/>
        <w:shd w:val="clear" w:color="auto" w:fill="E6E6E6"/>
      </w:pPr>
    </w:p>
    <w:p w14:paraId="4ED5B5F1" w14:textId="77777777" w:rsidR="009D5726" w:rsidRPr="001662C6" w:rsidRDefault="009D5726" w:rsidP="009D5726">
      <w:pPr>
        <w:pStyle w:val="PL"/>
        <w:shd w:val="clear" w:color="auto" w:fill="E6E6E6"/>
      </w:pPr>
      <w:r w:rsidRPr="001662C6">
        <w:t>MIMO-UE-Parameters-r13 ::=</w:t>
      </w:r>
      <w:r w:rsidRPr="001662C6">
        <w:tab/>
      </w:r>
      <w:r w:rsidRPr="001662C6">
        <w:tab/>
      </w:r>
      <w:r w:rsidRPr="001662C6">
        <w:tab/>
      </w:r>
      <w:r w:rsidRPr="001662C6">
        <w:tab/>
        <w:t>SEQUENCE {</w:t>
      </w:r>
    </w:p>
    <w:p w14:paraId="77B1BE9B" w14:textId="77777777" w:rsidR="009D5726" w:rsidRPr="001662C6" w:rsidRDefault="009D5726" w:rsidP="009D5726">
      <w:pPr>
        <w:pStyle w:val="PL"/>
        <w:shd w:val="clear" w:color="auto" w:fill="E6E6E6"/>
      </w:pPr>
      <w:r w:rsidRPr="001662C6">
        <w:tab/>
        <w:t>parametersTM9-r13</w:t>
      </w:r>
      <w:r w:rsidRPr="001662C6">
        <w:tab/>
      </w:r>
      <w:r w:rsidRPr="001662C6">
        <w:tab/>
      </w:r>
      <w:r w:rsidRPr="001662C6">
        <w:tab/>
      </w:r>
      <w:r w:rsidRPr="001662C6">
        <w:tab/>
      </w:r>
      <w:r w:rsidRPr="001662C6">
        <w:tab/>
      </w:r>
      <w:r w:rsidRPr="001662C6">
        <w:tab/>
        <w:t>MIMO-UE-ParametersPerTM-r13</w:t>
      </w:r>
      <w:r w:rsidRPr="001662C6">
        <w:tab/>
      </w:r>
      <w:r w:rsidRPr="001662C6">
        <w:tab/>
        <w:t>OPTIONAL,</w:t>
      </w:r>
    </w:p>
    <w:p w14:paraId="78EA3B43" w14:textId="77777777" w:rsidR="009D5726" w:rsidRPr="001662C6" w:rsidRDefault="009D5726" w:rsidP="009D5726">
      <w:pPr>
        <w:pStyle w:val="PL"/>
        <w:shd w:val="clear" w:color="auto" w:fill="E6E6E6"/>
      </w:pPr>
      <w:r w:rsidRPr="001662C6">
        <w:tab/>
        <w:t>parametersTM10-r13</w:t>
      </w:r>
      <w:r w:rsidRPr="001662C6">
        <w:tab/>
      </w:r>
      <w:r w:rsidRPr="001662C6">
        <w:tab/>
      </w:r>
      <w:r w:rsidRPr="001662C6">
        <w:tab/>
      </w:r>
      <w:r w:rsidRPr="001662C6">
        <w:tab/>
      </w:r>
      <w:r w:rsidRPr="001662C6">
        <w:tab/>
      </w:r>
      <w:r w:rsidRPr="001662C6">
        <w:tab/>
        <w:t>MIMO-UE-ParametersPerTM-r13</w:t>
      </w:r>
      <w:r w:rsidRPr="001662C6">
        <w:tab/>
      </w:r>
      <w:r w:rsidRPr="001662C6">
        <w:tab/>
        <w:t>OPTIONAL,</w:t>
      </w:r>
    </w:p>
    <w:p w14:paraId="4CF07C64" w14:textId="77777777" w:rsidR="009D5726" w:rsidRPr="001662C6" w:rsidRDefault="009D5726" w:rsidP="009D5726">
      <w:pPr>
        <w:pStyle w:val="PL"/>
        <w:shd w:val="clear" w:color="auto" w:fill="E6E6E6"/>
      </w:pPr>
      <w:r w:rsidRPr="001662C6">
        <w:tab/>
        <w:t>srs-EnhancementsTDD-r13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0E0D654" w14:textId="77777777" w:rsidR="009D5726" w:rsidRPr="001662C6" w:rsidRDefault="009D5726" w:rsidP="009D5726">
      <w:pPr>
        <w:pStyle w:val="PL"/>
        <w:shd w:val="clear" w:color="auto" w:fill="E6E6E6"/>
      </w:pPr>
      <w:r w:rsidRPr="001662C6">
        <w:tab/>
        <w:t>srs-Enhancements-r13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C8B31BB" w14:textId="77777777" w:rsidR="009D5726" w:rsidRPr="001662C6" w:rsidRDefault="009D5726" w:rsidP="009D5726">
      <w:pPr>
        <w:pStyle w:val="PL"/>
        <w:shd w:val="clear" w:color="auto" w:fill="E6E6E6"/>
      </w:pPr>
      <w:r w:rsidRPr="001662C6">
        <w:tab/>
        <w:t>interferenceMeasRestriction-r13</w:t>
      </w:r>
      <w:r w:rsidRPr="001662C6">
        <w:tab/>
      </w:r>
      <w:r w:rsidRPr="001662C6">
        <w:tab/>
      </w:r>
      <w:r w:rsidRPr="001662C6">
        <w:tab/>
        <w:t>ENUMERATED {supported}</w:t>
      </w:r>
      <w:r w:rsidRPr="001662C6">
        <w:tab/>
      </w:r>
      <w:r w:rsidRPr="001662C6">
        <w:tab/>
      </w:r>
      <w:r w:rsidRPr="001662C6">
        <w:tab/>
        <w:t>OPTIONAL</w:t>
      </w:r>
    </w:p>
    <w:p w14:paraId="52FF84E9" w14:textId="77777777" w:rsidR="009D5726" w:rsidRPr="001662C6" w:rsidRDefault="009D5726" w:rsidP="009D5726">
      <w:pPr>
        <w:pStyle w:val="PL"/>
        <w:shd w:val="clear" w:color="auto" w:fill="E6E6E6"/>
      </w:pPr>
      <w:r w:rsidRPr="001662C6">
        <w:t>}</w:t>
      </w:r>
    </w:p>
    <w:p w14:paraId="2F9ABE67" w14:textId="77777777" w:rsidR="009D5726" w:rsidRPr="001662C6" w:rsidRDefault="009D5726" w:rsidP="009D5726">
      <w:pPr>
        <w:pStyle w:val="PL"/>
        <w:shd w:val="clear" w:color="auto" w:fill="E6E6E6"/>
      </w:pPr>
    </w:p>
    <w:p w14:paraId="5E875480" w14:textId="77777777" w:rsidR="009D5726" w:rsidRPr="001662C6" w:rsidRDefault="009D5726" w:rsidP="009D5726">
      <w:pPr>
        <w:pStyle w:val="PL"/>
        <w:shd w:val="clear" w:color="auto" w:fill="E6E6E6"/>
      </w:pPr>
      <w:r w:rsidRPr="001662C6">
        <w:t>MIMO-UE-Parameters-v13e0 ::=</w:t>
      </w:r>
      <w:r w:rsidRPr="001662C6">
        <w:tab/>
      </w:r>
      <w:r w:rsidRPr="001662C6">
        <w:tab/>
      </w:r>
      <w:r w:rsidRPr="001662C6">
        <w:tab/>
        <w:t>SEQUENCE {</w:t>
      </w:r>
    </w:p>
    <w:p w14:paraId="08C19F99" w14:textId="77777777" w:rsidR="009D5726" w:rsidRPr="001662C6" w:rsidRDefault="009D5726" w:rsidP="009D5726">
      <w:pPr>
        <w:pStyle w:val="PL"/>
        <w:shd w:val="clear" w:color="auto" w:fill="E6E6E6"/>
      </w:pPr>
      <w:r w:rsidRPr="001662C6">
        <w:tab/>
        <w:t>mimo-WeightedLayersCapabilities-r13</w:t>
      </w:r>
      <w:r w:rsidRPr="001662C6">
        <w:tab/>
      </w:r>
      <w:r w:rsidRPr="001662C6">
        <w:tab/>
        <w:t>MIMO-WeightedLayersCapabilities-r13</w:t>
      </w:r>
      <w:r w:rsidRPr="001662C6">
        <w:tab/>
        <w:t>OPTIONAL</w:t>
      </w:r>
    </w:p>
    <w:p w14:paraId="0714760B" w14:textId="77777777" w:rsidR="009D5726" w:rsidRPr="001662C6" w:rsidRDefault="009D5726" w:rsidP="009D5726">
      <w:pPr>
        <w:pStyle w:val="PL"/>
        <w:shd w:val="clear" w:color="auto" w:fill="E6E6E6"/>
      </w:pPr>
      <w:r w:rsidRPr="001662C6">
        <w:t>}</w:t>
      </w:r>
    </w:p>
    <w:p w14:paraId="37014615" w14:textId="77777777" w:rsidR="009D5726" w:rsidRPr="001662C6" w:rsidRDefault="009D5726" w:rsidP="009D5726">
      <w:pPr>
        <w:pStyle w:val="PL"/>
        <w:shd w:val="clear" w:color="auto" w:fill="E6E6E6"/>
      </w:pPr>
    </w:p>
    <w:p w14:paraId="46EA7569" w14:textId="77777777" w:rsidR="009D5726" w:rsidRPr="001662C6" w:rsidRDefault="009D5726" w:rsidP="009D5726">
      <w:pPr>
        <w:pStyle w:val="PL"/>
        <w:shd w:val="clear" w:color="auto" w:fill="E6E6E6"/>
      </w:pPr>
      <w:r w:rsidRPr="001662C6">
        <w:t>MIMO-UE-Parameters-v1430 ::=</w:t>
      </w:r>
      <w:r w:rsidRPr="001662C6">
        <w:tab/>
      </w:r>
      <w:r w:rsidRPr="001662C6">
        <w:tab/>
      </w:r>
      <w:r w:rsidRPr="001662C6">
        <w:tab/>
        <w:t>SEQUENCE {</w:t>
      </w:r>
    </w:p>
    <w:p w14:paraId="2BA7188F" w14:textId="77777777" w:rsidR="009D5726" w:rsidRPr="001662C6" w:rsidRDefault="009D5726" w:rsidP="009D5726">
      <w:pPr>
        <w:pStyle w:val="PL"/>
        <w:shd w:val="clear" w:color="auto" w:fill="E6E6E6"/>
      </w:pPr>
      <w:r w:rsidRPr="001662C6">
        <w:tab/>
        <w:t>parametersTM9-v1430</w:t>
      </w:r>
      <w:r w:rsidRPr="001662C6">
        <w:tab/>
      </w:r>
      <w:r w:rsidRPr="001662C6">
        <w:tab/>
      </w:r>
      <w:r w:rsidRPr="001662C6">
        <w:tab/>
      </w:r>
      <w:r w:rsidRPr="001662C6">
        <w:tab/>
      </w:r>
      <w:r w:rsidRPr="001662C6">
        <w:tab/>
      </w:r>
      <w:r w:rsidRPr="001662C6">
        <w:tab/>
        <w:t>MIMO-UE-ParametersPerTM-v1430</w:t>
      </w:r>
      <w:r w:rsidRPr="001662C6">
        <w:tab/>
        <w:t>OPTIONAL,</w:t>
      </w:r>
    </w:p>
    <w:p w14:paraId="4465F081" w14:textId="77777777" w:rsidR="009D5726" w:rsidRPr="001662C6" w:rsidRDefault="009D5726" w:rsidP="009D5726">
      <w:pPr>
        <w:pStyle w:val="PL"/>
        <w:shd w:val="clear" w:color="auto" w:fill="E6E6E6"/>
      </w:pPr>
      <w:r w:rsidRPr="001662C6">
        <w:tab/>
        <w:t>parametersTM10-v1430</w:t>
      </w:r>
      <w:r w:rsidRPr="001662C6">
        <w:tab/>
      </w:r>
      <w:r w:rsidRPr="001662C6">
        <w:tab/>
      </w:r>
      <w:r w:rsidRPr="001662C6">
        <w:tab/>
      </w:r>
      <w:r w:rsidRPr="001662C6">
        <w:tab/>
      </w:r>
      <w:r w:rsidRPr="001662C6">
        <w:tab/>
        <w:t>MIMO-UE-ParametersPerTM-v1430</w:t>
      </w:r>
      <w:r w:rsidRPr="001662C6">
        <w:tab/>
        <w:t>OPTIONAL</w:t>
      </w:r>
    </w:p>
    <w:p w14:paraId="15C85471" w14:textId="77777777" w:rsidR="009D5726" w:rsidRPr="001662C6" w:rsidRDefault="009D5726" w:rsidP="009D5726">
      <w:pPr>
        <w:pStyle w:val="PL"/>
        <w:shd w:val="clear" w:color="auto" w:fill="E6E6E6"/>
      </w:pPr>
      <w:r w:rsidRPr="001662C6">
        <w:t>}</w:t>
      </w:r>
    </w:p>
    <w:p w14:paraId="415C22C8" w14:textId="77777777" w:rsidR="009D5726" w:rsidRPr="001662C6" w:rsidRDefault="009D5726" w:rsidP="009D5726">
      <w:pPr>
        <w:pStyle w:val="PL"/>
        <w:shd w:val="clear" w:color="auto" w:fill="E6E6E6"/>
      </w:pPr>
    </w:p>
    <w:p w14:paraId="06AF212F" w14:textId="77777777" w:rsidR="009D5726" w:rsidRPr="001662C6" w:rsidRDefault="009D5726" w:rsidP="009D5726">
      <w:pPr>
        <w:pStyle w:val="PL"/>
        <w:shd w:val="clear" w:color="auto" w:fill="E6E6E6"/>
      </w:pPr>
      <w:r w:rsidRPr="001662C6">
        <w:t>MIMO-UE-Parameters-v1470 ::=</w:t>
      </w:r>
      <w:r w:rsidRPr="001662C6">
        <w:tab/>
      </w:r>
      <w:r w:rsidRPr="001662C6">
        <w:tab/>
      </w:r>
      <w:r w:rsidRPr="001662C6">
        <w:tab/>
        <w:t>SEQUENCE {</w:t>
      </w:r>
    </w:p>
    <w:p w14:paraId="0798C957" w14:textId="77777777" w:rsidR="009D5726" w:rsidRPr="001662C6" w:rsidRDefault="009D5726" w:rsidP="009D5726">
      <w:pPr>
        <w:pStyle w:val="PL"/>
        <w:shd w:val="clear" w:color="auto" w:fill="E6E6E6"/>
      </w:pPr>
      <w:r w:rsidRPr="001662C6">
        <w:tab/>
        <w:t>parametersTM9-v1470</w:t>
      </w:r>
      <w:r w:rsidRPr="001662C6">
        <w:tab/>
      </w:r>
      <w:r w:rsidRPr="001662C6">
        <w:tab/>
      </w:r>
      <w:r w:rsidRPr="001662C6">
        <w:tab/>
      </w:r>
      <w:r w:rsidRPr="001662C6">
        <w:tab/>
      </w:r>
      <w:r w:rsidRPr="001662C6">
        <w:tab/>
        <w:t>MIMO-UE-ParametersPerTM-v1470,</w:t>
      </w:r>
    </w:p>
    <w:p w14:paraId="0B70CA1A" w14:textId="77777777" w:rsidR="009D5726" w:rsidRPr="001662C6" w:rsidRDefault="009D5726" w:rsidP="009D5726">
      <w:pPr>
        <w:pStyle w:val="PL"/>
        <w:shd w:val="clear" w:color="auto" w:fill="E6E6E6"/>
      </w:pPr>
      <w:r w:rsidRPr="001662C6">
        <w:tab/>
        <w:t>parametersTM10-v1470</w:t>
      </w:r>
      <w:r w:rsidRPr="001662C6">
        <w:tab/>
      </w:r>
      <w:r w:rsidRPr="001662C6">
        <w:tab/>
      </w:r>
      <w:r w:rsidRPr="001662C6">
        <w:tab/>
      </w:r>
      <w:r w:rsidRPr="001662C6">
        <w:tab/>
      </w:r>
      <w:r w:rsidRPr="001662C6">
        <w:tab/>
        <w:t>MIMO-UE-ParametersPerTM-v1470</w:t>
      </w:r>
    </w:p>
    <w:p w14:paraId="01060378" w14:textId="77777777" w:rsidR="009D5726" w:rsidRPr="001662C6" w:rsidRDefault="009D5726" w:rsidP="009D5726">
      <w:pPr>
        <w:pStyle w:val="PL"/>
        <w:shd w:val="clear" w:color="auto" w:fill="E6E6E6"/>
      </w:pPr>
      <w:r w:rsidRPr="001662C6">
        <w:t>}</w:t>
      </w:r>
    </w:p>
    <w:p w14:paraId="5EBFB2A9" w14:textId="77777777" w:rsidR="009D5726" w:rsidRPr="001662C6" w:rsidRDefault="009D5726" w:rsidP="009D5726">
      <w:pPr>
        <w:pStyle w:val="PL"/>
        <w:shd w:val="clear" w:color="auto" w:fill="E6E6E6"/>
      </w:pPr>
    </w:p>
    <w:p w14:paraId="7B35F3B4" w14:textId="77777777" w:rsidR="009D5726" w:rsidRPr="001662C6" w:rsidRDefault="009D5726" w:rsidP="009D5726">
      <w:pPr>
        <w:pStyle w:val="PL"/>
        <w:shd w:val="clear" w:color="auto" w:fill="E6E6E6"/>
      </w:pPr>
      <w:r w:rsidRPr="001662C6">
        <w:t>MIMO-UE-ParametersPerTM-r13 ::=</w:t>
      </w:r>
      <w:r w:rsidRPr="001662C6">
        <w:tab/>
      </w:r>
      <w:r w:rsidRPr="001662C6">
        <w:tab/>
      </w:r>
      <w:r w:rsidRPr="001662C6">
        <w:tab/>
        <w:t>SEQUENCE {</w:t>
      </w:r>
    </w:p>
    <w:p w14:paraId="5FD344CA" w14:textId="77777777" w:rsidR="009D5726" w:rsidRPr="001662C6" w:rsidRDefault="009D5726" w:rsidP="009D5726">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4702D1B9" w14:textId="77777777" w:rsidR="009D5726" w:rsidRPr="001662C6" w:rsidRDefault="009D5726" w:rsidP="009D5726">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MIMO-UE-BeamformedCapabilities-r13</w:t>
      </w:r>
      <w:r w:rsidRPr="001662C6">
        <w:tab/>
        <w:t>OPTIONAL,</w:t>
      </w:r>
    </w:p>
    <w:p w14:paraId="523485F7" w14:textId="77777777" w:rsidR="009D5726" w:rsidRPr="001662C6" w:rsidRDefault="009D5726" w:rsidP="009D5726">
      <w:pPr>
        <w:pStyle w:val="PL"/>
        <w:shd w:val="clear" w:color="auto" w:fill="E6E6E6"/>
      </w:pPr>
      <w:r w:rsidRPr="001662C6">
        <w:tab/>
        <w:t>channelMeasRestriction-r13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40433D1" w14:textId="77777777" w:rsidR="009D5726" w:rsidRPr="001662C6" w:rsidRDefault="009D5726" w:rsidP="009D5726">
      <w:pPr>
        <w:pStyle w:val="PL"/>
        <w:shd w:val="clear" w:color="auto" w:fill="E6E6E6"/>
      </w:pPr>
      <w:r w:rsidRPr="001662C6">
        <w:tab/>
        <w:t>dmrs-Enhancements-r13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0449FA8" w14:textId="77777777" w:rsidR="009D5726" w:rsidRPr="001662C6" w:rsidRDefault="009D5726" w:rsidP="009D5726">
      <w:pPr>
        <w:pStyle w:val="PL"/>
        <w:shd w:val="clear" w:color="auto" w:fill="E6E6E6"/>
      </w:pPr>
      <w:r w:rsidRPr="001662C6">
        <w:tab/>
        <w:t>csi-RS-EnhancementsTDD-r13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3ADDBDB" w14:textId="77777777" w:rsidR="009D5726" w:rsidRPr="001662C6" w:rsidRDefault="009D5726" w:rsidP="009D5726">
      <w:pPr>
        <w:pStyle w:val="PL"/>
        <w:shd w:val="clear" w:color="auto" w:fill="E6E6E6"/>
      </w:pPr>
      <w:r w:rsidRPr="001662C6">
        <w:t>}</w:t>
      </w:r>
    </w:p>
    <w:p w14:paraId="0FD822B9" w14:textId="77777777" w:rsidR="009D5726" w:rsidRPr="001662C6" w:rsidRDefault="009D5726" w:rsidP="009D5726">
      <w:pPr>
        <w:pStyle w:val="PL"/>
        <w:shd w:val="clear" w:color="auto" w:fill="E6E6E6"/>
      </w:pPr>
    </w:p>
    <w:p w14:paraId="71B8D597" w14:textId="77777777" w:rsidR="009D5726" w:rsidRPr="001662C6" w:rsidRDefault="009D5726" w:rsidP="009D5726">
      <w:pPr>
        <w:pStyle w:val="PL"/>
        <w:shd w:val="clear" w:color="auto" w:fill="E6E6E6"/>
      </w:pPr>
      <w:r w:rsidRPr="001662C6">
        <w:t>MIMO-UE-ParametersPerTM-v1430 ::=</w:t>
      </w:r>
      <w:r w:rsidRPr="001662C6">
        <w:tab/>
      </w:r>
      <w:r w:rsidRPr="001662C6">
        <w:tab/>
        <w:t>SEQUENCE {</w:t>
      </w:r>
    </w:p>
    <w:p w14:paraId="5AE6FF82" w14:textId="77777777" w:rsidR="009D5726" w:rsidRPr="001662C6" w:rsidRDefault="009D5726" w:rsidP="009D5726">
      <w:pPr>
        <w:pStyle w:val="PL"/>
        <w:shd w:val="clear" w:color="auto" w:fill="E6E6E6"/>
      </w:pPr>
      <w:r w:rsidRPr="001662C6">
        <w:lastRenderedPageBreak/>
        <w:tab/>
        <w:t>nzp-CSI-RS-AperiodicInfo-r14</w:t>
      </w:r>
      <w:r w:rsidRPr="001662C6">
        <w:tab/>
      </w:r>
      <w:r w:rsidRPr="001662C6">
        <w:tab/>
      </w:r>
      <w:r w:rsidRPr="001662C6">
        <w:tab/>
        <w:t>SEQUENCE {</w:t>
      </w:r>
    </w:p>
    <w:p w14:paraId="6AE50F97" w14:textId="77777777" w:rsidR="009D5726" w:rsidRPr="001662C6" w:rsidRDefault="009D5726" w:rsidP="009D5726">
      <w:pPr>
        <w:pStyle w:val="PL"/>
        <w:shd w:val="clear" w:color="auto" w:fill="E6E6E6"/>
      </w:pPr>
      <w:r w:rsidRPr="001662C6">
        <w:tab/>
      </w:r>
      <w:r w:rsidRPr="001662C6">
        <w:tab/>
        <w:t>nMaxProc-r14</w:t>
      </w:r>
      <w:r w:rsidRPr="001662C6">
        <w:tab/>
      </w:r>
      <w:r w:rsidRPr="001662C6">
        <w:tab/>
      </w:r>
      <w:r w:rsidRPr="001662C6">
        <w:tab/>
      </w:r>
      <w:r w:rsidRPr="001662C6">
        <w:tab/>
      </w:r>
      <w:r w:rsidRPr="001662C6">
        <w:tab/>
      </w:r>
      <w:r w:rsidRPr="001662C6">
        <w:tab/>
      </w:r>
      <w:r w:rsidRPr="001662C6">
        <w:tab/>
        <w:t>INTEGER(5..32),</w:t>
      </w:r>
    </w:p>
    <w:p w14:paraId="70940D3D" w14:textId="77777777" w:rsidR="009D5726" w:rsidRPr="001662C6" w:rsidRDefault="009D5726" w:rsidP="009D5726">
      <w:pPr>
        <w:pStyle w:val="PL"/>
        <w:shd w:val="clear" w:color="auto" w:fill="E6E6E6"/>
      </w:pPr>
      <w:r w:rsidRPr="001662C6">
        <w:tab/>
      </w:r>
      <w:r w:rsidRPr="001662C6">
        <w:tab/>
        <w:t>nMaxResource-r14</w:t>
      </w:r>
      <w:r w:rsidRPr="001662C6">
        <w:tab/>
      </w:r>
      <w:r w:rsidRPr="001662C6">
        <w:tab/>
      </w:r>
      <w:r w:rsidRPr="001662C6">
        <w:tab/>
      </w:r>
      <w:r w:rsidRPr="001662C6">
        <w:tab/>
      </w:r>
      <w:r w:rsidRPr="001662C6">
        <w:tab/>
      </w:r>
      <w:r w:rsidRPr="001662C6">
        <w:tab/>
        <w:t>ENUMERATED {n1, n2, n4, n8}</w:t>
      </w:r>
    </w:p>
    <w:p w14:paraId="7ACCC0E3" w14:textId="77777777" w:rsidR="009D5726" w:rsidRPr="001662C6" w:rsidRDefault="009D5726" w:rsidP="009D5726">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1C10BBAE" w14:textId="77777777" w:rsidR="009D5726" w:rsidRPr="001662C6" w:rsidRDefault="009D5726" w:rsidP="009D5726">
      <w:pPr>
        <w:pStyle w:val="PL"/>
        <w:shd w:val="clear" w:color="auto" w:fill="E6E6E6"/>
      </w:pPr>
      <w:r w:rsidRPr="001662C6">
        <w:tab/>
        <w:t>nzp-CSI-RS-PeriodicInfo-r14</w:t>
      </w:r>
      <w:r w:rsidRPr="001662C6">
        <w:tab/>
      </w:r>
      <w:r w:rsidRPr="001662C6">
        <w:tab/>
      </w:r>
      <w:r w:rsidRPr="001662C6">
        <w:tab/>
      </w:r>
      <w:r w:rsidRPr="001662C6">
        <w:tab/>
        <w:t>SEQUENCE {</w:t>
      </w:r>
    </w:p>
    <w:p w14:paraId="48FCB563" w14:textId="77777777" w:rsidR="009D5726" w:rsidRPr="001662C6" w:rsidRDefault="009D5726" w:rsidP="009D5726">
      <w:pPr>
        <w:pStyle w:val="PL"/>
        <w:shd w:val="clear" w:color="auto" w:fill="E6E6E6"/>
      </w:pPr>
      <w:r w:rsidRPr="001662C6">
        <w:tab/>
      </w:r>
      <w:r w:rsidRPr="001662C6">
        <w:tab/>
        <w:t>nMaxResource-r14</w:t>
      </w:r>
      <w:r w:rsidRPr="001662C6">
        <w:tab/>
      </w:r>
      <w:r w:rsidRPr="001662C6">
        <w:tab/>
      </w:r>
      <w:r w:rsidRPr="001662C6">
        <w:tab/>
      </w:r>
      <w:r w:rsidRPr="001662C6">
        <w:tab/>
      </w:r>
      <w:r w:rsidRPr="001662C6">
        <w:tab/>
      </w:r>
      <w:r w:rsidRPr="001662C6">
        <w:tab/>
        <w:t>ENUMERATED {n1, n2, n4, n8}</w:t>
      </w:r>
    </w:p>
    <w:p w14:paraId="21C77321" w14:textId="77777777" w:rsidR="009D5726" w:rsidRPr="001662C6" w:rsidRDefault="009D5726" w:rsidP="009D5726">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7B987C7F" w14:textId="77777777" w:rsidR="009D5726" w:rsidRPr="001662C6" w:rsidRDefault="009D5726" w:rsidP="009D5726">
      <w:pPr>
        <w:pStyle w:val="PL"/>
        <w:shd w:val="clear" w:color="auto" w:fill="E6E6E6"/>
      </w:pPr>
      <w:r w:rsidRPr="001662C6">
        <w:tab/>
        <w:t>zp-CSI-RS-AperiodicInfo-r14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3ED073B" w14:textId="77777777" w:rsidR="009D5726" w:rsidRPr="001662C6" w:rsidRDefault="009D5726" w:rsidP="009D5726">
      <w:pPr>
        <w:pStyle w:val="PL"/>
        <w:shd w:val="clear" w:color="auto" w:fill="E6E6E6"/>
      </w:pPr>
      <w:r w:rsidRPr="001662C6">
        <w:tab/>
        <w:t>ul-dmrs-Enhancements-r14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73B15E9" w14:textId="77777777" w:rsidR="009D5726" w:rsidRPr="001662C6" w:rsidRDefault="009D5726" w:rsidP="009D5726">
      <w:pPr>
        <w:pStyle w:val="PL"/>
        <w:shd w:val="clear" w:color="auto" w:fill="E6E6E6"/>
      </w:pPr>
      <w:r w:rsidRPr="001662C6">
        <w:tab/>
        <w:t>densityReductionNP-r14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0C45D52" w14:textId="77777777" w:rsidR="009D5726" w:rsidRPr="001662C6" w:rsidRDefault="009D5726" w:rsidP="009D5726">
      <w:pPr>
        <w:pStyle w:val="PL"/>
        <w:shd w:val="clear" w:color="auto" w:fill="E6E6E6"/>
      </w:pPr>
      <w:r w:rsidRPr="001662C6">
        <w:tab/>
        <w:t>densityReductionBF-r14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83CC5D0" w14:textId="77777777" w:rsidR="009D5726" w:rsidRPr="001662C6" w:rsidRDefault="009D5726" w:rsidP="009D5726">
      <w:pPr>
        <w:pStyle w:val="PL"/>
        <w:shd w:val="clear" w:color="auto" w:fill="E6E6E6"/>
      </w:pPr>
      <w:r w:rsidRPr="001662C6">
        <w:tab/>
        <w:t>hybridCSI-r14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E7DB127" w14:textId="77777777" w:rsidR="009D5726" w:rsidRPr="001662C6" w:rsidRDefault="009D5726" w:rsidP="009D5726">
      <w:pPr>
        <w:pStyle w:val="PL"/>
        <w:shd w:val="clear" w:color="auto" w:fill="E6E6E6"/>
      </w:pPr>
      <w:r w:rsidRPr="001662C6">
        <w:tab/>
        <w:t>semiOL-r14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701F0EC" w14:textId="77777777" w:rsidR="009D5726" w:rsidRPr="001662C6" w:rsidRDefault="009D5726" w:rsidP="009D5726">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08459B7" w14:textId="77777777" w:rsidR="009D5726" w:rsidRPr="001662C6" w:rsidRDefault="009D5726" w:rsidP="009D5726">
      <w:pPr>
        <w:pStyle w:val="PL"/>
        <w:shd w:val="clear" w:color="auto" w:fill="E6E6E6"/>
      </w:pPr>
      <w:r w:rsidRPr="001662C6">
        <w:tab/>
        <w:t>csi-ReportingAdvanced-r14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0727C00" w14:textId="77777777" w:rsidR="009D5726" w:rsidRPr="001662C6" w:rsidRDefault="009D5726" w:rsidP="009D5726">
      <w:pPr>
        <w:pStyle w:val="PL"/>
        <w:shd w:val="clear" w:color="auto" w:fill="E6E6E6"/>
      </w:pPr>
      <w:r w:rsidRPr="001662C6">
        <w:t>}</w:t>
      </w:r>
    </w:p>
    <w:p w14:paraId="030BE086" w14:textId="77777777" w:rsidR="009D5726" w:rsidRPr="001662C6" w:rsidRDefault="009D5726" w:rsidP="009D5726">
      <w:pPr>
        <w:pStyle w:val="PL"/>
        <w:shd w:val="clear" w:color="auto" w:fill="E6E6E6"/>
      </w:pPr>
    </w:p>
    <w:p w14:paraId="79B123F5" w14:textId="77777777" w:rsidR="009D5726" w:rsidRPr="001662C6" w:rsidRDefault="009D5726" w:rsidP="009D5726">
      <w:pPr>
        <w:pStyle w:val="PL"/>
        <w:shd w:val="clear" w:color="auto" w:fill="E6E6E6"/>
      </w:pPr>
      <w:r w:rsidRPr="001662C6">
        <w:t>MIMO-UE-ParametersPerTM-v1470 ::=</w:t>
      </w:r>
      <w:r w:rsidRPr="001662C6">
        <w:tab/>
      </w:r>
      <w:r w:rsidRPr="001662C6">
        <w:tab/>
        <w:t>SEQUENCE {</w:t>
      </w:r>
    </w:p>
    <w:p w14:paraId="1BBD5F73" w14:textId="77777777" w:rsidR="009D5726" w:rsidRPr="001662C6" w:rsidRDefault="009D5726" w:rsidP="009D5726">
      <w:pPr>
        <w:pStyle w:val="PL"/>
        <w:shd w:val="clear" w:color="auto" w:fill="E6E6E6"/>
      </w:pPr>
      <w:r w:rsidRPr="001662C6">
        <w:tab/>
        <w:t>csi-ReportingAdvancedMaxPorts-r14</w:t>
      </w:r>
      <w:r w:rsidRPr="001662C6">
        <w:tab/>
      </w:r>
      <w:r w:rsidRPr="001662C6">
        <w:tab/>
        <w:t>ENUMERATED {n8, n12, n16, n20, n24, n28}</w:t>
      </w:r>
      <w:r w:rsidRPr="001662C6">
        <w:tab/>
        <w:t>OPTIONAL</w:t>
      </w:r>
    </w:p>
    <w:p w14:paraId="4B03897B" w14:textId="77777777" w:rsidR="009D5726" w:rsidRPr="001662C6" w:rsidRDefault="009D5726" w:rsidP="009D5726">
      <w:pPr>
        <w:pStyle w:val="PL"/>
        <w:shd w:val="clear" w:color="auto" w:fill="E6E6E6"/>
      </w:pPr>
      <w:r w:rsidRPr="001662C6">
        <w:t>}</w:t>
      </w:r>
    </w:p>
    <w:p w14:paraId="61BE1131" w14:textId="77777777" w:rsidR="009D5726" w:rsidRPr="001662C6" w:rsidRDefault="009D5726" w:rsidP="009D5726">
      <w:pPr>
        <w:pStyle w:val="PL"/>
        <w:shd w:val="clear" w:color="auto" w:fill="E6E6E6"/>
      </w:pPr>
    </w:p>
    <w:p w14:paraId="53A67904" w14:textId="77777777" w:rsidR="009D5726" w:rsidRPr="001662C6" w:rsidRDefault="009D5726" w:rsidP="009D5726">
      <w:pPr>
        <w:pStyle w:val="PL"/>
        <w:shd w:val="clear" w:color="auto" w:fill="E6E6E6"/>
      </w:pPr>
      <w:r w:rsidRPr="001662C6">
        <w:t>MIMO-CA-ParametersPerBoBC-r13 ::=</w:t>
      </w:r>
      <w:r w:rsidRPr="001662C6">
        <w:tab/>
      </w:r>
      <w:r w:rsidRPr="001662C6">
        <w:tab/>
        <w:t>SEQUENCE {</w:t>
      </w:r>
    </w:p>
    <w:p w14:paraId="347D5DBA" w14:textId="77777777" w:rsidR="009D5726" w:rsidRPr="001662C6" w:rsidRDefault="009D5726" w:rsidP="009D5726">
      <w:pPr>
        <w:pStyle w:val="PL"/>
        <w:shd w:val="clear" w:color="auto" w:fill="E6E6E6"/>
      </w:pPr>
      <w:r w:rsidRPr="001662C6">
        <w:tab/>
        <w:t>parametersTM9-r13</w:t>
      </w:r>
      <w:r w:rsidRPr="001662C6">
        <w:tab/>
      </w:r>
      <w:r w:rsidRPr="001662C6">
        <w:tab/>
      </w:r>
      <w:r w:rsidRPr="001662C6">
        <w:tab/>
      </w:r>
      <w:r w:rsidRPr="001662C6">
        <w:tab/>
      </w:r>
      <w:r w:rsidRPr="001662C6">
        <w:tab/>
      </w:r>
      <w:r w:rsidRPr="001662C6">
        <w:tab/>
        <w:t>MIMO-CA-ParametersPerBoBCPerTM-r13</w:t>
      </w:r>
      <w:r w:rsidRPr="001662C6">
        <w:tab/>
      </w:r>
      <w:r w:rsidRPr="001662C6">
        <w:tab/>
        <w:t>OPTIONAL,</w:t>
      </w:r>
    </w:p>
    <w:p w14:paraId="48818927" w14:textId="77777777" w:rsidR="009D5726" w:rsidRPr="001662C6" w:rsidRDefault="009D5726" w:rsidP="009D5726">
      <w:pPr>
        <w:pStyle w:val="PL"/>
        <w:shd w:val="clear" w:color="auto" w:fill="E6E6E6"/>
      </w:pPr>
      <w:r w:rsidRPr="001662C6">
        <w:tab/>
        <w:t>parametersTM10-r13</w:t>
      </w:r>
      <w:r w:rsidRPr="001662C6">
        <w:tab/>
      </w:r>
      <w:r w:rsidRPr="001662C6">
        <w:tab/>
      </w:r>
      <w:r w:rsidRPr="001662C6">
        <w:tab/>
      </w:r>
      <w:r w:rsidRPr="001662C6">
        <w:tab/>
      </w:r>
      <w:r w:rsidRPr="001662C6">
        <w:tab/>
      </w:r>
      <w:r w:rsidRPr="001662C6">
        <w:tab/>
        <w:t>MIMO-CA-ParametersPerBoBCPerTM-r13</w:t>
      </w:r>
      <w:r w:rsidRPr="001662C6">
        <w:tab/>
      </w:r>
      <w:r w:rsidRPr="001662C6">
        <w:tab/>
        <w:t>OPTIONAL</w:t>
      </w:r>
    </w:p>
    <w:p w14:paraId="2C777C2E" w14:textId="77777777" w:rsidR="009D5726" w:rsidRPr="001662C6" w:rsidRDefault="009D5726" w:rsidP="009D5726">
      <w:pPr>
        <w:pStyle w:val="PL"/>
        <w:shd w:val="clear" w:color="auto" w:fill="E6E6E6"/>
      </w:pPr>
      <w:r w:rsidRPr="001662C6">
        <w:t>}</w:t>
      </w:r>
    </w:p>
    <w:p w14:paraId="7EE3B079" w14:textId="77777777" w:rsidR="009D5726" w:rsidRPr="001662C6" w:rsidRDefault="009D5726" w:rsidP="009D5726">
      <w:pPr>
        <w:pStyle w:val="PL"/>
        <w:shd w:val="clear" w:color="auto" w:fill="E6E6E6"/>
      </w:pPr>
    </w:p>
    <w:p w14:paraId="7FF601E5" w14:textId="77777777" w:rsidR="009D5726" w:rsidRPr="001662C6" w:rsidRDefault="009D5726" w:rsidP="009D5726">
      <w:pPr>
        <w:pStyle w:val="PL"/>
        <w:shd w:val="clear" w:color="auto" w:fill="E6E6E6"/>
      </w:pPr>
      <w:r w:rsidRPr="001662C6">
        <w:t>MIMO-CA-ParametersPerBoBC-r15 ::=</w:t>
      </w:r>
      <w:r w:rsidRPr="001662C6">
        <w:tab/>
      </w:r>
      <w:r w:rsidRPr="001662C6">
        <w:tab/>
        <w:t>SEQUENCE {</w:t>
      </w:r>
    </w:p>
    <w:p w14:paraId="1BB3BCC8" w14:textId="77777777" w:rsidR="009D5726" w:rsidRPr="001662C6" w:rsidRDefault="009D5726" w:rsidP="009D5726">
      <w:pPr>
        <w:pStyle w:val="PL"/>
        <w:shd w:val="clear" w:color="auto" w:fill="E6E6E6"/>
      </w:pPr>
      <w:r w:rsidRPr="001662C6">
        <w:tab/>
        <w:t>parametersTM9-r15</w:t>
      </w:r>
      <w:r w:rsidRPr="001662C6">
        <w:tab/>
      </w:r>
      <w:r w:rsidRPr="001662C6">
        <w:tab/>
      </w:r>
      <w:r w:rsidRPr="001662C6">
        <w:tab/>
      </w:r>
      <w:r w:rsidRPr="001662C6">
        <w:tab/>
      </w:r>
      <w:r w:rsidRPr="001662C6">
        <w:tab/>
      </w:r>
      <w:r w:rsidRPr="001662C6">
        <w:tab/>
        <w:t>MIMO-CA-ParametersPerBoBCPerTM-r15</w:t>
      </w:r>
      <w:r w:rsidRPr="001662C6">
        <w:tab/>
        <w:t>OPTIONAL,</w:t>
      </w:r>
    </w:p>
    <w:p w14:paraId="595E119B" w14:textId="77777777" w:rsidR="009D5726" w:rsidRPr="001662C6" w:rsidRDefault="009D5726" w:rsidP="009D5726">
      <w:pPr>
        <w:pStyle w:val="PL"/>
        <w:shd w:val="clear" w:color="auto" w:fill="E6E6E6"/>
      </w:pPr>
      <w:r w:rsidRPr="001662C6">
        <w:tab/>
        <w:t>parametersTM10-r15</w:t>
      </w:r>
      <w:r w:rsidRPr="001662C6">
        <w:tab/>
      </w:r>
      <w:r w:rsidRPr="001662C6">
        <w:tab/>
      </w:r>
      <w:r w:rsidRPr="001662C6">
        <w:tab/>
      </w:r>
      <w:r w:rsidRPr="001662C6">
        <w:tab/>
      </w:r>
      <w:r w:rsidRPr="001662C6">
        <w:tab/>
      </w:r>
      <w:r w:rsidRPr="001662C6">
        <w:tab/>
        <w:t>MIMO-CA-ParametersPerBoBCPerTM-r15</w:t>
      </w:r>
      <w:r w:rsidRPr="001662C6">
        <w:tab/>
        <w:t>OPTIONAL</w:t>
      </w:r>
    </w:p>
    <w:p w14:paraId="08D6560E" w14:textId="77777777" w:rsidR="009D5726" w:rsidRPr="001662C6" w:rsidRDefault="009D5726" w:rsidP="009D5726">
      <w:pPr>
        <w:pStyle w:val="PL"/>
        <w:shd w:val="clear" w:color="auto" w:fill="E6E6E6"/>
      </w:pPr>
      <w:r w:rsidRPr="001662C6">
        <w:t>}</w:t>
      </w:r>
    </w:p>
    <w:p w14:paraId="21B01C66" w14:textId="77777777" w:rsidR="009D5726" w:rsidRPr="001662C6" w:rsidRDefault="009D5726" w:rsidP="009D5726">
      <w:pPr>
        <w:pStyle w:val="PL"/>
        <w:shd w:val="clear" w:color="auto" w:fill="E6E6E6"/>
      </w:pPr>
    </w:p>
    <w:p w14:paraId="7C3E2934" w14:textId="77777777" w:rsidR="009D5726" w:rsidRPr="001662C6" w:rsidRDefault="009D5726" w:rsidP="009D5726">
      <w:pPr>
        <w:pStyle w:val="PL"/>
        <w:shd w:val="clear" w:color="auto" w:fill="E6E6E6"/>
      </w:pPr>
      <w:r w:rsidRPr="001662C6">
        <w:t>MIMO-CA-ParametersPerBoBC-v1430 ::=</w:t>
      </w:r>
      <w:r w:rsidRPr="001662C6">
        <w:tab/>
      </w:r>
      <w:r w:rsidRPr="001662C6">
        <w:tab/>
        <w:t>SEQUENCE {</w:t>
      </w:r>
    </w:p>
    <w:p w14:paraId="77BF99E9" w14:textId="77777777" w:rsidR="009D5726" w:rsidRPr="001662C6" w:rsidRDefault="009D5726" w:rsidP="009D5726">
      <w:pPr>
        <w:pStyle w:val="PL"/>
        <w:shd w:val="clear" w:color="auto" w:fill="E6E6E6"/>
      </w:pPr>
      <w:r w:rsidRPr="001662C6">
        <w:tab/>
        <w:t>parametersTM9-v1430</w:t>
      </w:r>
      <w:r w:rsidRPr="001662C6">
        <w:tab/>
      </w:r>
      <w:r w:rsidRPr="001662C6">
        <w:tab/>
      </w:r>
      <w:r w:rsidRPr="001662C6">
        <w:tab/>
      </w:r>
      <w:r w:rsidRPr="001662C6">
        <w:tab/>
      </w:r>
      <w:r w:rsidRPr="001662C6">
        <w:tab/>
      </w:r>
      <w:r w:rsidRPr="001662C6">
        <w:tab/>
        <w:t>MIMO-CA-ParametersPerBoBCPerTM-v1430</w:t>
      </w:r>
      <w:r w:rsidRPr="001662C6">
        <w:tab/>
        <w:t>OPTIONAL,</w:t>
      </w:r>
    </w:p>
    <w:p w14:paraId="0C8080C0" w14:textId="77777777" w:rsidR="009D5726" w:rsidRPr="001662C6" w:rsidRDefault="009D5726" w:rsidP="009D5726">
      <w:pPr>
        <w:pStyle w:val="PL"/>
        <w:shd w:val="clear" w:color="auto" w:fill="E6E6E6"/>
      </w:pPr>
      <w:r w:rsidRPr="001662C6">
        <w:tab/>
        <w:t>parametersTM10-v1430</w:t>
      </w:r>
      <w:r w:rsidRPr="001662C6">
        <w:tab/>
      </w:r>
      <w:r w:rsidRPr="001662C6">
        <w:tab/>
      </w:r>
      <w:r w:rsidRPr="001662C6">
        <w:tab/>
      </w:r>
      <w:r w:rsidRPr="001662C6">
        <w:tab/>
      </w:r>
      <w:r w:rsidRPr="001662C6">
        <w:tab/>
        <w:t>MIMO-CA-ParametersPerBoBCPerTM-v1430</w:t>
      </w:r>
      <w:r w:rsidRPr="001662C6">
        <w:tab/>
        <w:t>OPTIONAL</w:t>
      </w:r>
    </w:p>
    <w:p w14:paraId="38D7F807" w14:textId="77777777" w:rsidR="009D5726" w:rsidRPr="001662C6" w:rsidRDefault="009D5726" w:rsidP="009D5726">
      <w:pPr>
        <w:pStyle w:val="PL"/>
        <w:shd w:val="clear" w:color="auto" w:fill="E6E6E6"/>
      </w:pPr>
      <w:r w:rsidRPr="001662C6">
        <w:t>}</w:t>
      </w:r>
    </w:p>
    <w:p w14:paraId="5052F9D0" w14:textId="77777777" w:rsidR="009D5726" w:rsidRPr="001662C6" w:rsidRDefault="009D5726" w:rsidP="009D5726">
      <w:pPr>
        <w:pStyle w:val="PL"/>
        <w:shd w:val="clear" w:color="auto" w:fill="E6E6E6"/>
      </w:pPr>
    </w:p>
    <w:p w14:paraId="1A466F2A" w14:textId="77777777" w:rsidR="009D5726" w:rsidRPr="001662C6" w:rsidRDefault="009D5726" w:rsidP="009D5726">
      <w:pPr>
        <w:pStyle w:val="PL"/>
        <w:shd w:val="clear" w:color="auto" w:fill="E6E6E6"/>
      </w:pPr>
      <w:r w:rsidRPr="001662C6">
        <w:t>MIMO-CA-ParametersPerBoBC-v1470 ::=</w:t>
      </w:r>
      <w:r w:rsidRPr="001662C6">
        <w:tab/>
      </w:r>
      <w:r w:rsidRPr="001662C6">
        <w:tab/>
        <w:t>SEQUENCE {</w:t>
      </w:r>
    </w:p>
    <w:p w14:paraId="1B23667E" w14:textId="77777777" w:rsidR="009D5726" w:rsidRPr="001662C6" w:rsidRDefault="009D5726" w:rsidP="009D5726">
      <w:pPr>
        <w:pStyle w:val="PL"/>
        <w:shd w:val="clear" w:color="auto" w:fill="E6E6E6"/>
      </w:pPr>
      <w:r w:rsidRPr="001662C6">
        <w:tab/>
        <w:t>parametersTM9-v1470</w:t>
      </w:r>
      <w:r w:rsidRPr="001662C6">
        <w:tab/>
      </w:r>
      <w:r w:rsidRPr="001662C6">
        <w:tab/>
      </w:r>
      <w:r w:rsidRPr="001662C6">
        <w:tab/>
      </w:r>
      <w:r w:rsidRPr="001662C6">
        <w:tab/>
      </w:r>
      <w:r w:rsidRPr="001662C6">
        <w:tab/>
      </w:r>
      <w:r w:rsidRPr="001662C6">
        <w:tab/>
        <w:t>MIMO-CA-ParametersPerBoBCPerTM-v1470,</w:t>
      </w:r>
    </w:p>
    <w:p w14:paraId="381FA725" w14:textId="77777777" w:rsidR="009D5726" w:rsidRPr="001662C6" w:rsidRDefault="009D5726" w:rsidP="009D5726">
      <w:pPr>
        <w:pStyle w:val="PL"/>
        <w:shd w:val="clear" w:color="auto" w:fill="E6E6E6"/>
      </w:pPr>
      <w:r w:rsidRPr="001662C6">
        <w:tab/>
        <w:t>parametersTM10-v1470</w:t>
      </w:r>
      <w:r w:rsidRPr="001662C6">
        <w:tab/>
      </w:r>
      <w:r w:rsidRPr="001662C6">
        <w:tab/>
      </w:r>
      <w:r w:rsidRPr="001662C6">
        <w:tab/>
      </w:r>
      <w:r w:rsidRPr="001662C6">
        <w:tab/>
      </w:r>
      <w:r w:rsidRPr="001662C6">
        <w:tab/>
      </w:r>
      <w:r w:rsidRPr="001662C6">
        <w:tab/>
        <w:t>MIMO-CA-ParametersPerBoBCPerTM-v1470</w:t>
      </w:r>
    </w:p>
    <w:p w14:paraId="315C1933" w14:textId="77777777" w:rsidR="009D5726" w:rsidRPr="001662C6" w:rsidRDefault="009D5726" w:rsidP="009D5726">
      <w:pPr>
        <w:pStyle w:val="PL"/>
        <w:shd w:val="clear" w:color="auto" w:fill="E6E6E6"/>
      </w:pPr>
      <w:r w:rsidRPr="001662C6">
        <w:t>}</w:t>
      </w:r>
    </w:p>
    <w:p w14:paraId="353F7C70" w14:textId="77777777" w:rsidR="009D5726" w:rsidRPr="001662C6" w:rsidRDefault="009D5726" w:rsidP="009D5726">
      <w:pPr>
        <w:pStyle w:val="PL"/>
        <w:shd w:val="clear" w:color="auto" w:fill="E6E6E6"/>
      </w:pPr>
    </w:p>
    <w:p w14:paraId="5F95B664" w14:textId="77777777" w:rsidR="009D5726" w:rsidRPr="001662C6" w:rsidRDefault="009D5726" w:rsidP="009D5726">
      <w:pPr>
        <w:pStyle w:val="PL"/>
        <w:shd w:val="clear" w:color="auto" w:fill="E6E6E6"/>
      </w:pPr>
      <w:r w:rsidRPr="001662C6">
        <w:t>MIMO-CA-ParametersPerBoBCPerTM-r13 ::=</w:t>
      </w:r>
      <w:r w:rsidRPr="001662C6">
        <w:tab/>
        <w:t>SEQUENCE {</w:t>
      </w:r>
    </w:p>
    <w:p w14:paraId="0D831524" w14:textId="77777777" w:rsidR="009D5726" w:rsidRPr="001662C6" w:rsidRDefault="009D5726" w:rsidP="009D5726">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78CEAE63" w14:textId="77777777" w:rsidR="009D5726" w:rsidRPr="001662C6" w:rsidRDefault="009D5726" w:rsidP="009D5726">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MIMO-BeamformedCapabilityList-r13</w:t>
      </w:r>
      <w:r w:rsidRPr="001662C6">
        <w:tab/>
        <w:t>OPTIONAL,</w:t>
      </w:r>
    </w:p>
    <w:p w14:paraId="2C050187" w14:textId="77777777" w:rsidR="009D5726" w:rsidRPr="001662C6" w:rsidRDefault="009D5726" w:rsidP="009D5726">
      <w:pPr>
        <w:pStyle w:val="PL"/>
        <w:shd w:val="clear" w:color="auto" w:fill="E6E6E6"/>
      </w:pPr>
      <w:r w:rsidRPr="001662C6">
        <w:tab/>
        <w:t>dmrs-Enhancements-r13</w:t>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571871BB" w14:textId="77777777" w:rsidR="009D5726" w:rsidRPr="001662C6" w:rsidRDefault="009D5726" w:rsidP="009D5726">
      <w:pPr>
        <w:pStyle w:val="PL"/>
        <w:shd w:val="clear" w:color="auto" w:fill="E6E6E6"/>
      </w:pPr>
      <w:r w:rsidRPr="001662C6">
        <w:t>}</w:t>
      </w:r>
    </w:p>
    <w:p w14:paraId="5FCFFD08" w14:textId="77777777" w:rsidR="009D5726" w:rsidRPr="001662C6" w:rsidRDefault="009D5726" w:rsidP="009D5726">
      <w:pPr>
        <w:pStyle w:val="PL"/>
        <w:shd w:val="clear" w:color="auto" w:fill="E6E6E6"/>
      </w:pPr>
    </w:p>
    <w:p w14:paraId="492AFD8A" w14:textId="77777777" w:rsidR="009D5726" w:rsidRPr="001662C6" w:rsidRDefault="009D5726" w:rsidP="009D5726">
      <w:pPr>
        <w:pStyle w:val="PL"/>
        <w:shd w:val="clear" w:color="auto" w:fill="E6E6E6"/>
      </w:pPr>
      <w:r w:rsidRPr="001662C6">
        <w:t>MIMO-CA-ParametersPerBoBCPerTM-v1430 ::=</w:t>
      </w:r>
      <w:r w:rsidRPr="001662C6">
        <w:tab/>
        <w:t>SEQUENCE {</w:t>
      </w:r>
    </w:p>
    <w:p w14:paraId="114D649D" w14:textId="77777777" w:rsidR="009D5726" w:rsidRPr="001662C6" w:rsidRDefault="009D5726" w:rsidP="009D5726">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61198777" w14:textId="77777777" w:rsidR="009D5726" w:rsidRPr="001662C6" w:rsidRDefault="009D5726" w:rsidP="009D5726">
      <w:pPr>
        <w:pStyle w:val="PL"/>
        <w:shd w:val="clear" w:color="auto" w:fill="E6E6E6"/>
      </w:pPr>
      <w:r w:rsidRPr="001662C6">
        <w:tab/>
        <w:t>csi-ReportingAdvanced-r14</w:t>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2B6ED56B" w14:textId="77777777" w:rsidR="009D5726" w:rsidRPr="001662C6" w:rsidRDefault="009D5726" w:rsidP="009D5726">
      <w:pPr>
        <w:pStyle w:val="PL"/>
        <w:shd w:val="clear" w:color="auto" w:fill="E6E6E6"/>
      </w:pPr>
      <w:r w:rsidRPr="001662C6">
        <w:t>}</w:t>
      </w:r>
    </w:p>
    <w:p w14:paraId="55FE4702" w14:textId="77777777" w:rsidR="009D5726" w:rsidRPr="001662C6" w:rsidRDefault="009D5726" w:rsidP="009D5726">
      <w:pPr>
        <w:pStyle w:val="PL"/>
        <w:shd w:val="clear" w:color="auto" w:fill="E6E6E6"/>
      </w:pPr>
    </w:p>
    <w:p w14:paraId="16F6E91A" w14:textId="77777777" w:rsidR="009D5726" w:rsidRPr="001662C6" w:rsidRDefault="009D5726" w:rsidP="009D5726">
      <w:pPr>
        <w:pStyle w:val="PL"/>
        <w:shd w:val="clear" w:color="auto" w:fill="E6E6E6"/>
      </w:pPr>
      <w:r w:rsidRPr="001662C6">
        <w:t>MIMO-CA-ParametersPerBoBCPerTM-v1470 ::=</w:t>
      </w:r>
      <w:r w:rsidRPr="001662C6">
        <w:tab/>
        <w:t>SEQUENCE {</w:t>
      </w:r>
    </w:p>
    <w:p w14:paraId="195947F7" w14:textId="77777777" w:rsidR="009D5726" w:rsidRPr="001662C6" w:rsidRDefault="009D5726" w:rsidP="009D5726">
      <w:pPr>
        <w:pStyle w:val="PL"/>
        <w:shd w:val="clear" w:color="auto" w:fill="E6E6E6"/>
      </w:pPr>
      <w:r w:rsidRPr="001662C6">
        <w:tab/>
        <w:t>csi-ReportingAdvancedMaxPorts-r14</w:t>
      </w:r>
      <w:r w:rsidRPr="001662C6">
        <w:tab/>
      </w:r>
      <w:r w:rsidRPr="001662C6">
        <w:tab/>
        <w:t>ENUMERATED {n8, n12, n16, n20, n24, n28}</w:t>
      </w:r>
      <w:r w:rsidRPr="001662C6">
        <w:tab/>
        <w:t>OPTIONAL</w:t>
      </w:r>
    </w:p>
    <w:p w14:paraId="112A8714" w14:textId="77777777" w:rsidR="009D5726" w:rsidRPr="001662C6" w:rsidRDefault="009D5726" w:rsidP="009D5726">
      <w:pPr>
        <w:pStyle w:val="PL"/>
        <w:shd w:val="clear" w:color="auto" w:fill="E6E6E6"/>
      </w:pPr>
      <w:r w:rsidRPr="001662C6">
        <w:t>}</w:t>
      </w:r>
    </w:p>
    <w:p w14:paraId="278CD485" w14:textId="77777777" w:rsidR="009D5726" w:rsidRPr="001662C6" w:rsidRDefault="009D5726" w:rsidP="009D5726">
      <w:pPr>
        <w:pStyle w:val="PL"/>
        <w:shd w:val="clear" w:color="auto" w:fill="E6E6E6"/>
      </w:pPr>
    </w:p>
    <w:p w14:paraId="60C1CC61" w14:textId="77777777" w:rsidR="009D5726" w:rsidRPr="001662C6" w:rsidRDefault="009D5726" w:rsidP="009D5726">
      <w:pPr>
        <w:pStyle w:val="PL"/>
        <w:shd w:val="clear" w:color="auto" w:fill="E6E6E6"/>
      </w:pPr>
      <w:r w:rsidRPr="001662C6">
        <w:t>MIMO-CA-ParametersPerBoBCPerTM-r15 ::=</w:t>
      </w:r>
      <w:r w:rsidRPr="001662C6">
        <w:tab/>
        <w:t>SEQUENCE {</w:t>
      </w:r>
    </w:p>
    <w:p w14:paraId="05CA8BD2" w14:textId="77777777" w:rsidR="009D5726" w:rsidRPr="001662C6" w:rsidRDefault="009D5726" w:rsidP="009D5726">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46629DF4" w14:textId="77777777" w:rsidR="009D5726" w:rsidRPr="001662C6" w:rsidRDefault="009D5726" w:rsidP="009D5726">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MIMO-BeamformedCapabilityList-r13</w:t>
      </w:r>
      <w:r w:rsidRPr="001662C6">
        <w:tab/>
        <w:t>OPTIONAL,</w:t>
      </w:r>
    </w:p>
    <w:p w14:paraId="505268FD" w14:textId="77777777" w:rsidR="009D5726" w:rsidRPr="001662C6" w:rsidRDefault="009D5726" w:rsidP="009D5726">
      <w:pPr>
        <w:pStyle w:val="PL"/>
        <w:shd w:val="clear" w:color="auto" w:fill="E6E6E6"/>
      </w:pPr>
      <w:r w:rsidRPr="001662C6">
        <w:tab/>
        <w:t>dmrs-Enhancements-r13</w:t>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04929977" w14:textId="77777777" w:rsidR="009D5726" w:rsidRPr="001662C6" w:rsidRDefault="009D5726" w:rsidP="009D5726">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07161EC2" w14:textId="77777777" w:rsidR="009D5726" w:rsidRPr="001662C6" w:rsidRDefault="009D5726" w:rsidP="009D5726">
      <w:pPr>
        <w:pStyle w:val="PL"/>
        <w:shd w:val="clear" w:color="auto" w:fill="E6E6E6"/>
      </w:pPr>
      <w:r w:rsidRPr="001662C6">
        <w:tab/>
        <w:t>csi-ReportingAdvanced-r14</w:t>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76A6B89D" w14:textId="77777777" w:rsidR="009D5726" w:rsidRPr="001662C6" w:rsidRDefault="009D5726" w:rsidP="009D5726">
      <w:pPr>
        <w:pStyle w:val="PL"/>
        <w:shd w:val="clear" w:color="auto" w:fill="E6E6E6"/>
      </w:pPr>
      <w:r w:rsidRPr="001662C6">
        <w:t>}</w:t>
      </w:r>
    </w:p>
    <w:p w14:paraId="75054B74" w14:textId="77777777" w:rsidR="009D5726" w:rsidRPr="001662C6" w:rsidRDefault="009D5726" w:rsidP="009D5726">
      <w:pPr>
        <w:pStyle w:val="PL"/>
        <w:shd w:val="clear" w:color="auto" w:fill="E6E6E6"/>
      </w:pPr>
    </w:p>
    <w:p w14:paraId="672C9B0C" w14:textId="77777777" w:rsidR="009D5726" w:rsidRPr="001662C6" w:rsidRDefault="009D5726" w:rsidP="009D5726">
      <w:pPr>
        <w:pStyle w:val="PL"/>
        <w:shd w:val="clear" w:color="auto" w:fill="E6E6E6"/>
      </w:pPr>
      <w:r w:rsidRPr="001662C6">
        <w:t>MIMO-NonPrecodedCapabilities-r13 ::=</w:t>
      </w:r>
      <w:r w:rsidRPr="001662C6">
        <w:tab/>
        <w:t>SEQUENCE {</w:t>
      </w:r>
    </w:p>
    <w:p w14:paraId="35450994" w14:textId="77777777" w:rsidR="009D5726" w:rsidRPr="001662C6" w:rsidRDefault="009D5726" w:rsidP="009D5726">
      <w:pPr>
        <w:pStyle w:val="PL"/>
        <w:shd w:val="clear" w:color="auto" w:fill="E6E6E6"/>
      </w:pPr>
      <w:r w:rsidRPr="001662C6">
        <w:tab/>
        <w:t>config1-r13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48D5406" w14:textId="77777777" w:rsidR="009D5726" w:rsidRPr="001662C6" w:rsidRDefault="009D5726" w:rsidP="009D5726">
      <w:pPr>
        <w:pStyle w:val="PL"/>
        <w:shd w:val="clear" w:color="auto" w:fill="E6E6E6"/>
      </w:pPr>
      <w:r w:rsidRPr="001662C6">
        <w:tab/>
        <w:t>config2-r13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CDD3B2E" w14:textId="77777777" w:rsidR="009D5726" w:rsidRPr="001662C6" w:rsidRDefault="009D5726" w:rsidP="009D5726">
      <w:pPr>
        <w:pStyle w:val="PL"/>
        <w:shd w:val="clear" w:color="auto" w:fill="E6E6E6"/>
      </w:pPr>
      <w:r w:rsidRPr="001662C6">
        <w:tab/>
        <w:t>config3-r13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E3414C0" w14:textId="77777777" w:rsidR="009D5726" w:rsidRPr="001662C6" w:rsidRDefault="009D5726" w:rsidP="009D5726">
      <w:pPr>
        <w:pStyle w:val="PL"/>
        <w:shd w:val="clear" w:color="auto" w:fill="E6E6E6"/>
      </w:pPr>
      <w:r w:rsidRPr="001662C6">
        <w:tab/>
        <w:t>config4-r13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F0CD6B3" w14:textId="77777777" w:rsidR="009D5726" w:rsidRPr="001662C6" w:rsidRDefault="009D5726" w:rsidP="009D5726">
      <w:pPr>
        <w:pStyle w:val="PL"/>
        <w:shd w:val="clear" w:color="auto" w:fill="E6E6E6"/>
      </w:pPr>
      <w:r w:rsidRPr="001662C6">
        <w:t>}</w:t>
      </w:r>
    </w:p>
    <w:p w14:paraId="5A957FC5" w14:textId="77777777" w:rsidR="009D5726" w:rsidRPr="001662C6" w:rsidRDefault="009D5726" w:rsidP="009D5726">
      <w:pPr>
        <w:pStyle w:val="PL"/>
        <w:shd w:val="clear" w:color="auto" w:fill="E6E6E6"/>
      </w:pPr>
    </w:p>
    <w:p w14:paraId="34539464" w14:textId="77777777" w:rsidR="009D5726" w:rsidRPr="001662C6" w:rsidRDefault="009D5726" w:rsidP="009D5726">
      <w:pPr>
        <w:pStyle w:val="PL"/>
        <w:shd w:val="clear" w:color="auto" w:fill="E6E6E6"/>
      </w:pPr>
      <w:r w:rsidRPr="001662C6">
        <w:t>MIMO-UE-BeamformedCapabilities-r13 ::=</w:t>
      </w:r>
      <w:r w:rsidRPr="001662C6">
        <w:tab/>
      </w:r>
      <w:r w:rsidRPr="001662C6">
        <w:tab/>
        <w:t>SEQUENCE {</w:t>
      </w:r>
    </w:p>
    <w:p w14:paraId="0570826B" w14:textId="77777777" w:rsidR="009D5726" w:rsidRPr="001662C6" w:rsidRDefault="009D5726" w:rsidP="009D5726">
      <w:pPr>
        <w:pStyle w:val="PL"/>
        <w:shd w:val="clear" w:color="auto" w:fill="E6E6E6"/>
      </w:pPr>
      <w:r w:rsidRPr="001662C6">
        <w:tab/>
        <w:t>altCodebook-r13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847FE4A" w14:textId="77777777" w:rsidR="009D5726" w:rsidRPr="001662C6" w:rsidRDefault="009D5726" w:rsidP="009D5726">
      <w:pPr>
        <w:pStyle w:val="PL"/>
        <w:shd w:val="clear" w:color="auto" w:fill="E6E6E6"/>
      </w:pPr>
      <w:r w:rsidRPr="001662C6">
        <w:tab/>
        <w:t>mimo-BeamformedCapabilities-r13</w:t>
      </w:r>
      <w:r w:rsidRPr="001662C6">
        <w:tab/>
      </w:r>
      <w:r w:rsidRPr="001662C6">
        <w:tab/>
      </w:r>
      <w:r w:rsidRPr="001662C6">
        <w:tab/>
        <w:t>MIMO-BeamformedCapabilityList-r13</w:t>
      </w:r>
    </w:p>
    <w:p w14:paraId="0CF3384C" w14:textId="77777777" w:rsidR="009D5726" w:rsidRPr="001662C6" w:rsidRDefault="009D5726" w:rsidP="009D5726">
      <w:pPr>
        <w:pStyle w:val="PL"/>
        <w:shd w:val="clear" w:color="auto" w:fill="E6E6E6"/>
      </w:pPr>
      <w:r w:rsidRPr="001662C6">
        <w:t>}</w:t>
      </w:r>
    </w:p>
    <w:p w14:paraId="69C38629" w14:textId="77777777" w:rsidR="009D5726" w:rsidRPr="001662C6" w:rsidRDefault="009D5726" w:rsidP="009D5726">
      <w:pPr>
        <w:pStyle w:val="PL"/>
        <w:shd w:val="clear" w:color="auto" w:fill="E6E6E6"/>
      </w:pPr>
    </w:p>
    <w:p w14:paraId="0CFEC8D6" w14:textId="77777777" w:rsidR="009D5726" w:rsidRPr="001662C6" w:rsidRDefault="009D5726" w:rsidP="009D5726">
      <w:pPr>
        <w:pStyle w:val="PL"/>
        <w:shd w:val="clear" w:color="auto" w:fill="E6E6E6"/>
      </w:pPr>
      <w:r w:rsidRPr="001662C6">
        <w:t>MIMO-BeamformedCapabilityList-r13 ::=</w:t>
      </w:r>
      <w:r w:rsidRPr="001662C6">
        <w:tab/>
      </w:r>
      <w:r w:rsidRPr="001662C6">
        <w:tab/>
        <w:t>SEQUENCE (SIZE (1..maxCSI-Proc-r11)) OF MIMO-BeamformedCapabilities-r13</w:t>
      </w:r>
    </w:p>
    <w:p w14:paraId="256B6979" w14:textId="77777777" w:rsidR="009D5726" w:rsidRPr="001662C6" w:rsidRDefault="009D5726" w:rsidP="009D5726">
      <w:pPr>
        <w:pStyle w:val="PL"/>
        <w:shd w:val="clear" w:color="auto" w:fill="E6E6E6"/>
      </w:pPr>
    </w:p>
    <w:p w14:paraId="24BA157C" w14:textId="77777777" w:rsidR="009D5726" w:rsidRPr="001662C6" w:rsidRDefault="009D5726" w:rsidP="009D5726">
      <w:pPr>
        <w:pStyle w:val="PL"/>
        <w:shd w:val="clear" w:color="auto" w:fill="E6E6E6"/>
      </w:pPr>
      <w:r w:rsidRPr="001662C6">
        <w:t>MIMO-BeamformedCapabilities-r13 ::=</w:t>
      </w:r>
      <w:r w:rsidRPr="001662C6">
        <w:tab/>
      </w:r>
      <w:r w:rsidRPr="001662C6">
        <w:tab/>
        <w:t>SEQUENCE {</w:t>
      </w:r>
    </w:p>
    <w:p w14:paraId="11D6F750" w14:textId="77777777" w:rsidR="009D5726" w:rsidRPr="001662C6" w:rsidRDefault="009D5726" w:rsidP="009D5726">
      <w:pPr>
        <w:pStyle w:val="PL"/>
        <w:shd w:val="clear" w:color="auto" w:fill="E6E6E6"/>
      </w:pPr>
      <w:r w:rsidRPr="001662C6">
        <w:tab/>
        <w:t>k-Max-r13</w:t>
      </w:r>
      <w:r w:rsidRPr="001662C6">
        <w:tab/>
      </w:r>
      <w:r w:rsidRPr="001662C6">
        <w:tab/>
      </w:r>
      <w:r w:rsidRPr="001662C6">
        <w:tab/>
      </w:r>
      <w:r w:rsidRPr="001662C6">
        <w:tab/>
      </w:r>
      <w:r w:rsidRPr="001662C6">
        <w:tab/>
      </w:r>
      <w:r w:rsidRPr="001662C6">
        <w:tab/>
      </w:r>
      <w:r w:rsidRPr="001662C6">
        <w:tab/>
      </w:r>
      <w:r w:rsidRPr="001662C6">
        <w:tab/>
        <w:t>INTEGER (1..8),</w:t>
      </w:r>
    </w:p>
    <w:p w14:paraId="7EDA738D" w14:textId="77777777" w:rsidR="009D5726" w:rsidRPr="001662C6" w:rsidRDefault="009D5726" w:rsidP="009D5726">
      <w:pPr>
        <w:pStyle w:val="PL"/>
        <w:shd w:val="clear" w:color="auto" w:fill="E6E6E6"/>
      </w:pPr>
      <w:r w:rsidRPr="001662C6">
        <w:tab/>
        <w:t>n-MaxList-r13</w:t>
      </w:r>
      <w:r w:rsidRPr="001662C6">
        <w:tab/>
      </w:r>
      <w:r w:rsidRPr="001662C6">
        <w:tab/>
      </w:r>
      <w:r w:rsidRPr="001662C6">
        <w:tab/>
      </w:r>
      <w:r w:rsidRPr="001662C6">
        <w:tab/>
      </w:r>
      <w:r w:rsidRPr="001662C6">
        <w:tab/>
      </w:r>
      <w:r w:rsidRPr="001662C6">
        <w:tab/>
      </w:r>
      <w:r w:rsidRPr="001662C6">
        <w:tab/>
        <w:t>BIT STRING (SIZE (1..7))</w:t>
      </w:r>
      <w:r w:rsidRPr="001662C6">
        <w:tab/>
      </w:r>
      <w:r w:rsidRPr="001662C6">
        <w:tab/>
        <w:t>OPTIONAL</w:t>
      </w:r>
    </w:p>
    <w:p w14:paraId="1D8FF0F8" w14:textId="77777777" w:rsidR="009D5726" w:rsidRPr="001662C6" w:rsidRDefault="009D5726" w:rsidP="009D5726">
      <w:pPr>
        <w:pStyle w:val="PL"/>
        <w:shd w:val="clear" w:color="auto" w:fill="E6E6E6"/>
      </w:pPr>
      <w:r w:rsidRPr="001662C6">
        <w:t>}</w:t>
      </w:r>
    </w:p>
    <w:p w14:paraId="361C209A" w14:textId="77777777" w:rsidR="009D5726" w:rsidRPr="001662C6" w:rsidRDefault="009D5726" w:rsidP="009D5726">
      <w:pPr>
        <w:pStyle w:val="PL"/>
        <w:shd w:val="clear" w:color="auto" w:fill="E6E6E6"/>
      </w:pPr>
    </w:p>
    <w:p w14:paraId="701B8ADC" w14:textId="77777777" w:rsidR="009D5726" w:rsidRPr="001662C6" w:rsidRDefault="009D5726" w:rsidP="009D5726">
      <w:pPr>
        <w:pStyle w:val="PL"/>
        <w:shd w:val="clear" w:color="auto" w:fill="E6E6E6"/>
      </w:pPr>
      <w:r w:rsidRPr="001662C6">
        <w:t>MIMO-WeightedLayersCapabilities-r13 ::=</w:t>
      </w:r>
      <w:r w:rsidRPr="001662C6">
        <w:tab/>
      </w:r>
      <w:r w:rsidRPr="001662C6">
        <w:tab/>
        <w:t>SEQUENCE {</w:t>
      </w:r>
    </w:p>
    <w:p w14:paraId="6BAB0EBC" w14:textId="77777777" w:rsidR="009D5726" w:rsidRPr="001662C6" w:rsidRDefault="009D5726" w:rsidP="009D5726">
      <w:pPr>
        <w:pStyle w:val="PL"/>
        <w:shd w:val="clear" w:color="auto" w:fill="E6E6E6"/>
      </w:pPr>
      <w:r w:rsidRPr="001662C6">
        <w:tab/>
        <w:t>relWeightTwoLayers-r13</w:t>
      </w:r>
      <w:r w:rsidRPr="001662C6">
        <w:tab/>
        <w:t>ENUMERATED {v1, v1dot25, v1dot5, v1dot75, v2, v2dot5, v3, v4},</w:t>
      </w:r>
    </w:p>
    <w:p w14:paraId="1C612308" w14:textId="77777777" w:rsidR="009D5726" w:rsidRPr="001662C6" w:rsidRDefault="009D5726" w:rsidP="009D5726">
      <w:pPr>
        <w:pStyle w:val="PL"/>
        <w:shd w:val="clear" w:color="auto" w:fill="E6E6E6"/>
      </w:pPr>
      <w:r w:rsidRPr="001662C6">
        <w:tab/>
        <w:t>relWeightFourLayers-r13</w:t>
      </w:r>
      <w:r w:rsidRPr="001662C6">
        <w:tab/>
        <w:t>ENUMERATED {v1, v1dot25, v1dot5, v1dot75, v2, v2dot5, v3, v4}</w:t>
      </w:r>
      <w:r w:rsidRPr="001662C6">
        <w:tab/>
        <w:t>OPTIONAL,</w:t>
      </w:r>
    </w:p>
    <w:p w14:paraId="5589B090" w14:textId="77777777" w:rsidR="009D5726" w:rsidRPr="001662C6" w:rsidRDefault="009D5726" w:rsidP="009D5726">
      <w:pPr>
        <w:pStyle w:val="PL"/>
        <w:shd w:val="clear" w:color="auto" w:fill="E6E6E6"/>
      </w:pPr>
      <w:r w:rsidRPr="001662C6">
        <w:tab/>
        <w:t>relWeightEightLayers-r13</w:t>
      </w:r>
      <w:r w:rsidRPr="001662C6">
        <w:tab/>
        <w:t>ENUMERATED {v1, v1dot25, v1dot5, v1dot75, v2, v2dot5, v3, v4}</w:t>
      </w:r>
      <w:r w:rsidRPr="001662C6">
        <w:tab/>
        <w:t>OPTIONAL,</w:t>
      </w:r>
    </w:p>
    <w:p w14:paraId="1E47692B" w14:textId="77777777" w:rsidR="009D5726" w:rsidRPr="001662C6" w:rsidRDefault="009D5726" w:rsidP="009D5726">
      <w:pPr>
        <w:pStyle w:val="PL"/>
        <w:shd w:val="clear" w:color="auto" w:fill="E6E6E6"/>
      </w:pPr>
      <w:r w:rsidRPr="001662C6">
        <w:tab/>
        <w:t>totalWeightedLayers-r13</w:t>
      </w:r>
      <w:r w:rsidRPr="001662C6">
        <w:tab/>
        <w:t>INTEGER (2..128)</w:t>
      </w:r>
    </w:p>
    <w:p w14:paraId="349A5CD4" w14:textId="77777777" w:rsidR="009D5726" w:rsidRPr="001662C6" w:rsidRDefault="009D5726" w:rsidP="009D5726">
      <w:pPr>
        <w:pStyle w:val="PL"/>
        <w:shd w:val="clear" w:color="auto" w:fill="E6E6E6"/>
      </w:pPr>
      <w:r w:rsidRPr="001662C6">
        <w:t>}</w:t>
      </w:r>
    </w:p>
    <w:p w14:paraId="20E8126D" w14:textId="77777777" w:rsidR="009D5726" w:rsidRPr="001662C6" w:rsidRDefault="009D5726" w:rsidP="009D5726">
      <w:pPr>
        <w:pStyle w:val="PL"/>
        <w:shd w:val="clear" w:color="auto" w:fill="E6E6E6"/>
      </w:pPr>
    </w:p>
    <w:p w14:paraId="0217982C" w14:textId="77777777" w:rsidR="009D5726" w:rsidRPr="001662C6" w:rsidRDefault="009D5726" w:rsidP="009D5726">
      <w:pPr>
        <w:pStyle w:val="PL"/>
        <w:shd w:val="clear" w:color="auto" w:fill="E6E6E6"/>
      </w:pPr>
      <w:r w:rsidRPr="001662C6">
        <w:t>NonContiguousUL-RA-WithinCC-List-r10 ::= SEQUENCE (SIZE (1..maxBands)) OF NonContiguousUL-RA-WithinCC-r10</w:t>
      </w:r>
    </w:p>
    <w:p w14:paraId="5E3588C7" w14:textId="77777777" w:rsidR="009D5726" w:rsidRPr="001662C6" w:rsidRDefault="009D5726" w:rsidP="009D5726">
      <w:pPr>
        <w:pStyle w:val="PL"/>
        <w:shd w:val="clear" w:color="auto" w:fill="E6E6E6"/>
      </w:pPr>
    </w:p>
    <w:p w14:paraId="46CD2E5C" w14:textId="77777777" w:rsidR="009D5726" w:rsidRPr="001662C6" w:rsidRDefault="009D5726" w:rsidP="009D5726">
      <w:pPr>
        <w:pStyle w:val="PL"/>
        <w:shd w:val="clear" w:color="auto" w:fill="E6E6E6"/>
      </w:pPr>
      <w:r w:rsidRPr="001662C6">
        <w:t>NonContiguousUL-RA-WithinCC-r10 ::=</w:t>
      </w:r>
      <w:r w:rsidRPr="001662C6">
        <w:tab/>
      </w:r>
      <w:r w:rsidRPr="001662C6">
        <w:tab/>
        <w:t>SEQUENCE {</w:t>
      </w:r>
    </w:p>
    <w:p w14:paraId="487857C3" w14:textId="77777777" w:rsidR="009D5726" w:rsidRPr="001662C6" w:rsidRDefault="009D5726" w:rsidP="009D5726">
      <w:pPr>
        <w:pStyle w:val="PL"/>
        <w:shd w:val="clear" w:color="auto" w:fill="E6E6E6"/>
      </w:pPr>
      <w:r w:rsidRPr="001662C6">
        <w:tab/>
        <w:t>nonContiguousUL-RA-WithinCC-Info-r10</w:t>
      </w:r>
      <w:r w:rsidRPr="001662C6">
        <w:tab/>
        <w:t>ENUMERATED {supported}</w:t>
      </w:r>
      <w:r w:rsidRPr="001662C6">
        <w:tab/>
      </w:r>
      <w:r w:rsidRPr="001662C6">
        <w:tab/>
      </w:r>
      <w:r w:rsidRPr="001662C6">
        <w:tab/>
      </w:r>
      <w:r w:rsidRPr="001662C6">
        <w:tab/>
      </w:r>
      <w:r w:rsidRPr="001662C6">
        <w:tab/>
        <w:t>OPTIONAL</w:t>
      </w:r>
    </w:p>
    <w:p w14:paraId="4BCBB399" w14:textId="77777777" w:rsidR="009D5726" w:rsidRPr="001662C6" w:rsidRDefault="009D5726" w:rsidP="009D5726">
      <w:pPr>
        <w:pStyle w:val="PL"/>
        <w:shd w:val="clear" w:color="auto" w:fill="E6E6E6"/>
      </w:pPr>
      <w:r w:rsidRPr="001662C6">
        <w:t>}</w:t>
      </w:r>
    </w:p>
    <w:p w14:paraId="60B5D3AA" w14:textId="77777777" w:rsidR="009D5726" w:rsidRPr="001662C6" w:rsidRDefault="009D5726" w:rsidP="009D5726">
      <w:pPr>
        <w:pStyle w:val="PL"/>
        <w:shd w:val="clear" w:color="auto" w:fill="E6E6E6"/>
      </w:pPr>
    </w:p>
    <w:p w14:paraId="3A860DDB" w14:textId="77777777" w:rsidR="009D5726" w:rsidRPr="001662C6" w:rsidRDefault="009D5726" w:rsidP="009D5726">
      <w:pPr>
        <w:pStyle w:val="PL"/>
        <w:shd w:val="clear" w:color="auto" w:fill="E6E6E6"/>
      </w:pPr>
      <w:r w:rsidRPr="001662C6">
        <w:t>RF-Parameters ::=</w:t>
      </w:r>
      <w:r w:rsidRPr="001662C6">
        <w:tab/>
      </w:r>
      <w:r w:rsidRPr="001662C6">
        <w:tab/>
      </w:r>
      <w:r w:rsidRPr="001662C6">
        <w:tab/>
      </w:r>
      <w:r w:rsidRPr="001662C6">
        <w:tab/>
      </w:r>
      <w:r w:rsidRPr="001662C6">
        <w:tab/>
        <w:t>SEQUENCE {</w:t>
      </w:r>
    </w:p>
    <w:p w14:paraId="43CE5004" w14:textId="77777777" w:rsidR="009D5726" w:rsidRPr="001662C6" w:rsidRDefault="009D5726" w:rsidP="009D5726">
      <w:pPr>
        <w:pStyle w:val="PL"/>
        <w:shd w:val="clear" w:color="auto" w:fill="E6E6E6"/>
      </w:pPr>
      <w:r w:rsidRPr="001662C6">
        <w:tab/>
        <w:t>supportedBandListEUTRA</w:t>
      </w:r>
      <w:r w:rsidRPr="001662C6">
        <w:tab/>
      </w:r>
      <w:r w:rsidRPr="001662C6">
        <w:tab/>
      </w:r>
      <w:r w:rsidRPr="001662C6">
        <w:tab/>
      </w:r>
      <w:r w:rsidRPr="001662C6">
        <w:tab/>
        <w:t>SupportedBandListEUTRA</w:t>
      </w:r>
    </w:p>
    <w:p w14:paraId="5CE091E7" w14:textId="77777777" w:rsidR="009D5726" w:rsidRPr="001662C6" w:rsidRDefault="009D5726" w:rsidP="009D5726">
      <w:pPr>
        <w:pStyle w:val="PL"/>
        <w:shd w:val="clear" w:color="auto" w:fill="E6E6E6"/>
      </w:pPr>
      <w:r w:rsidRPr="001662C6">
        <w:t>}</w:t>
      </w:r>
    </w:p>
    <w:p w14:paraId="2E4A2CB3" w14:textId="77777777" w:rsidR="009D5726" w:rsidRPr="001662C6" w:rsidRDefault="009D5726" w:rsidP="009D5726">
      <w:pPr>
        <w:pStyle w:val="PL"/>
        <w:shd w:val="clear" w:color="auto" w:fill="E6E6E6"/>
      </w:pPr>
    </w:p>
    <w:p w14:paraId="6EA1AA70" w14:textId="77777777" w:rsidR="009D5726" w:rsidRPr="001662C6" w:rsidRDefault="009D5726" w:rsidP="009D5726">
      <w:pPr>
        <w:pStyle w:val="PL"/>
        <w:shd w:val="clear" w:color="auto" w:fill="E6E6E6"/>
      </w:pPr>
      <w:r w:rsidRPr="001662C6">
        <w:t>RF-Parameters-v9e0 ::=</w:t>
      </w:r>
      <w:r w:rsidRPr="001662C6">
        <w:tab/>
      </w:r>
      <w:r w:rsidRPr="001662C6">
        <w:tab/>
      </w:r>
      <w:r w:rsidRPr="001662C6">
        <w:tab/>
      </w:r>
      <w:r w:rsidRPr="001662C6">
        <w:tab/>
      </w:r>
      <w:r w:rsidRPr="001662C6">
        <w:tab/>
        <w:t>SEQUENCE {</w:t>
      </w:r>
    </w:p>
    <w:p w14:paraId="4B147B9B" w14:textId="77777777" w:rsidR="009D5726" w:rsidRPr="001662C6" w:rsidRDefault="009D5726" w:rsidP="009D5726">
      <w:pPr>
        <w:pStyle w:val="PL"/>
        <w:shd w:val="clear" w:color="auto" w:fill="E6E6E6"/>
      </w:pPr>
      <w:r w:rsidRPr="001662C6">
        <w:tab/>
        <w:t>supportedBandListEUTRA-v9e0</w:t>
      </w:r>
      <w:r w:rsidRPr="001662C6">
        <w:tab/>
      </w:r>
      <w:r w:rsidRPr="001662C6">
        <w:tab/>
      </w:r>
      <w:r w:rsidRPr="001662C6">
        <w:tab/>
      </w:r>
      <w:r w:rsidRPr="001662C6">
        <w:tab/>
        <w:t>SupportedBandListEUTRA-v9e0</w:t>
      </w:r>
      <w:r w:rsidRPr="001662C6">
        <w:tab/>
      </w:r>
      <w:r w:rsidRPr="001662C6">
        <w:tab/>
      </w:r>
      <w:r w:rsidRPr="001662C6">
        <w:tab/>
      </w:r>
      <w:r w:rsidRPr="001662C6">
        <w:tab/>
        <w:t>OPTIONAL</w:t>
      </w:r>
    </w:p>
    <w:p w14:paraId="6BD6B8F4" w14:textId="77777777" w:rsidR="009D5726" w:rsidRPr="001662C6" w:rsidRDefault="009D5726" w:rsidP="009D5726">
      <w:pPr>
        <w:pStyle w:val="PL"/>
        <w:shd w:val="clear" w:color="auto" w:fill="E6E6E6"/>
      </w:pPr>
      <w:r w:rsidRPr="001662C6">
        <w:t>}</w:t>
      </w:r>
    </w:p>
    <w:p w14:paraId="27826C11" w14:textId="77777777" w:rsidR="009D5726" w:rsidRPr="001662C6" w:rsidRDefault="009D5726" w:rsidP="009D5726">
      <w:pPr>
        <w:pStyle w:val="PL"/>
        <w:shd w:val="clear" w:color="auto" w:fill="E6E6E6"/>
      </w:pPr>
    </w:p>
    <w:p w14:paraId="517892BB" w14:textId="77777777" w:rsidR="009D5726" w:rsidRPr="001662C6" w:rsidRDefault="009D5726" w:rsidP="009D5726">
      <w:pPr>
        <w:pStyle w:val="PL"/>
        <w:shd w:val="clear" w:color="auto" w:fill="E6E6E6"/>
      </w:pPr>
      <w:r w:rsidRPr="001662C6">
        <w:t>RF-Parameters-v1020 ::=</w:t>
      </w:r>
      <w:r w:rsidRPr="001662C6">
        <w:tab/>
      </w:r>
      <w:r w:rsidRPr="001662C6">
        <w:tab/>
      </w:r>
      <w:r w:rsidRPr="001662C6">
        <w:tab/>
      </w:r>
      <w:r w:rsidRPr="001662C6">
        <w:tab/>
        <w:t>SEQUENCE {</w:t>
      </w:r>
    </w:p>
    <w:p w14:paraId="19A1DF83" w14:textId="77777777" w:rsidR="009D5726" w:rsidRPr="001662C6" w:rsidRDefault="009D5726" w:rsidP="009D5726">
      <w:pPr>
        <w:pStyle w:val="PL"/>
        <w:shd w:val="clear" w:color="auto" w:fill="E6E6E6"/>
      </w:pPr>
      <w:r w:rsidRPr="001662C6">
        <w:tab/>
        <w:t>supportedBandCombination-r10</w:t>
      </w:r>
      <w:r w:rsidRPr="001662C6">
        <w:tab/>
      </w:r>
      <w:r w:rsidRPr="001662C6">
        <w:tab/>
      </w:r>
      <w:r w:rsidRPr="001662C6">
        <w:tab/>
        <w:t>SupportedBandCombination-r10</w:t>
      </w:r>
    </w:p>
    <w:p w14:paraId="72085451" w14:textId="77777777" w:rsidR="009D5726" w:rsidRPr="001662C6" w:rsidRDefault="009D5726" w:rsidP="009D5726">
      <w:pPr>
        <w:pStyle w:val="PL"/>
        <w:shd w:val="clear" w:color="auto" w:fill="E6E6E6"/>
      </w:pPr>
      <w:r w:rsidRPr="001662C6">
        <w:t>}</w:t>
      </w:r>
    </w:p>
    <w:p w14:paraId="44979C50" w14:textId="77777777" w:rsidR="009D5726" w:rsidRPr="001662C6" w:rsidRDefault="009D5726" w:rsidP="009D5726">
      <w:pPr>
        <w:pStyle w:val="PL"/>
        <w:shd w:val="clear" w:color="auto" w:fill="E6E6E6"/>
      </w:pPr>
    </w:p>
    <w:p w14:paraId="075490B1" w14:textId="77777777" w:rsidR="009D5726" w:rsidRPr="001662C6" w:rsidRDefault="009D5726" w:rsidP="009D5726">
      <w:pPr>
        <w:pStyle w:val="PL"/>
        <w:shd w:val="clear" w:color="auto" w:fill="E6E6E6"/>
      </w:pPr>
      <w:r w:rsidRPr="001662C6">
        <w:t>RF-Parameters-v1060 ::=</w:t>
      </w:r>
      <w:r w:rsidRPr="001662C6">
        <w:tab/>
      </w:r>
      <w:r w:rsidRPr="001662C6">
        <w:tab/>
      </w:r>
      <w:r w:rsidRPr="001662C6">
        <w:tab/>
      </w:r>
      <w:r w:rsidRPr="001662C6">
        <w:tab/>
        <w:t>SEQUENCE {</w:t>
      </w:r>
    </w:p>
    <w:p w14:paraId="523F91CB" w14:textId="77777777" w:rsidR="009D5726" w:rsidRPr="001662C6" w:rsidRDefault="009D5726" w:rsidP="009D5726">
      <w:pPr>
        <w:pStyle w:val="PL"/>
        <w:shd w:val="clear" w:color="auto" w:fill="E6E6E6"/>
      </w:pPr>
      <w:r w:rsidRPr="001662C6">
        <w:tab/>
        <w:t>supportedBandCombinationExt-r10</w:t>
      </w:r>
      <w:r w:rsidRPr="001662C6">
        <w:tab/>
      </w:r>
      <w:r w:rsidRPr="001662C6">
        <w:tab/>
      </w:r>
      <w:r w:rsidRPr="001662C6">
        <w:tab/>
        <w:t>SupportedBandCombinationExt-r10</w:t>
      </w:r>
    </w:p>
    <w:p w14:paraId="6BC8FB20" w14:textId="77777777" w:rsidR="009D5726" w:rsidRPr="001662C6" w:rsidRDefault="009D5726" w:rsidP="009D5726">
      <w:pPr>
        <w:pStyle w:val="PL"/>
        <w:shd w:val="clear" w:color="auto" w:fill="E6E6E6"/>
      </w:pPr>
      <w:r w:rsidRPr="001662C6">
        <w:t>}</w:t>
      </w:r>
    </w:p>
    <w:p w14:paraId="1856E76C" w14:textId="77777777" w:rsidR="009D5726" w:rsidRPr="001662C6" w:rsidRDefault="009D5726" w:rsidP="009D5726">
      <w:pPr>
        <w:pStyle w:val="PL"/>
        <w:shd w:val="clear" w:color="auto" w:fill="E6E6E6"/>
      </w:pPr>
    </w:p>
    <w:p w14:paraId="58F8EA2F" w14:textId="77777777" w:rsidR="009D5726" w:rsidRPr="001662C6" w:rsidRDefault="009D5726" w:rsidP="009D5726">
      <w:pPr>
        <w:pStyle w:val="PL"/>
        <w:shd w:val="clear" w:color="auto" w:fill="E6E6E6"/>
      </w:pPr>
      <w:r w:rsidRPr="001662C6">
        <w:t>RF-Parameters-v1090 ::=</w:t>
      </w:r>
      <w:r w:rsidRPr="001662C6">
        <w:tab/>
      </w:r>
      <w:r w:rsidRPr="001662C6">
        <w:tab/>
      </w:r>
      <w:r w:rsidRPr="001662C6">
        <w:tab/>
      </w:r>
      <w:r w:rsidRPr="001662C6">
        <w:tab/>
      </w:r>
      <w:r w:rsidRPr="001662C6">
        <w:tab/>
        <w:t>SEQUENCE {</w:t>
      </w:r>
    </w:p>
    <w:p w14:paraId="603CDFA5" w14:textId="77777777" w:rsidR="009D5726" w:rsidRPr="001662C6" w:rsidRDefault="009D5726" w:rsidP="009D5726">
      <w:pPr>
        <w:pStyle w:val="PL"/>
        <w:shd w:val="clear" w:color="auto" w:fill="E6E6E6"/>
      </w:pPr>
      <w:r w:rsidRPr="001662C6">
        <w:tab/>
        <w:t>supportedBandCombination-v1090</w:t>
      </w:r>
      <w:r w:rsidRPr="001662C6">
        <w:tab/>
      </w:r>
      <w:r w:rsidRPr="001662C6">
        <w:tab/>
      </w:r>
      <w:r w:rsidRPr="001662C6">
        <w:tab/>
        <w:t>SupportedBandCombination-v1090</w:t>
      </w:r>
      <w:r w:rsidRPr="001662C6">
        <w:tab/>
      </w:r>
      <w:r w:rsidRPr="001662C6">
        <w:tab/>
      </w:r>
      <w:r w:rsidRPr="001662C6">
        <w:tab/>
        <w:t>OPTIONAL</w:t>
      </w:r>
    </w:p>
    <w:p w14:paraId="1A5C9D3A" w14:textId="77777777" w:rsidR="009D5726" w:rsidRPr="001662C6" w:rsidRDefault="009D5726" w:rsidP="009D5726">
      <w:pPr>
        <w:pStyle w:val="PL"/>
        <w:shd w:val="clear" w:color="auto" w:fill="E6E6E6"/>
      </w:pPr>
      <w:r w:rsidRPr="001662C6">
        <w:t>}</w:t>
      </w:r>
    </w:p>
    <w:p w14:paraId="6E087D34" w14:textId="77777777" w:rsidR="009D5726" w:rsidRPr="001662C6" w:rsidRDefault="009D5726" w:rsidP="009D5726">
      <w:pPr>
        <w:pStyle w:val="PL"/>
        <w:shd w:val="clear" w:color="auto" w:fill="E6E6E6"/>
      </w:pPr>
    </w:p>
    <w:p w14:paraId="56B82A80" w14:textId="77777777" w:rsidR="009D5726" w:rsidRPr="001662C6" w:rsidRDefault="009D5726" w:rsidP="009D5726">
      <w:pPr>
        <w:pStyle w:val="PL"/>
        <w:shd w:val="clear" w:color="auto" w:fill="E6E6E6"/>
      </w:pPr>
      <w:r w:rsidRPr="001662C6">
        <w:t>RF-Parameters-v10f0 ::=</w:t>
      </w:r>
      <w:r w:rsidRPr="001662C6">
        <w:tab/>
      </w:r>
      <w:r w:rsidRPr="001662C6">
        <w:tab/>
      </w:r>
      <w:r w:rsidRPr="001662C6">
        <w:tab/>
      </w:r>
      <w:r w:rsidRPr="001662C6">
        <w:tab/>
      </w:r>
      <w:r w:rsidRPr="001662C6">
        <w:tab/>
        <w:t>SEQUENCE {</w:t>
      </w:r>
    </w:p>
    <w:p w14:paraId="72435F04" w14:textId="77777777" w:rsidR="009D5726" w:rsidRPr="001662C6" w:rsidRDefault="009D5726" w:rsidP="009D5726">
      <w:pPr>
        <w:pStyle w:val="PL"/>
        <w:shd w:val="clear" w:color="auto" w:fill="E6E6E6"/>
      </w:pPr>
      <w:r w:rsidRPr="001662C6">
        <w:tab/>
        <w:t>modifiedMPR-Behavior-r10</w:t>
      </w:r>
      <w:r w:rsidRPr="001662C6">
        <w:tab/>
      </w:r>
      <w:r w:rsidRPr="001662C6">
        <w:tab/>
      </w:r>
      <w:r w:rsidRPr="001662C6">
        <w:tab/>
      </w:r>
      <w:r w:rsidRPr="001662C6">
        <w:tab/>
      </w:r>
      <w:r w:rsidRPr="001662C6">
        <w:tab/>
        <w:t>BIT STRING (SIZE (32))</w:t>
      </w:r>
      <w:r w:rsidRPr="001662C6">
        <w:tab/>
      </w:r>
      <w:r w:rsidRPr="001662C6">
        <w:tab/>
      </w:r>
      <w:r w:rsidRPr="001662C6">
        <w:tab/>
      </w:r>
      <w:r w:rsidRPr="001662C6">
        <w:tab/>
        <w:t>OPTIONAL</w:t>
      </w:r>
    </w:p>
    <w:p w14:paraId="1DA11996" w14:textId="77777777" w:rsidR="009D5726" w:rsidRPr="001662C6" w:rsidRDefault="009D5726" w:rsidP="009D5726">
      <w:pPr>
        <w:pStyle w:val="PL"/>
        <w:shd w:val="clear" w:color="auto" w:fill="E6E6E6"/>
      </w:pPr>
      <w:r w:rsidRPr="001662C6">
        <w:t>}</w:t>
      </w:r>
    </w:p>
    <w:p w14:paraId="485F5028" w14:textId="77777777" w:rsidR="009D5726" w:rsidRPr="001662C6" w:rsidRDefault="009D5726" w:rsidP="009D5726">
      <w:pPr>
        <w:pStyle w:val="PL"/>
        <w:shd w:val="clear" w:color="auto" w:fill="E6E6E6"/>
      </w:pPr>
    </w:p>
    <w:p w14:paraId="0B92DF02" w14:textId="77777777" w:rsidR="009D5726" w:rsidRPr="001662C6" w:rsidRDefault="009D5726" w:rsidP="009D5726">
      <w:pPr>
        <w:pStyle w:val="PL"/>
        <w:shd w:val="clear" w:color="auto" w:fill="E6E6E6"/>
      </w:pPr>
      <w:r w:rsidRPr="001662C6">
        <w:t>RF-Parameters-v10i0 ::=</w:t>
      </w:r>
      <w:r w:rsidRPr="001662C6">
        <w:tab/>
      </w:r>
      <w:r w:rsidRPr="001662C6">
        <w:tab/>
      </w:r>
      <w:r w:rsidRPr="001662C6">
        <w:tab/>
      </w:r>
      <w:r w:rsidRPr="001662C6">
        <w:tab/>
      </w:r>
      <w:r w:rsidRPr="001662C6">
        <w:tab/>
        <w:t>SEQUENCE {</w:t>
      </w:r>
    </w:p>
    <w:p w14:paraId="1C82065A" w14:textId="77777777" w:rsidR="009D5726" w:rsidRPr="001662C6" w:rsidRDefault="009D5726" w:rsidP="009D5726">
      <w:pPr>
        <w:pStyle w:val="PL"/>
        <w:shd w:val="clear" w:color="auto" w:fill="E6E6E6"/>
      </w:pPr>
      <w:r w:rsidRPr="001662C6">
        <w:tab/>
        <w:t>supportedBandCombination-v10i0</w:t>
      </w:r>
      <w:r w:rsidRPr="001662C6">
        <w:tab/>
      </w:r>
      <w:r w:rsidRPr="001662C6">
        <w:tab/>
      </w:r>
      <w:r w:rsidRPr="001662C6">
        <w:tab/>
        <w:t>SupportedBandCombination-v10i0</w:t>
      </w:r>
      <w:r w:rsidRPr="001662C6">
        <w:tab/>
      </w:r>
      <w:r w:rsidRPr="001662C6">
        <w:tab/>
      </w:r>
      <w:r w:rsidRPr="001662C6">
        <w:tab/>
        <w:t>OPTIONAL</w:t>
      </w:r>
    </w:p>
    <w:p w14:paraId="433A6E22" w14:textId="77777777" w:rsidR="009D5726" w:rsidRPr="001662C6" w:rsidRDefault="009D5726" w:rsidP="009D5726">
      <w:pPr>
        <w:pStyle w:val="PL"/>
        <w:shd w:val="clear" w:color="auto" w:fill="E6E6E6"/>
      </w:pPr>
      <w:r w:rsidRPr="001662C6">
        <w:t>}</w:t>
      </w:r>
    </w:p>
    <w:p w14:paraId="339FD41C" w14:textId="77777777" w:rsidR="009D5726" w:rsidRPr="001662C6" w:rsidRDefault="009D5726" w:rsidP="009D5726">
      <w:pPr>
        <w:pStyle w:val="PL"/>
        <w:shd w:val="clear" w:color="auto" w:fill="E6E6E6"/>
      </w:pPr>
    </w:p>
    <w:p w14:paraId="15991423" w14:textId="77777777" w:rsidR="009D5726" w:rsidRPr="001662C6" w:rsidRDefault="009D5726" w:rsidP="009D5726">
      <w:pPr>
        <w:pStyle w:val="PL"/>
        <w:shd w:val="clear" w:color="auto" w:fill="E6E6E6"/>
      </w:pPr>
      <w:r w:rsidRPr="001662C6">
        <w:t>RF-Parameters-v10j0 ::=</w:t>
      </w:r>
      <w:r w:rsidRPr="001662C6">
        <w:tab/>
      </w:r>
      <w:r w:rsidRPr="001662C6">
        <w:tab/>
      </w:r>
      <w:r w:rsidRPr="001662C6">
        <w:tab/>
      </w:r>
      <w:r w:rsidRPr="001662C6">
        <w:tab/>
      </w:r>
      <w:r w:rsidRPr="001662C6">
        <w:tab/>
        <w:t>SEQUENCE {</w:t>
      </w:r>
    </w:p>
    <w:p w14:paraId="2CA62DA6" w14:textId="77777777" w:rsidR="009D5726" w:rsidRPr="001662C6" w:rsidRDefault="009D5726" w:rsidP="009D5726">
      <w:pPr>
        <w:pStyle w:val="PL"/>
        <w:shd w:val="clear" w:color="auto" w:fill="E6E6E6"/>
      </w:pPr>
      <w:r w:rsidRPr="001662C6">
        <w:tab/>
        <w:t>multiNS-Pmax-r10</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E321636" w14:textId="77777777" w:rsidR="009D5726" w:rsidRPr="001662C6" w:rsidRDefault="009D5726" w:rsidP="009D5726">
      <w:pPr>
        <w:pStyle w:val="PL"/>
        <w:shd w:val="clear" w:color="auto" w:fill="E6E6E6"/>
      </w:pPr>
      <w:r w:rsidRPr="001662C6">
        <w:t>}</w:t>
      </w:r>
    </w:p>
    <w:p w14:paraId="628B1ECF" w14:textId="77777777" w:rsidR="009D5726" w:rsidRPr="001662C6" w:rsidRDefault="009D5726" w:rsidP="009D5726">
      <w:pPr>
        <w:pStyle w:val="PL"/>
        <w:shd w:val="clear" w:color="auto" w:fill="E6E6E6"/>
      </w:pPr>
    </w:p>
    <w:p w14:paraId="0E29DB85" w14:textId="77777777" w:rsidR="009D5726" w:rsidRPr="001662C6" w:rsidRDefault="009D5726" w:rsidP="009D5726">
      <w:pPr>
        <w:pStyle w:val="PL"/>
        <w:shd w:val="clear" w:color="auto" w:fill="E6E6E6"/>
      </w:pPr>
      <w:r w:rsidRPr="001662C6">
        <w:t>RF-Parameters-v1130 ::=</w:t>
      </w:r>
      <w:r w:rsidRPr="001662C6">
        <w:tab/>
      </w:r>
      <w:r w:rsidRPr="001662C6">
        <w:tab/>
      </w:r>
      <w:r w:rsidRPr="001662C6">
        <w:tab/>
      </w:r>
      <w:r w:rsidRPr="001662C6">
        <w:tab/>
        <w:t>SEQUENCE {</w:t>
      </w:r>
    </w:p>
    <w:p w14:paraId="76D73B81" w14:textId="77777777" w:rsidR="009D5726" w:rsidRPr="001662C6" w:rsidRDefault="009D5726" w:rsidP="009D5726">
      <w:pPr>
        <w:pStyle w:val="PL"/>
        <w:shd w:val="clear" w:color="auto" w:fill="E6E6E6"/>
      </w:pPr>
      <w:r w:rsidRPr="001662C6">
        <w:tab/>
        <w:t>supportedBandCombination-v1130</w:t>
      </w:r>
      <w:r w:rsidRPr="001662C6">
        <w:tab/>
      </w:r>
      <w:r w:rsidRPr="001662C6">
        <w:tab/>
      </w:r>
      <w:r w:rsidRPr="001662C6">
        <w:tab/>
        <w:t>SupportedBandCombination-v1130</w:t>
      </w:r>
      <w:r w:rsidRPr="001662C6">
        <w:tab/>
      </w:r>
      <w:r w:rsidRPr="001662C6">
        <w:tab/>
      </w:r>
      <w:r w:rsidRPr="001662C6">
        <w:tab/>
        <w:t>OPTIONAL</w:t>
      </w:r>
    </w:p>
    <w:p w14:paraId="3A12BAED" w14:textId="77777777" w:rsidR="009D5726" w:rsidRPr="001662C6" w:rsidRDefault="009D5726" w:rsidP="009D5726">
      <w:pPr>
        <w:pStyle w:val="PL"/>
        <w:shd w:val="clear" w:color="auto" w:fill="E6E6E6"/>
      </w:pPr>
      <w:r w:rsidRPr="001662C6">
        <w:t>}</w:t>
      </w:r>
    </w:p>
    <w:p w14:paraId="7B99E1B2" w14:textId="77777777" w:rsidR="009D5726" w:rsidRPr="001662C6" w:rsidRDefault="009D5726" w:rsidP="009D5726">
      <w:pPr>
        <w:pStyle w:val="PL"/>
        <w:shd w:val="clear" w:color="auto" w:fill="E6E6E6"/>
      </w:pPr>
    </w:p>
    <w:p w14:paraId="5974746E" w14:textId="77777777" w:rsidR="009D5726" w:rsidRPr="001662C6" w:rsidRDefault="009D5726" w:rsidP="009D5726">
      <w:pPr>
        <w:pStyle w:val="PL"/>
        <w:shd w:val="clear" w:color="auto" w:fill="E6E6E6"/>
      </w:pPr>
      <w:r w:rsidRPr="001662C6">
        <w:t>RF-Parameters-v1180 ::=</w:t>
      </w:r>
      <w:r w:rsidRPr="001662C6">
        <w:tab/>
      </w:r>
      <w:r w:rsidRPr="001662C6">
        <w:tab/>
      </w:r>
      <w:r w:rsidRPr="001662C6">
        <w:tab/>
      </w:r>
      <w:r w:rsidRPr="001662C6">
        <w:tab/>
        <w:t>SEQUENCE {</w:t>
      </w:r>
    </w:p>
    <w:p w14:paraId="63A38915" w14:textId="77777777" w:rsidR="009D5726" w:rsidRPr="001662C6" w:rsidRDefault="009D5726" w:rsidP="009D5726">
      <w:pPr>
        <w:pStyle w:val="PL"/>
        <w:shd w:val="clear" w:color="auto" w:fill="E6E6E6"/>
      </w:pPr>
      <w:r w:rsidRPr="001662C6">
        <w:tab/>
        <w:t>freqBandRetrieval-r11</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3CEE4C4" w14:textId="77777777" w:rsidR="009D5726" w:rsidRPr="001662C6" w:rsidRDefault="009D5726" w:rsidP="009D5726">
      <w:pPr>
        <w:pStyle w:val="PL"/>
        <w:shd w:val="clear" w:color="auto" w:fill="E6E6E6"/>
      </w:pPr>
      <w:r w:rsidRPr="001662C6">
        <w:tab/>
        <w:t>requestedBands-r11</w:t>
      </w:r>
      <w:r w:rsidRPr="001662C6">
        <w:tab/>
      </w:r>
      <w:r w:rsidRPr="001662C6">
        <w:tab/>
      </w:r>
      <w:r w:rsidRPr="001662C6">
        <w:tab/>
      </w:r>
      <w:r w:rsidRPr="001662C6">
        <w:tab/>
      </w:r>
      <w:r w:rsidRPr="001662C6">
        <w:tab/>
      </w:r>
      <w:r w:rsidRPr="001662C6">
        <w:tab/>
        <w:t>SEQUENCE (SIZE (1.. maxBands)) OF FreqBandIndicator-r11</w:t>
      </w:r>
      <w:r w:rsidRPr="001662C6">
        <w:tab/>
      </w:r>
      <w:r w:rsidRPr="001662C6">
        <w:tab/>
      </w:r>
      <w:r w:rsidRPr="001662C6">
        <w:tab/>
      </w:r>
      <w:r w:rsidRPr="001662C6">
        <w:tab/>
      </w:r>
      <w:r w:rsidRPr="001662C6">
        <w:tab/>
      </w:r>
      <w:r w:rsidRPr="001662C6">
        <w:tab/>
        <w:t>OPTIONAL,</w:t>
      </w:r>
    </w:p>
    <w:p w14:paraId="032AE988" w14:textId="77777777" w:rsidR="009D5726" w:rsidRPr="001662C6" w:rsidRDefault="009D5726" w:rsidP="009D5726">
      <w:pPr>
        <w:pStyle w:val="PL"/>
        <w:shd w:val="clear" w:color="auto" w:fill="E6E6E6"/>
      </w:pPr>
      <w:r w:rsidRPr="001662C6">
        <w:tab/>
        <w:t>supportedBandCombinationAdd-r11</w:t>
      </w:r>
      <w:r w:rsidRPr="001662C6">
        <w:tab/>
      </w:r>
      <w:r w:rsidRPr="001662C6">
        <w:tab/>
      </w:r>
      <w:r w:rsidRPr="001662C6">
        <w:tab/>
        <w:t>SupportedBandCombinationAdd-r11</w:t>
      </w:r>
      <w:r w:rsidRPr="001662C6">
        <w:tab/>
      </w:r>
      <w:r w:rsidRPr="001662C6">
        <w:tab/>
        <w:t>OPTIONAL</w:t>
      </w:r>
    </w:p>
    <w:p w14:paraId="204DADF8" w14:textId="77777777" w:rsidR="009D5726" w:rsidRPr="001662C6" w:rsidRDefault="009D5726" w:rsidP="009D5726">
      <w:pPr>
        <w:pStyle w:val="PL"/>
        <w:shd w:val="clear" w:color="auto" w:fill="E6E6E6"/>
        <w:rPr>
          <w:rFonts w:eastAsia="SimSun"/>
        </w:rPr>
      </w:pPr>
      <w:r w:rsidRPr="001662C6">
        <w:t>}</w:t>
      </w:r>
    </w:p>
    <w:p w14:paraId="5F17D956" w14:textId="77777777" w:rsidR="009D5726" w:rsidRPr="001662C6" w:rsidRDefault="009D5726" w:rsidP="009D5726">
      <w:pPr>
        <w:pStyle w:val="PL"/>
        <w:shd w:val="clear" w:color="auto" w:fill="E6E6E6"/>
      </w:pPr>
    </w:p>
    <w:p w14:paraId="30F9ABB5" w14:textId="77777777" w:rsidR="009D5726" w:rsidRPr="001662C6" w:rsidRDefault="009D5726" w:rsidP="009D5726">
      <w:pPr>
        <w:pStyle w:val="PL"/>
        <w:shd w:val="clear" w:color="auto" w:fill="E6E6E6"/>
      </w:pPr>
      <w:r w:rsidRPr="001662C6">
        <w:t>RF-Parameters-v11d0 ::=</w:t>
      </w:r>
      <w:r w:rsidRPr="001662C6">
        <w:tab/>
      </w:r>
      <w:r w:rsidRPr="001662C6">
        <w:tab/>
      </w:r>
      <w:r w:rsidRPr="001662C6">
        <w:tab/>
      </w:r>
      <w:r w:rsidRPr="001662C6">
        <w:tab/>
      </w:r>
      <w:r w:rsidRPr="001662C6">
        <w:tab/>
        <w:t>SEQUENCE {</w:t>
      </w:r>
    </w:p>
    <w:p w14:paraId="753D1512" w14:textId="77777777" w:rsidR="009D5726" w:rsidRPr="001662C6" w:rsidRDefault="009D5726" w:rsidP="009D5726">
      <w:pPr>
        <w:pStyle w:val="PL"/>
        <w:shd w:val="clear" w:color="auto" w:fill="E6E6E6"/>
      </w:pPr>
      <w:r w:rsidRPr="001662C6">
        <w:tab/>
        <w:t>supportedBandCombinationAdd-v11d0</w:t>
      </w:r>
      <w:r w:rsidRPr="001662C6">
        <w:tab/>
      </w:r>
      <w:r w:rsidRPr="001662C6">
        <w:tab/>
        <w:t>SupportedBandCombinationAdd-v11d0</w:t>
      </w:r>
      <w:r w:rsidRPr="001662C6">
        <w:tab/>
      </w:r>
      <w:r w:rsidRPr="001662C6">
        <w:tab/>
        <w:t>OPTIONAL</w:t>
      </w:r>
    </w:p>
    <w:p w14:paraId="435E36F8" w14:textId="77777777" w:rsidR="009D5726" w:rsidRPr="001662C6" w:rsidRDefault="009D5726" w:rsidP="009D5726">
      <w:pPr>
        <w:pStyle w:val="PL"/>
        <w:shd w:val="clear" w:color="auto" w:fill="E6E6E6"/>
      </w:pPr>
      <w:r w:rsidRPr="001662C6">
        <w:t>}</w:t>
      </w:r>
    </w:p>
    <w:p w14:paraId="106FA36F" w14:textId="77777777" w:rsidR="009D5726" w:rsidRPr="001662C6" w:rsidRDefault="009D5726" w:rsidP="009D5726">
      <w:pPr>
        <w:pStyle w:val="PL"/>
        <w:shd w:val="clear" w:color="auto" w:fill="E6E6E6"/>
        <w:rPr>
          <w:rFonts w:eastAsia="SimSun"/>
        </w:rPr>
      </w:pPr>
    </w:p>
    <w:p w14:paraId="25DD9CE9" w14:textId="77777777" w:rsidR="009D5726" w:rsidRPr="001662C6" w:rsidRDefault="009D5726" w:rsidP="009D5726">
      <w:pPr>
        <w:pStyle w:val="PL"/>
        <w:shd w:val="clear" w:color="auto" w:fill="E6E6E6"/>
        <w:rPr>
          <w:rFonts w:eastAsia="SimSun"/>
        </w:rPr>
      </w:pPr>
      <w:r w:rsidRPr="001662C6">
        <w:t>RF-Parameters-v1250 ::=</w:t>
      </w:r>
      <w:r w:rsidRPr="001662C6">
        <w:tab/>
      </w:r>
      <w:r w:rsidRPr="001662C6">
        <w:tab/>
      </w:r>
      <w:r w:rsidRPr="001662C6">
        <w:tab/>
      </w:r>
      <w:r w:rsidRPr="001662C6">
        <w:tab/>
        <w:t>SEQUENCE {</w:t>
      </w:r>
    </w:p>
    <w:p w14:paraId="41D96A57" w14:textId="77777777" w:rsidR="009D5726" w:rsidRPr="001662C6" w:rsidRDefault="009D5726" w:rsidP="009D5726">
      <w:pPr>
        <w:pStyle w:val="PL"/>
        <w:shd w:val="clear" w:color="auto" w:fill="E6E6E6"/>
        <w:tabs>
          <w:tab w:val="clear" w:pos="4608"/>
          <w:tab w:val="left" w:pos="4276"/>
        </w:tabs>
      </w:pPr>
      <w:r w:rsidRPr="001662C6">
        <w:tab/>
        <w:t>supportedBandListEUTRA-v1250</w:t>
      </w:r>
      <w:r w:rsidRPr="001662C6">
        <w:tab/>
      </w:r>
      <w:r w:rsidRPr="001662C6">
        <w:tab/>
      </w:r>
      <w:r w:rsidRPr="001662C6">
        <w:tab/>
      </w:r>
      <w:r w:rsidRPr="001662C6">
        <w:tab/>
        <w:t>SupportedBandListEUTRA-v1250</w:t>
      </w:r>
      <w:r w:rsidRPr="001662C6">
        <w:tab/>
      </w:r>
      <w:r w:rsidRPr="001662C6">
        <w:tab/>
      </w:r>
      <w:r w:rsidRPr="001662C6">
        <w:tab/>
        <w:t>OPTIONAL,</w:t>
      </w:r>
    </w:p>
    <w:p w14:paraId="4CD16153" w14:textId="77777777" w:rsidR="009D5726" w:rsidRPr="001662C6" w:rsidRDefault="009D5726" w:rsidP="009D5726">
      <w:pPr>
        <w:pStyle w:val="PL"/>
        <w:shd w:val="clear" w:color="auto" w:fill="E6E6E6"/>
      </w:pPr>
      <w:r w:rsidRPr="001662C6">
        <w:tab/>
        <w:t>supportedBandCombination-v1250</w:t>
      </w:r>
      <w:r w:rsidRPr="001662C6">
        <w:tab/>
      </w:r>
      <w:r w:rsidRPr="001662C6">
        <w:tab/>
      </w:r>
      <w:r w:rsidRPr="001662C6">
        <w:tab/>
        <w:t>SupportedBandCombination-v1250</w:t>
      </w:r>
      <w:r w:rsidRPr="001662C6">
        <w:tab/>
      </w:r>
      <w:r w:rsidRPr="001662C6">
        <w:tab/>
      </w:r>
      <w:r w:rsidRPr="001662C6">
        <w:tab/>
        <w:t>OPTIONAL,</w:t>
      </w:r>
    </w:p>
    <w:p w14:paraId="178F7F34" w14:textId="77777777" w:rsidR="009D5726" w:rsidRPr="001662C6" w:rsidRDefault="009D5726" w:rsidP="009D5726">
      <w:pPr>
        <w:pStyle w:val="PL"/>
        <w:shd w:val="clear" w:color="auto" w:fill="E6E6E6"/>
        <w:rPr>
          <w:rFonts w:eastAsia="SimSun"/>
        </w:rPr>
      </w:pPr>
      <w:r w:rsidRPr="001662C6">
        <w:tab/>
        <w:t>supportedBandCombinationAdd-v1250</w:t>
      </w:r>
      <w:r w:rsidRPr="001662C6">
        <w:tab/>
      </w:r>
      <w:r w:rsidRPr="001662C6">
        <w:tab/>
        <w:t>SupportedBandCombinationAdd-v1250</w:t>
      </w:r>
      <w:r w:rsidRPr="001662C6">
        <w:tab/>
      </w:r>
      <w:r w:rsidRPr="001662C6">
        <w:tab/>
        <w:t>OPTIONAL,</w:t>
      </w:r>
    </w:p>
    <w:p w14:paraId="770F9D64" w14:textId="77777777" w:rsidR="009D5726" w:rsidRPr="001662C6" w:rsidRDefault="009D5726" w:rsidP="009D5726">
      <w:pPr>
        <w:pStyle w:val="PL"/>
        <w:shd w:val="clear" w:color="auto" w:fill="E6E6E6"/>
      </w:pPr>
      <w:r w:rsidRPr="001662C6">
        <w:tab/>
        <w:t>freqBandPriorityAdjustment-r12</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D160BAD" w14:textId="77777777" w:rsidR="009D5726" w:rsidRPr="001662C6" w:rsidRDefault="009D5726" w:rsidP="009D5726">
      <w:pPr>
        <w:pStyle w:val="PL"/>
        <w:shd w:val="clear" w:color="auto" w:fill="E6E6E6"/>
      </w:pPr>
      <w:r w:rsidRPr="001662C6">
        <w:t>}</w:t>
      </w:r>
    </w:p>
    <w:p w14:paraId="41CAB98C" w14:textId="77777777" w:rsidR="009D5726" w:rsidRPr="001662C6" w:rsidRDefault="009D5726" w:rsidP="009D5726">
      <w:pPr>
        <w:pStyle w:val="PL"/>
        <w:shd w:val="clear" w:color="auto" w:fill="E6E6E6"/>
      </w:pPr>
    </w:p>
    <w:p w14:paraId="193D1790" w14:textId="77777777" w:rsidR="009D5726" w:rsidRPr="001662C6" w:rsidRDefault="009D5726" w:rsidP="009D5726">
      <w:pPr>
        <w:pStyle w:val="PL"/>
        <w:shd w:val="clear" w:color="auto" w:fill="E6E6E6"/>
      </w:pPr>
      <w:r w:rsidRPr="001662C6">
        <w:t>RF-Parameters-v1270 ::=</w:t>
      </w:r>
      <w:r w:rsidRPr="001662C6">
        <w:tab/>
      </w:r>
      <w:r w:rsidRPr="001662C6">
        <w:tab/>
      </w:r>
      <w:r w:rsidRPr="001662C6">
        <w:tab/>
      </w:r>
      <w:r w:rsidRPr="001662C6">
        <w:tab/>
        <w:t>SEQUENCE {</w:t>
      </w:r>
    </w:p>
    <w:p w14:paraId="57BDB1C6" w14:textId="77777777" w:rsidR="009D5726" w:rsidRPr="001662C6" w:rsidRDefault="009D5726" w:rsidP="009D5726">
      <w:pPr>
        <w:pStyle w:val="PL"/>
        <w:shd w:val="clear" w:color="auto" w:fill="E6E6E6"/>
      </w:pPr>
      <w:r w:rsidRPr="001662C6">
        <w:tab/>
        <w:t>supportedBandCombination-v1270</w:t>
      </w:r>
      <w:r w:rsidRPr="001662C6">
        <w:tab/>
      </w:r>
      <w:r w:rsidRPr="001662C6">
        <w:tab/>
      </w:r>
      <w:r w:rsidRPr="001662C6">
        <w:tab/>
        <w:t>SupportedBandCombination-v1270</w:t>
      </w:r>
      <w:r w:rsidRPr="001662C6">
        <w:tab/>
      </w:r>
      <w:r w:rsidRPr="001662C6">
        <w:tab/>
      </w:r>
      <w:r w:rsidRPr="001662C6">
        <w:tab/>
        <w:t>OPTIONAL,</w:t>
      </w:r>
    </w:p>
    <w:p w14:paraId="2359D731" w14:textId="77777777" w:rsidR="009D5726" w:rsidRPr="001662C6" w:rsidRDefault="009D5726" w:rsidP="009D5726">
      <w:pPr>
        <w:pStyle w:val="PL"/>
        <w:shd w:val="clear" w:color="auto" w:fill="E6E6E6"/>
      </w:pPr>
      <w:r w:rsidRPr="001662C6">
        <w:lastRenderedPageBreak/>
        <w:tab/>
        <w:t>supportedBandCombinationAdd-v1270</w:t>
      </w:r>
      <w:r w:rsidRPr="001662C6">
        <w:tab/>
      </w:r>
      <w:r w:rsidRPr="001662C6">
        <w:tab/>
        <w:t>SupportedBandCombinationAdd-v1270</w:t>
      </w:r>
      <w:r w:rsidRPr="001662C6">
        <w:tab/>
      </w:r>
      <w:r w:rsidRPr="001662C6">
        <w:tab/>
        <w:t>OPTIONAL</w:t>
      </w:r>
    </w:p>
    <w:p w14:paraId="48A1399C" w14:textId="77777777" w:rsidR="009D5726" w:rsidRPr="001662C6" w:rsidRDefault="009D5726" w:rsidP="009D5726">
      <w:pPr>
        <w:pStyle w:val="PL"/>
        <w:shd w:val="clear" w:color="auto" w:fill="E6E6E6"/>
      </w:pPr>
      <w:r w:rsidRPr="001662C6">
        <w:t>}</w:t>
      </w:r>
    </w:p>
    <w:p w14:paraId="6C2BE219" w14:textId="77777777" w:rsidR="009D5726" w:rsidRPr="001662C6" w:rsidRDefault="009D5726" w:rsidP="009D5726">
      <w:pPr>
        <w:pStyle w:val="PL"/>
        <w:shd w:val="clear" w:color="auto" w:fill="E6E6E6"/>
      </w:pPr>
    </w:p>
    <w:p w14:paraId="6A8DBD69" w14:textId="77777777" w:rsidR="009D5726" w:rsidRPr="001662C6" w:rsidRDefault="009D5726" w:rsidP="009D5726">
      <w:pPr>
        <w:pStyle w:val="PL"/>
        <w:shd w:val="clear" w:color="auto" w:fill="E6E6E6"/>
      </w:pPr>
      <w:r w:rsidRPr="001662C6">
        <w:t>RF-Parameters-v1310 ::=</w:t>
      </w:r>
      <w:r w:rsidRPr="001662C6">
        <w:tab/>
      </w:r>
      <w:r w:rsidRPr="001662C6">
        <w:tab/>
      </w:r>
      <w:r w:rsidRPr="001662C6">
        <w:tab/>
      </w:r>
      <w:r w:rsidRPr="001662C6">
        <w:tab/>
        <w:t>SEQUENCE {</w:t>
      </w:r>
    </w:p>
    <w:p w14:paraId="5AA84760" w14:textId="77777777" w:rsidR="009D5726" w:rsidRPr="001662C6" w:rsidRDefault="009D5726" w:rsidP="009D5726">
      <w:pPr>
        <w:pStyle w:val="PL"/>
        <w:shd w:val="clear" w:color="auto" w:fill="E6E6E6"/>
      </w:pPr>
      <w:r w:rsidRPr="001662C6">
        <w:tab/>
        <w:t>eNB-RequestedParameters-r13</w:t>
      </w:r>
      <w:r w:rsidRPr="001662C6">
        <w:tab/>
      </w:r>
      <w:r w:rsidRPr="001662C6">
        <w:tab/>
      </w:r>
      <w:r w:rsidRPr="001662C6">
        <w:tab/>
        <w:t>SEQUENCE {</w:t>
      </w:r>
    </w:p>
    <w:p w14:paraId="04C70CBD" w14:textId="77777777" w:rsidR="009D5726" w:rsidRPr="001662C6" w:rsidRDefault="009D5726" w:rsidP="009D5726">
      <w:pPr>
        <w:pStyle w:val="PL"/>
        <w:shd w:val="clear" w:color="auto" w:fill="E6E6E6"/>
      </w:pPr>
      <w:r w:rsidRPr="001662C6">
        <w:tab/>
      </w:r>
      <w:r w:rsidRPr="001662C6">
        <w:tab/>
        <w:t>reducedIntNonContCombRequested-r13</w:t>
      </w:r>
      <w:r w:rsidRPr="001662C6">
        <w:tab/>
        <w:t>ENUMERATED {true}</w:t>
      </w:r>
      <w:r w:rsidRPr="001662C6">
        <w:tab/>
      </w:r>
      <w:r w:rsidRPr="001662C6">
        <w:tab/>
      </w:r>
      <w:r w:rsidRPr="001662C6">
        <w:tab/>
      </w:r>
      <w:r w:rsidRPr="001662C6">
        <w:tab/>
      </w:r>
      <w:r w:rsidRPr="001662C6">
        <w:tab/>
      </w:r>
      <w:r w:rsidRPr="001662C6">
        <w:tab/>
        <w:t>OPTIONAL,</w:t>
      </w:r>
    </w:p>
    <w:p w14:paraId="6340607C" w14:textId="77777777" w:rsidR="009D5726" w:rsidRPr="001662C6" w:rsidRDefault="009D5726" w:rsidP="009D5726">
      <w:pPr>
        <w:pStyle w:val="PL"/>
        <w:shd w:val="clear" w:color="auto" w:fill="E6E6E6"/>
      </w:pPr>
      <w:r w:rsidRPr="001662C6">
        <w:tab/>
      </w:r>
      <w:r w:rsidRPr="001662C6">
        <w:tab/>
        <w:t>requestedCCsDL-r13</w:t>
      </w:r>
      <w:r w:rsidRPr="001662C6">
        <w:tab/>
      </w:r>
      <w:r w:rsidRPr="001662C6">
        <w:tab/>
      </w:r>
      <w:r w:rsidRPr="001662C6">
        <w:tab/>
      </w:r>
      <w:r w:rsidRPr="001662C6">
        <w:tab/>
      </w:r>
      <w:r w:rsidRPr="001662C6">
        <w:tab/>
        <w:t>INTEGER (2..32)</w:t>
      </w:r>
      <w:r w:rsidRPr="001662C6">
        <w:tab/>
      </w:r>
      <w:r w:rsidRPr="001662C6">
        <w:tab/>
      </w:r>
      <w:r w:rsidRPr="001662C6">
        <w:tab/>
      </w:r>
      <w:r w:rsidRPr="001662C6">
        <w:tab/>
      </w:r>
      <w:r w:rsidRPr="001662C6">
        <w:tab/>
      </w:r>
      <w:r w:rsidRPr="001662C6">
        <w:tab/>
      </w:r>
      <w:r w:rsidRPr="001662C6">
        <w:tab/>
        <w:t>OPTIONAL,</w:t>
      </w:r>
    </w:p>
    <w:p w14:paraId="37C26D3C" w14:textId="77777777" w:rsidR="009D5726" w:rsidRPr="001662C6" w:rsidRDefault="009D5726" w:rsidP="009D5726">
      <w:pPr>
        <w:pStyle w:val="PL"/>
        <w:shd w:val="clear" w:color="auto" w:fill="E6E6E6"/>
      </w:pPr>
      <w:r w:rsidRPr="001662C6">
        <w:tab/>
      </w:r>
      <w:r w:rsidRPr="001662C6">
        <w:tab/>
        <w:t>requestedCCsUL-r13</w:t>
      </w:r>
      <w:r w:rsidRPr="001662C6">
        <w:tab/>
      </w:r>
      <w:r w:rsidRPr="001662C6">
        <w:tab/>
      </w:r>
      <w:r w:rsidRPr="001662C6">
        <w:tab/>
      </w:r>
      <w:r w:rsidRPr="001662C6">
        <w:tab/>
      </w:r>
      <w:r w:rsidRPr="001662C6">
        <w:tab/>
        <w:t>INTEGER (2..32)</w:t>
      </w:r>
      <w:r w:rsidRPr="001662C6">
        <w:tab/>
      </w:r>
      <w:r w:rsidRPr="001662C6">
        <w:tab/>
      </w:r>
      <w:r w:rsidRPr="001662C6">
        <w:tab/>
      </w:r>
      <w:r w:rsidRPr="001662C6">
        <w:tab/>
      </w:r>
      <w:r w:rsidRPr="001662C6">
        <w:tab/>
      </w:r>
      <w:r w:rsidRPr="001662C6">
        <w:tab/>
      </w:r>
      <w:r w:rsidRPr="001662C6">
        <w:tab/>
        <w:t>OPTIONAL,</w:t>
      </w:r>
    </w:p>
    <w:p w14:paraId="38E557C3" w14:textId="77777777" w:rsidR="009D5726" w:rsidRPr="001662C6" w:rsidRDefault="009D5726" w:rsidP="009D5726">
      <w:pPr>
        <w:pStyle w:val="PL"/>
        <w:shd w:val="clear" w:color="auto" w:fill="E6E6E6"/>
      </w:pPr>
      <w:r w:rsidRPr="001662C6">
        <w:tab/>
      </w:r>
      <w:r w:rsidRPr="001662C6">
        <w:tab/>
        <w:t>skipFallbackCombRequested-r13</w:t>
      </w:r>
      <w:r w:rsidRPr="001662C6">
        <w:tab/>
      </w:r>
      <w:r w:rsidRPr="001662C6">
        <w:tab/>
        <w:t>ENUMERATED {true}</w:t>
      </w:r>
      <w:r w:rsidRPr="001662C6">
        <w:tab/>
      </w:r>
      <w:r w:rsidRPr="001662C6">
        <w:tab/>
      </w:r>
      <w:r w:rsidRPr="001662C6">
        <w:tab/>
      </w:r>
      <w:r w:rsidRPr="001662C6">
        <w:tab/>
      </w:r>
      <w:r w:rsidRPr="001662C6">
        <w:tab/>
      </w:r>
      <w:r w:rsidRPr="001662C6">
        <w:tab/>
        <w:t>OPTIONAL</w:t>
      </w:r>
    </w:p>
    <w:p w14:paraId="516499D2" w14:textId="77777777" w:rsidR="009D5726" w:rsidRPr="001662C6" w:rsidRDefault="009D5726" w:rsidP="009D5726">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1B6E0028" w14:textId="77777777" w:rsidR="009D5726" w:rsidRPr="001662C6" w:rsidRDefault="009D5726" w:rsidP="009D5726">
      <w:pPr>
        <w:pStyle w:val="PL"/>
        <w:shd w:val="clear" w:color="auto" w:fill="E6E6E6"/>
      </w:pPr>
      <w:r w:rsidRPr="001662C6">
        <w:tab/>
        <w:t>maximumCCsRetrieval-r13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608C377" w14:textId="77777777" w:rsidR="009D5726" w:rsidRPr="001662C6" w:rsidRDefault="009D5726" w:rsidP="009D5726">
      <w:pPr>
        <w:pStyle w:val="PL"/>
        <w:shd w:val="clear" w:color="auto" w:fill="E6E6E6"/>
      </w:pPr>
      <w:r w:rsidRPr="001662C6">
        <w:tab/>
        <w:t>skipFallbackCombinations-r13</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93F8A43" w14:textId="77777777" w:rsidR="009D5726" w:rsidRPr="001662C6" w:rsidRDefault="009D5726" w:rsidP="009D5726">
      <w:pPr>
        <w:pStyle w:val="PL"/>
        <w:shd w:val="clear" w:color="auto" w:fill="E6E6E6"/>
      </w:pPr>
      <w:r w:rsidRPr="001662C6">
        <w:tab/>
        <w:t>reducedIntNonContComb-r13</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5A82AF9" w14:textId="77777777" w:rsidR="009D5726" w:rsidRPr="001662C6" w:rsidRDefault="009D5726" w:rsidP="009D5726">
      <w:pPr>
        <w:pStyle w:val="PL"/>
        <w:shd w:val="clear" w:color="auto" w:fill="E6E6E6"/>
        <w:tabs>
          <w:tab w:val="clear" w:pos="4608"/>
          <w:tab w:val="left" w:pos="4276"/>
        </w:tabs>
      </w:pPr>
      <w:r w:rsidRPr="001662C6">
        <w:tab/>
        <w:t>supportedBandListEUTRA-v1310</w:t>
      </w:r>
      <w:r w:rsidRPr="001662C6">
        <w:tab/>
      </w:r>
      <w:r w:rsidRPr="001662C6">
        <w:tab/>
      </w:r>
      <w:r w:rsidRPr="001662C6">
        <w:tab/>
        <w:t>SupportedBandListEUTRA-v1310</w:t>
      </w:r>
      <w:r w:rsidRPr="001662C6">
        <w:tab/>
      </w:r>
      <w:r w:rsidRPr="001662C6">
        <w:tab/>
      </w:r>
      <w:r w:rsidRPr="001662C6">
        <w:tab/>
        <w:t>OPTIONAL,</w:t>
      </w:r>
    </w:p>
    <w:p w14:paraId="6F854508" w14:textId="77777777" w:rsidR="009D5726" w:rsidRPr="001662C6" w:rsidRDefault="009D5726" w:rsidP="009D5726">
      <w:pPr>
        <w:pStyle w:val="PL"/>
        <w:shd w:val="clear" w:color="auto" w:fill="E6E6E6"/>
      </w:pPr>
      <w:r w:rsidRPr="001662C6">
        <w:tab/>
        <w:t>supportedBandCombinationReduced-r13</w:t>
      </w:r>
      <w:r w:rsidRPr="001662C6">
        <w:tab/>
      </w:r>
      <w:r w:rsidRPr="001662C6">
        <w:tab/>
        <w:t>SupportedBandCombinationReduced-r13</w:t>
      </w:r>
      <w:r w:rsidRPr="001662C6">
        <w:tab/>
      </w:r>
      <w:r w:rsidRPr="001662C6">
        <w:tab/>
        <w:t>OPTIONAL</w:t>
      </w:r>
    </w:p>
    <w:p w14:paraId="66B6350C" w14:textId="77777777" w:rsidR="009D5726" w:rsidRPr="001662C6" w:rsidRDefault="009D5726" w:rsidP="009D5726">
      <w:pPr>
        <w:pStyle w:val="PL"/>
        <w:shd w:val="clear" w:color="auto" w:fill="E6E6E6"/>
      </w:pPr>
      <w:r w:rsidRPr="001662C6">
        <w:t>}</w:t>
      </w:r>
    </w:p>
    <w:p w14:paraId="771DF1FC" w14:textId="77777777" w:rsidR="009D5726" w:rsidRPr="001662C6" w:rsidRDefault="009D5726" w:rsidP="009D5726">
      <w:pPr>
        <w:pStyle w:val="PL"/>
        <w:shd w:val="clear" w:color="auto" w:fill="E6E6E6"/>
      </w:pPr>
    </w:p>
    <w:p w14:paraId="52D94E93" w14:textId="77777777" w:rsidR="009D5726" w:rsidRPr="001662C6" w:rsidRDefault="009D5726" w:rsidP="009D5726">
      <w:pPr>
        <w:pStyle w:val="PL"/>
        <w:shd w:val="clear" w:color="auto" w:fill="E6E6E6"/>
      </w:pPr>
      <w:r w:rsidRPr="001662C6">
        <w:t>RF-Parameters-v1320 ::=</w:t>
      </w:r>
      <w:r w:rsidRPr="001662C6">
        <w:tab/>
      </w:r>
      <w:r w:rsidRPr="001662C6">
        <w:tab/>
      </w:r>
      <w:r w:rsidRPr="001662C6">
        <w:tab/>
      </w:r>
      <w:r w:rsidRPr="001662C6">
        <w:tab/>
        <w:t>SEQUENCE {</w:t>
      </w:r>
    </w:p>
    <w:p w14:paraId="75A84B52" w14:textId="77777777" w:rsidR="009D5726" w:rsidRPr="001662C6" w:rsidRDefault="009D5726" w:rsidP="009D5726">
      <w:pPr>
        <w:pStyle w:val="PL"/>
        <w:shd w:val="clear" w:color="auto" w:fill="E6E6E6"/>
        <w:tabs>
          <w:tab w:val="clear" w:pos="4608"/>
          <w:tab w:val="left" w:pos="4276"/>
        </w:tabs>
      </w:pPr>
      <w:r w:rsidRPr="001662C6">
        <w:tab/>
        <w:t>supportedBandListEUTRA-v1320</w:t>
      </w:r>
      <w:r w:rsidRPr="001662C6">
        <w:tab/>
      </w:r>
      <w:r w:rsidRPr="001662C6">
        <w:tab/>
      </w:r>
      <w:r w:rsidRPr="001662C6">
        <w:tab/>
        <w:t>SupportedBandListEUTRA-v1320</w:t>
      </w:r>
      <w:r w:rsidRPr="001662C6">
        <w:tab/>
      </w:r>
      <w:r w:rsidRPr="001662C6">
        <w:tab/>
      </w:r>
      <w:r w:rsidRPr="001662C6">
        <w:tab/>
        <w:t>OPTIONAL,</w:t>
      </w:r>
    </w:p>
    <w:p w14:paraId="545E7489" w14:textId="77777777" w:rsidR="009D5726" w:rsidRPr="001662C6" w:rsidRDefault="009D5726" w:rsidP="009D5726">
      <w:pPr>
        <w:pStyle w:val="PL"/>
        <w:shd w:val="clear" w:color="auto" w:fill="E6E6E6"/>
      </w:pPr>
      <w:r w:rsidRPr="001662C6">
        <w:tab/>
        <w:t>supportedBandCombination-v1320</w:t>
      </w:r>
      <w:r w:rsidRPr="001662C6">
        <w:tab/>
      </w:r>
      <w:r w:rsidRPr="001662C6">
        <w:tab/>
      </w:r>
      <w:r w:rsidRPr="001662C6">
        <w:tab/>
        <w:t>SupportedBandCombination-v1320</w:t>
      </w:r>
      <w:r w:rsidRPr="001662C6">
        <w:tab/>
      </w:r>
      <w:r w:rsidRPr="001662C6">
        <w:tab/>
      </w:r>
      <w:r w:rsidRPr="001662C6">
        <w:tab/>
        <w:t>OPTIONAL,</w:t>
      </w:r>
    </w:p>
    <w:p w14:paraId="46A98D67" w14:textId="77777777" w:rsidR="009D5726" w:rsidRPr="001662C6" w:rsidRDefault="009D5726" w:rsidP="009D5726">
      <w:pPr>
        <w:pStyle w:val="PL"/>
        <w:shd w:val="clear" w:color="auto" w:fill="E6E6E6"/>
      </w:pPr>
      <w:r w:rsidRPr="001662C6">
        <w:tab/>
        <w:t>supportedBandCombinationAdd-v1320</w:t>
      </w:r>
      <w:r w:rsidRPr="001662C6">
        <w:tab/>
      </w:r>
      <w:r w:rsidRPr="001662C6">
        <w:tab/>
        <w:t>SupportedBandCombinationAdd-v1320</w:t>
      </w:r>
      <w:r w:rsidRPr="001662C6">
        <w:tab/>
      </w:r>
      <w:r w:rsidRPr="001662C6">
        <w:tab/>
        <w:t>OPTIONAL,</w:t>
      </w:r>
    </w:p>
    <w:p w14:paraId="71A275E4" w14:textId="77777777" w:rsidR="009D5726" w:rsidRPr="001662C6" w:rsidRDefault="009D5726" w:rsidP="009D5726">
      <w:pPr>
        <w:pStyle w:val="PL"/>
        <w:shd w:val="clear" w:color="auto" w:fill="E6E6E6"/>
      </w:pPr>
      <w:r w:rsidRPr="001662C6">
        <w:tab/>
        <w:t>supportedBandCombinationReduced-v1320</w:t>
      </w:r>
      <w:r w:rsidRPr="001662C6">
        <w:tab/>
        <w:t>SupportedBandCombinationReduced-v1320</w:t>
      </w:r>
      <w:r w:rsidRPr="001662C6">
        <w:tab/>
        <w:t>OPTIONAL</w:t>
      </w:r>
    </w:p>
    <w:p w14:paraId="0091A4FE" w14:textId="77777777" w:rsidR="009D5726" w:rsidRPr="001662C6" w:rsidRDefault="009D5726" w:rsidP="009D5726">
      <w:pPr>
        <w:pStyle w:val="PL"/>
        <w:shd w:val="clear" w:color="auto" w:fill="E6E6E6"/>
      </w:pPr>
      <w:r w:rsidRPr="001662C6">
        <w:t>}</w:t>
      </w:r>
    </w:p>
    <w:p w14:paraId="6E734CCF" w14:textId="77777777" w:rsidR="009D5726" w:rsidRPr="001662C6" w:rsidRDefault="009D5726" w:rsidP="009D5726">
      <w:pPr>
        <w:pStyle w:val="PL"/>
        <w:shd w:val="clear" w:color="auto" w:fill="E6E6E6"/>
      </w:pPr>
    </w:p>
    <w:p w14:paraId="5856854E" w14:textId="77777777" w:rsidR="009D5726" w:rsidRPr="001662C6" w:rsidRDefault="009D5726" w:rsidP="009D5726">
      <w:pPr>
        <w:pStyle w:val="PL"/>
        <w:shd w:val="clear" w:color="auto" w:fill="E6E6E6"/>
      </w:pPr>
      <w:r w:rsidRPr="001662C6">
        <w:t>RF-Parameters-v1380 ::=</w:t>
      </w:r>
      <w:r w:rsidRPr="001662C6">
        <w:tab/>
      </w:r>
      <w:r w:rsidRPr="001662C6">
        <w:tab/>
      </w:r>
      <w:r w:rsidRPr="001662C6">
        <w:tab/>
      </w:r>
      <w:r w:rsidRPr="001662C6">
        <w:tab/>
        <w:t>SEQUENCE {</w:t>
      </w:r>
    </w:p>
    <w:p w14:paraId="0A44DA21" w14:textId="77777777" w:rsidR="009D5726" w:rsidRPr="001662C6" w:rsidRDefault="009D5726" w:rsidP="009D5726">
      <w:pPr>
        <w:pStyle w:val="PL"/>
        <w:shd w:val="clear" w:color="auto" w:fill="E6E6E6"/>
      </w:pPr>
      <w:r w:rsidRPr="001662C6">
        <w:tab/>
        <w:t>supportedBandCombination-v1380</w:t>
      </w:r>
      <w:r w:rsidRPr="001662C6">
        <w:tab/>
      </w:r>
      <w:r w:rsidRPr="001662C6">
        <w:tab/>
      </w:r>
      <w:r w:rsidRPr="001662C6">
        <w:tab/>
        <w:t>SupportedBandCombination-v1380</w:t>
      </w:r>
      <w:r w:rsidRPr="001662C6">
        <w:tab/>
      </w:r>
      <w:r w:rsidRPr="001662C6">
        <w:tab/>
      </w:r>
      <w:r w:rsidRPr="001662C6">
        <w:tab/>
        <w:t>OPTIONAL,</w:t>
      </w:r>
    </w:p>
    <w:p w14:paraId="0E70E0D5" w14:textId="77777777" w:rsidR="009D5726" w:rsidRPr="001662C6" w:rsidRDefault="009D5726" w:rsidP="009D5726">
      <w:pPr>
        <w:pStyle w:val="PL"/>
        <w:shd w:val="clear" w:color="auto" w:fill="E6E6E6"/>
      </w:pPr>
      <w:r w:rsidRPr="001662C6">
        <w:tab/>
        <w:t>supportedBandCombinationAdd-v1380</w:t>
      </w:r>
      <w:r w:rsidRPr="001662C6">
        <w:tab/>
      </w:r>
      <w:r w:rsidRPr="001662C6">
        <w:tab/>
        <w:t>SupportedBandCombinationAdd-v1380</w:t>
      </w:r>
      <w:r w:rsidRPr="001662C6">
        <w:tab/>
      </w:r>
      <w:r w:rsidRPr="001662C6">
        <w:tab/>
        <w:t>OPTIONAL,</w:t>
      </w:r>
    </w:p>
    <w:p w14:paraId="1B6E11BD" w14:textId="77777777" w:rsidR="009D5726" w:rsidRPr="001662C6" w:rsidRDefault="009D5726" w:rsidP="009D5726">
      <w:pPr>
        <w:pStyle w:val="PL"/>
        <w:shd w:val="clear" w:color="auto" w:fill="E6E6E6"/>
      </w:pPr>
      <w:r w:rsidRPr="001662C6">
        <w:tab/>
        <w:t>supportedBandCombinationReduced-v1380</w:t>
      </w:r>
      <w:r w:rsidRPr="001662C6">
        <w:tab/>
        <w:t>SupportedBandCombinationReduced-v1380</w:t>
      </w:r>
      <w:r w:rsidRPr="001662C6">
        <w:tab/>
        <w:t>OPTIONAL</w:t>
      </w:r>
    </w:p>
    <w:p w14:paraId="68AB48A3" w14:textId="77777777" w:rsidR="009D5726" w:rsidRPr="001662C6" w:rsidRDefault="009D5726" w:rsidP="009D5726">
      <w:pPr>
        <w:pStyle w:val="PL"/>
        <w:shd w:val="clear" w:color="auto" w:fill="E6E6E6"/>
      </w:pPr>
      <w:r w:rsidRPr="001662C6">
        <w:t>}</w:t>
      </w:r>
    </w:p>
    <w:p w14:paraId="0E0E9246" w14:textId="77777777" w:rsidR="009D5726" w:rsidRPr="001662C6" w:rsidRDefault="009D5726" w:rsidP="009D5726">
      <w:pPr>
        <w:pStyle w:val="PL"/>
        <w:shd w:val="clear" w:color="auto" w:fill="E6E6E6"/>
      </w:pPr>
    </w:p>
    <w:p w14:paraId="600E40F9" w14:textId="77777777" w:rsidR="009D5726" w:rsidRPr="001662C6" w:rsidRDefault="009D5726" w:rsidP="009D5726">
      <w:pPr>
        <w:pStyle w:val="PL"/>
        <w:shd w:val="clear" w:color="auto" w:fill="E6E6E6"/>
      </w:pPr>
      <w:r w:rsidRPr="001662C6">
        <w:t>RF-Parameters-v1390 ::=</w:t>
      </w:r>
      <w:r w:rsidRPr="001662C6">
        <w:tab/>
      </w:r>
      <w:r w:rsidRPr="001662C6">
        <w:tab/>
      </w:r>
      <w:r w:rsidRPr="001662C6">
        <w:tab/>
      </w:r>
      <w:r w:rsidRPr="001662C6">
        <w:tab/>
        <w:t>SEQUENCE {</w:t>
      </w:r>
    </w:p>
    <w:p w14:paraId="1DDF7D7B" w14:textId="77777777" w:rsidR="009D5726" w:rsidRPr="001662C6" w:rsidRDefault="009D5726" w:rsidP="009D5726">
      <w:pPr>
        <w:pStyle w:val="PL"/>
        <w:shd w:val="clear" w:color="auto" w:fill="E6E6E6"/>
      </w:pPr>
      <w:r w:rsidRPr="001662C6">
        <w:tab/>
        <w:t>supportedBandCombination-v1390</w:t>
      </w:r>
      <w:r w:rsidRPr="001662C6">
        <w:tab/>
      </w:r>
      <w:r w:rsidRPr="001662C6">
        <w:tab/>
      </w:r>
      <w:r w:rsidRPr="001662C6">
        <w:tab/>
        <w:t>SupportedBandCombination-v1390</w:t>
      </w:r>
      <w:r w:rsidRPr="001662C6">
        <w:tab/>
      </w:r>
      <w:r w:rsidRPr="001662C6">
        <w:tab/>
      </w:r>
      <w:r w:rsidRPr="001662C6">
        <w:tab/>
        <w:t>OPTIONAL,</w:t>
      </w:r>
    </w:p>
    <w:p w14:paraId="21DD962D" w14:textId="77777777" w:rsidR="009D5726" w:rsidRPr="001662C6" w:rsidRDefault="009D5726" w:rsidP="009D5726">
      <w:pPr>
        <w:pStyle w:val="PL"/>
        <w:shd w:val="clear" w:color="auto" w:fill="E6E6E6"/>
      </w:pPr>
      <w:r w:rsidRPr="001662C6">
        <w:tab/>
        <w:t>supportedBandCombinationAdd-v1390</w:t>
      </w:r>
      <w:r w:rsidRPr="001662C6">
        <w:tab/>
      </w:r>
      <w:r w:rsidRPr="001662C6">
        <w:tab/>
        <w:t>SupportedBandCombinationAdd-v1390</w:t>
      </w:r>
      <w:r w:rsidRPr="001662C6">
        <w:tab/>
      </w:r>
      <w:r w:rsidRPr="001662C6">
        <w:tab/>
        <w:t>OPTIONAL,</w:t>
      </w:r>
    </w:p>
    <w:p w14:paraId="4CD7028E" w14:textId="77777777" w:rsidR="009D5726" w:rsidRPr="001662C6" w:rsidRDefault="009D5726" w:rsidP="009D5726">
      <w:pPr>
        <w:pStyle w:val="PL"/>
        <w:shd w:val="clear" w:color="auto" w:fill="E6E6E6"/>
      </w:pPr>
      <w:r w:rsidRPr="001662C6">
        <w:tab/>
        <w:t>supportedBandCombinationReduced-v1390</w:t>
      </w:r>
      <w:r w:rsidRPr="001662C6">
        <w:tab/>
        <w:t>SupportedBandCombinationReduced-v1390</w:t>
      </w:r>
      <w:r w:rsidRPr="001662C6">
        <w:tab/>
        <w:t>OPTIONAL</w:t>
      </w:r>
    </w:p>
    <w:p w14:paraId="6F89E2FD" w14:textId="77777777" w:rsidR="009D5726" w:rsidRPr="001662C6" w:rsidRDefault="009D5726" w:rsidP="009D5726">
      <w:pPr>
        <w:pStyle w:val="PL"/>
        <w:shd w:val="clear" w:color="auto" w:fill="E6E6E6"/>
      </w:pPr>
      <w:r w:rsidRPr="001662C6">
        <w:t>}</w:t>
      </w:r>
    </w:p>
    <w:p w14:paraId="17D60936" w14:textId="77777777" w:rsidR="009D5726" w:rsidRPr="001662C6" w:rsidRDefault="009D5726" w:rsidP="009D5726">
      <w:pPr>
        <w:pStyle w:val="PL"/>
        <w:shd w:val="clear" w:color="auto" w:fill="E6E6E6"/>
      </w:pPr>
    </w:p>
    <w:p w14:paraId="092C157E" w14:textId="77777777" w:rsidR="009D5726" w:rsidRPr="001662C6" w:rsidRDefault="009D5726" w:rsidP="009D5726">
      <w:pPr>
        <w:pStyle w:val="PL"/>
        <w:shd w:val="clear" w:color="auto" w:fill="E6E6E6"/>
      </w:pPr>
      <w:r w:rsidRPr="001662C6">
        <w:t>RF-Parameters-v12b0 ::=</w:t>
      </w:r>
      <w:r w:rsidRPr="001662C6">
        <w:tab/>
      </w:r>
      <w:r w:rsidRPr="001662C6">
        <w:tab/>
      </w:r>
      <w:r w:rsidRPr="001662C6">
        <w:tab/>
      </w:r>
      <w:r w:rsidRPr="001662C6">
        <w:tab/>
        <w:t>SEQUENCE {</w:t>
      </w:r>
    </w:p>
    <w:p w14:paraId="7B413113" w14:textId="77777777" w:rsidR="009D5726" w:rsidRPr="001662C6" w:rsidRDefault="009D5726" w:rsidP="009D5726">
      <w:pPr>
        <w:pStyle w:val="PL"/>
        <w:shd w:val="clear" w:color="auto" w:fill="E6E6E6"/>
      </w:pPr>
      <w:r w:rsidRPr="001662C6">
        <w:tab/>
        <w:t>maxLayersMIMO-Indication-r12</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0F04AFD9" w14:textId="77777777" w:rsidR="009D5726" w:rsidRPr="001662C6" w:rsidRDefault="009D5726" w:rsidP="009D5726">
      <w:pPr>
        <w:pStyle w:val="PL"/>
        <w:shd w:val="clear" w:color="auto" w:fill="E6E6E6"/>
      </w:pPr>
      <w:r w:rsidRPr="001662C6">
        <w:t>}</w:t>
      </w:r>
    </w:p>
    <w:p w14:paraId="41DADABE" w14:textId="77777777" w:rsidR="009D5726" w:rsidRPr="001662C6" w:rsidRDefault="009D5726" w:rsidP="009D5726">
      <w:pPr>
        <w:pStyle w:val="PL"/>
        <w:shd w:val="clear" w:color="auto" w:fill="E6E6E6"/>
      </w:pPr>
    </w:p>
    <w:p w14:paraId="04068CBC" w14:textId="77777777" w:rsidR="009D5726" w:rsidRPr="001662C6" w:rsidRDefault="009D5726" w:rsidP="009D5726">
      <w:pPr>
        <w:pStyle w:val="PL"/>
        <w:shd w:val="clear" w:color="auto" w:fill="E6E6E6"/>
      </w:pPr>
      <w:r w:rsidRPr="001662C6">
        <w:t>RF-Parameters-v1430 ::=</w:t>
      </w:r>
      <w:r w:rsidRPr="001662C6">
        <w:tab/>
      </w:r>
      <w:r w:rsidRPr="001662C6">
        <w:tab/>
      </w:r>
      <w:r w:rsidRPr="001662C6">
        <w:tab/>
      </w:r>
      <w:r w:rsidRPr="001662C6">
        <w:tab/>
        <w:t>SEQUENCE {</w:t>
      </w:r>
    </w:p>
    <w:p w14:paraId="0A51B662" w14:textId="77777777" w:rsidR="009D5726" w:rsidRPr="001662C6" w:rsidRDefault="009D5726" w:rsidP="009D5726">
      <w:pPr>
        <w:pStyle w:val="PL"/>
        <w:shd w:val="clear" w:color="auto" w:fill="E6E6E6"/>
      </w:pPr>
      <w:r w:rsidRPr="001662C6">
        <w:tab/>
        <w:t>supportedBandCombination-v1430</w:t>
      </w:r>
      <w:r w:rsidRPr="001662C6">
        <w:tab/>
      </w:r>
      <w:r w:rsidRPr="001662C6">
        <w:tab/>
      </w:r>
      <w:r w:rsidRPr="001662C6">
        <w:tab/>
        <w:t>SupportedBandCombination-v1430</w:t>
      </w:r>
      <w:r w:rsidRPr="001662C6">
        <w:tab/>
      </w:r>
      <w:r w:rsidRPr="001662C6">
        <w:tab/>
      </w:r>
      <w:r w:rsidRPr="001662C6">
        <w:tab/>
        <w:t>OPTIONAL,</w:t>
      </w:r>
    </w:p>
    <w:p w14:paraId="7BCE75E9" w14:textId="77777777" w:rsidR="009D5726" w:rsidRPr="001662C6" w:rsidRDefault="009D5726" w:rsidP="009D5726">
      <w:pPr>
        <w:pStyle w:val="PL"/>
        <w:shd w:val="clear" w:color="auto" w:fill="E6E6E6"/>
      </w:pPr>
      <w:r w:rsidRPr="001662C6">
        <w:tab/>
        <w:t>supportedBandCombinationAdd-v1430</w:t>
      </w:r>
      <w:r w:rsidRPr="001662C6">
        <w:tab/>
      </w:r>
      <w:r w:rsidRPr="001662C6">
        <w:tab/>
        <w:t>SupportedBandCombinationAdd-v1430</w:t>
      </w:r>
      <w:r w:rsidRPr="001662C6">
        <w:tab/>
      </w:r>
      <w:r w:rsidRPr="001662C6">
        <w:tab/>
        <w:t>OPTIONAL,</w:t>
      </w:r>
    </w:p>
    <w:p w14:paraId="3A8E6135" w14:textId="77777777" w:rsidR="009D5726" w:rsidRPr="001662C6" w:rsidRDefault="009D5726" w:rsidP="009D5726">
      <w:pPr>
        <w:pStyle w:val="PL"/>
        <w:shd w:val="clear" w:color="auto" w:fill="E6E6E6"/>
      </w:pPr>
      <w:r w:rsidRPr="001662C6">
        <w:tab/>
        <w:t>supportedBandCombinationReduced-v1430</w:t>
      </w:r>
      <w:r w:rsidRPr="001662C6">
        <w:tab/>
        <w:t>SupportedBandCombinationReduced-v1430</w:t>
      </w:r>
      <w:r w:rsidRPr="001662C6">
        <w:tab/>
        <w:t>OPTIONAL,</w:t>
      </w:r>
    </w:p>
    <w:p w14:paraId="033407F2" w14:textId="77777777" w:rsidR="009D5726" w:rsidRPr="001662C6" w:rsidRDefault="009D5726" w:rsidP="009D5726">
      <w:pPr>
        <w:pStyle w:val="PL"/>
        <w:shd w:val="clear" w:color="auto" w:fill="E6E6E6"/>
      </w:pPr>
      <w:r w:rsidRPr="001662C6">
        <w:tab/>
        <w:t>eNB-RequestedParameters-v1430</w:t>
      </w:r>
      <w:r w:rsidRPr="001662C6">
        <w:tab/>
      </w:r>
      <w:r w:rsidRPr="001662C6">
        <w:tab/>
      </w:r>
      <w:r w:rsidRPr="001662C6">
        <w:tab/>
        <w:t>SEQUENCE {</w:t>
      </w:r>
    </w:p>
    <w:p w14:paraId="7E2192A5" w14:textId="77777777" w:rsidR="009D5726" w:rsidRPr="001662C6" w:rsidRDefault="009D5726" w:rsidP="009D5726">
      <w:pPr>
        <w:pStyle w:val="PL"/>
        <w:shd w:val="clear" w:color="auto" w:fill="E6E6E6"/>
      </w:pPr>
      <w:r w:rsidRPr="001662C6">
        <w:tab/>
      </w:r>
      <w:r w:rsidRPr="001662C6">
        <w:tab/>
        <w:t>requestedDiffFallbackCombList-r14</w:t>
      </w:r>
      <w:r w:rsidRPr="001662C6">
        <w:tab/>
      </w:r>
      <w:r w:rsidRPr="001662C6">
        <w:tab/>
        <w:t>BandCombinationList-r14</w:t>
      </w:r>
    </w:p>
    <w:p w14:paraId="6903CBF0" w14:textId="77777777" w:rsidR="009D5726" w:rsidRPr="001662C6" w:rsidRDefault="009D5726" w:rsidP="009D5726">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51B39AAA" w14:textId="77777777" w:rsidR="009D5726" w:rsidRPr="001662C6" w:rsidRDefault="009D5726" w:rsidP="009D5726">
      <w:pPr>
        <w:pStyle w:val="PL"/>
        <w:shd w:val="clear" w:color="auto" w:fill="E6E6E6"/>
      </w:pPr>
      <w:r w:rsidRPr="001662C6">
        <w:tab/>
        <w:t>diffFallbackCombReport-r14</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2415BD9" w14:textId="77777777" w:rsidR="009D5726" w:rsidRPr="001662C6" w:rsidRDefault="009D5726" w:rsidP="009D5726">
      <w:pPr>
        <w:pStyle w:val="PL"/>
        <w:shd w:val="clear" w:color="auto" w:fill="E6E6E6"/>
      </w:pPr>
      <w:r w:rsidRPr="001662C6">
        <w:t>}</w:t>
      </w:r>
    </w:p>
    <w:p w14:paraId="506D89D8" w14:textId="77777777" w:rsidR="009D5726" w:rsidRPr="001662C6" w:rsidRDefault="009D5726" w:rsidP="009D5726">
      <w:pPr>
        <w:pStyle w:val="PL"/>
        <w:shd w:val="clear" w:color="auto" w:fill="E6E6E6"/>
      </w:pPr>
    </w:p>
    <w:p w14:paraId="154E009C" w14:textId="77777777" w:rsidR="009D5726" w:rsidRPr="001662C6" w:rsidRDefault="009D5726" w:rsidP="009D5726">
      <w:pPr>
        <w:pStyle w:val="PL"/>
        <w:shd w:val="clear" w:color="auto" w:fill="E6E6E6"/>
      </w:pPr>
      <w:r w:rsidRPr="001662C6">
        <w:t>RF-Parameters-v1450 ::=</w:t>
      </w:r>
      <w:r w:rsidRPr="001662C6">
        <w:tab/>
      </w:r>
      <w:r w:rsidRPr="001662C6">
        <w:tab/>
      </w:r>
      <w:r w:rsidRPr="001662C6">
        <w:tab/>
      </w:r>
      <w:r w:rsidRPr="001662C6">
        <w:tab/>
        <w:t>SEQUENCE {</w:t>
      </w:r>
    </w:p>
    <w:p w14:paraId="6C7A0BAE" w14:textId="77777777" w:rsidR="009D5726" w:rsidRPr="001662C6" w:rsidRDefault="009D5726" w:rsidP="009D5726">
      <w:pPr>
        <w:pStyle w:val="PL"/>
        <w:shd w:val="clear" w:color="auto" w:fill="E6E6E6"/>
      </w:pPr>
      <w:r w:rsidRPr="001662C6">
        <w:tab/>
        <w:t>supportedBandCombination-v1450</w:t>
      </w:r>
      <w:r w:rsidRPr="001662C6">
        <w:tab/>
      </w:r>
      <w:r w:rsidRPr="001662C6">
        <w:tab/>
      </w:r>
      <w:r w:rsidRPr="001662C6">
        <w:tab/>
        <w:t>SupportedBandCombination-v1450</w:t>
      </w:r>
      <w:r w:rsidRPr="001662C6">
        <w:tab/>
      </w:r>
      <w:r w:rsidRPr="001662C6">
        <w:tab/>
      </w:r>
      <w:r w:rsidRPr="001662C6">
        <w:tab/>
        <w:t>OPTIONAL,</w:t>
      </w:r>
    </w:p>
    <w:p w14:paraId="211EF618" w14:textId="77777777" w:rsidR="009D5726" w:rsidRPr="001662C6" w:rsidRDefault="009D5726" w:rsidP="009D5726">
      <w:pPr>
        <w:pStyle w:val="PL"/>
        <w:shd w:val="clear" w:color="auto" w:fill="E6E6E6"/>
      </w:pPr>
      <w:r w:rsidRPr="001662C6">
        <w:tab/>
        <w:t>supportedBandCombinationAdd-v1450</w:t>
      </w:r>
      <w:r w:rsidRPr="001662C6">
        <w:tab/>
      </w:r>
      <w:r w:rsidRPr="001662C6">
        <w:tab/>
        <w:t>SupportedBandCombinationAdd-v1450</w:t>
      </w:r>
      <w:r w:rsidRPr="001662C6">
        <w:tab/>
      </w:r>
      <w:r w:rsidRPr="001662C6">
        <w:tab/>
        <w:t>OPTIONAL,</w:t>
      </w:r>
    </w:p>
    <w:p w14:paraId="3BD3AF24" w14:textId="77777777" w:rsidR="009D5726" w:rsidRPr="001662C6" w:rsidRDefault="009D5726" w:rsidP="009D5726">
      <w:pPr>
        <w:pStyle w:val="PL"/>
        <w:shd w:val="clear" w:color="auto" w:fill="E6E6E6"/>
      </w:pPr>
      <w:r w:rsidRPr="001662C6">
        <w:tab/>
        <w:t>supportedBandCombinationReduced-v1450</w:t>
      </w:r>
      <w:r w:rsidRPr="001662C6">
        <w:tab/>
        <w:t>SupportedBandCombinationReduced-v1450</w:t>
      </w:r>
      <w:r w:rsidRPr="001662C6">
        <w:tab/>
        <w:t>OPTIONAL</w:t>
      </w:r>
    </w:p>
    <w:p w14:paraId="42F2C94D" w14:textId="77777777" w:rsidR="009D5726" w:rsidRPr="001662C6" w:rsidRDefault="009D5726" w:rsidP="009D5726">
      <w:pPr>
        <w:pStyle w:val="PL"/>
        <w:shd w:val="clear" w:color="auto" w:fill="E6E6E6"/>
      </w:pPr>
      <w:r w:rsidRPr="001662C6">
        <w:t>}</w:t>
      </w:r>
    </w:p>
    <w:p w14:paraId="772164EA" w14:textId="77777777" w:rsidR="009D5726" w:rsidRPr="001662C6" w:rsidRDefault="009D5726" w:rsidP="009D5726">
      <w:pPr>
        <w:pStyle w:val="PL"/>
        <w:shd w:val="clear" w:color="auto" w:fill="E6E6E6"/>
      </w:pPr>
    </w:p>
    <w:p w14:paraId="57294BF5" w14:textId="77777777" w:rsidR="009D5726" w:rsidRPr="001662C6" w:rsidRDefault="009D5726" w:rsidP="009D5726">
      <w:pPr>
        <w:pStyle w:val="PL"/>
        <w:shd w:val="clear" w:color="auto" w:fill="E6E6E6"/>
      </w:pPr>
      <w:r w:rsidRPr="001662C6">
        <w:t>RF-Parameters-v1470 ::=</w:t>
      </w:r>
      <w:r w:rsidRPr="001662C6">
        <w:tab/>
      </w:r>
      <w:r w:rsidRPr="001662C6">
        <w:tab/>
      </w:r>
      <w:r w:rsidRPr="001662C6">
        <w:tab/>
      </w:r>
      <w:r w:rsidRPr="001662C6">
        <w:tab/>
        <w:t>SEQUENCE {</w:t>
      </w:r>
    </w:p>
    <w:p w14:paraId="6653E605" w14:textId="77777777" w:rsidR="009D5726" w:rsidRPr="001662C6" w:rsidRDefault="009D5726" w:rsidP="009D5726">
      <w:pPr>
        <w:pStyle w:val="PL"/>
        <w:shd w:val="clear" w:color="auto" w:fill="E6E6E6"/>
      </w:pPr>
      <w:r w:rsidRPr="001662C6">
        <w:tab/>
        <w:t>supportedBandCombination-v1470</w:t>
      </w:r>
      <w:r w:rsidRPr="001662C6">
        <w:tab/>
      </w:r>
      <w:r w:rsidRPr="001662C6">
        <w:tab/>
      </w:r>
      <w:r w:rsidRPr="001662C6">
        <w:tab/>
        <w:t>SupportedBandCombination-v1470</w:t>
      </w:r>
      <w:r w:rsidRPr="001662C6">
        <w:tab/>
      </w:r>
      <w:r w:rsidRPr="001662C6">
        <w:tab/>
      </w:r>
      <w:r w:rsidRPr="001662C6">
        <w:tab/>
        <w:t>OPTIONAL,</w:t>
      </w:r>
    </w:p>
    <w:p w14:paraId="3BAC3CDC" w14:textId="77777777" w:rsidR="009D5726" w:rsidRPr="001662C6" w:rsidRDefault="009D5726" w:rsidP="009D5726">
      <w:pPr>
        <w:pStyle w:val="PL"/>
        <w:shd w:val="clear" w:color="auto" w:fill="E6E6E6"/>
      </w:pPr>
      <w:r w:rsidRPr="001662C6">
        <w:tab/>
        <w:t>supportedBandCombinationAdd-v1470</w:t>
      </w:r>
      <w:r w:rsidRPr="001662C6">
        <w:tab/>
      </w:r>
      <w:r w:rsidRPr="001662C6">
        <w:tab/>
        <w:t>SupportedBandCombinationAdd-v1470</w:t>
      </w:r>
      <w:r w:rsidRPr="001662C6">
        <w:tab/>
      </w:r>
      <w:r w:rsidRPr="001662C6">
        <w:tab/>
        <w:t>OPTIONAL,</w:t>
      </w:r>
    </w:p>
    <w:p w14:paraId="59A7A51A" w14:textId="77777777" w:rsidR="009D5726" w:rsidRPr="001662C6" w:rsidRDefault="009D5726" w:rsidP="009D5726">
      <w:pPr>
        <w:pStyle w:val="PL"/>
        <w:shd w:val="clear" w:color="auto" w:fill="E6E6E6"/>
      </w:pPr>
      <w:r w:rsidRPr="001662C6">
        <w:tab/>
        <w:t>supportedBandCombinationReduced-v1470</w:t>
      </w:r>
      <w:r w:rsidRPr="001662C6">
        <w:tab/>
        <w:t>SupportedBandCombinationReduced-v1470</w:t>
      </w:r>
      <w:r w:rsidRPr="001662C6">
        <w:tab/>
        <w:t>OPTIONAL</w:t>
      </w:r>
    </w:p>
    <w:p w14:paraId="0F75C6D7" w14:textId="77777777" w:rsidR="009D5726" w:rsidRPr="001662C6" w:rsidRDefault="009D5726" w:rsidP="009D5726">
      <w:pPr>
        <w:pStyle w:val="PL"/>
        <w:shd w:val="clear" w:color="auto" w:fill="E6E6E6"/>
      </w:pPr>
      <w:r w:rsidRPr="001662C6">
        <w:t>}</w:t>
      </w:r>
    </w:p>
    <w:p w14:paraId="3459EB44" w14:textId="77777777" w:rsidR="009D5726" w:rsidRPr="001662C6" w:rsidRDefault="009D5726" w:rsidP="009D5726">
      <w:pPr>
        <w:pStyle w:val="PL"/>
        <w:shd w:val="clear" w:color="auto" w:fill="E6E6E6"/>
      </w:pPr>
    </w:p>
    <w:p w14:paraId="78A35C47" w14:textId="77777777" w:rsidR="009D5726" w:rsidRPr="001662C6" w:rsidRDefault="009D5726" w:rsidP="009D5726">
      <w:pPr>
        <w:pStyle w:val="PL"/>
        <w:shd w:val="clear" w:color="auto" w:fill="E6E6E6"/>
      </w:pPr>
      <w:r w:rsidRPr="001662C6">
        <w:t>RF-Parameters-v14b0 ::=</w:t>
      </w:r>
      <w:r w:rsidRPr="001662C6">
        <w:tab/>
      </w:r>
      <w:r w:rsidRPr="001662C6">
        <w:tab/>
      </w:r>
      <w:r w:rsidRPr="001662C6">
        <w:tab/>
      </w:r>
      <w:r w:rsidRPr="001662C6">
        <w:tab/>
        <w:t>SEQUENCE {</w:t>
      </w:r>
    </w:p>
    <w:p w14:paraId="2E18020F" w14:textId="77777777" w:rsidR="009D5726" w:rsidRPr="001662C6" w:rsidRDefault="009D5726" w:rsidP="009D5726">
      <w:pPr>
        <w:pStyle w:val="PL"/>
        <w:shd w:val="clear" w:color="auto" w:fill="E6E6E6"/>
      </w:pPr>
      <w:r w:rsidRPr="001662C6">
        <w:tab/>
        <w:t>supportedBandCombination-v14b0</w:t>
      </w:r>
      <w:r w:rsidRPr="001662C6">
        <w:tab/>
      </w:r>
      <w:r w:rsidRPr="001662C6">
        <w:tab/>
      </w:r>
      <w:r w:rsidRPr="001662C6">
        <w:tab/>
        <w:t>SupportedBandCombination-v14b0</w:t>
      </w:r>
      <w:r w:rsidRPr="001662C6">
        <w:tab/>
      </w:r>
      <w:r w:rsidRPr="001662C6">
        <w:tab/>
      </w:r>
      <w:r w:rsidRPr="001662C6">
        <w:tab/>
        <w:t>OPTIONAL,</w:t>
      </w:r>
    </w:p>
    <w:p w14:paraId="6A13D370" w14:textId="77777777" w:rsidR="009D5726" w:rsidRPr="001662C6" w:rsidRDefault="009D5726" w:rsidP="009D5726">
      <w:pPr>
        <w:pStyle w:val="PL"/>
        <w:shd w:val="clear" w:color="auto" w:fill="E6E6E6"/>
      </w:pPr>
      <w:r w:rsidRPr="001662C6">
        <w:tab/>
        <w:t>supportedBandCombinationAdd-v14b0</w:t>
      </w:r>
      <w:r w:rsidRPr="001662C6">
        <w:tab/>
      </w:r>
      <w:r w:rsidRPr="001662C6">
        <w:tab/>
        <w:t>SupportedBandCombinationAdd-v14b0</w:t>
      </w:r>
      <w:r w:rsidRPr="001662C6">
        <w:tab/>
      </w:r>
      <w:r w:rsidRPr="001662C6">
        <w:tab/>
        <w:t>OPTIONAL,</w:t>
      </w:r>
    </w:p>
    <w:p w14:paraId="15A34F4D" w14:textId="77777777" w:rsidR="009D5726" w:rsidRPr="001662C6" w:rsidRDefault="009D5726" w:rsidP="009D5726">
      <w:pPr>
        <w:pStyle w:val="PL"/>
        <w:shd w:val="clear" w:color="auto" w:fill="E6E6E6"/>
      </w:pPr>
      <w:r w:rsidRPr="001662C6">
        <w:tab/>
        <w:t>supportedBandCombinationReduced-v14b0</w:t>
      </w:r>
      <w:r w:rsidRPr="001662C6">
        <w:tab/>
        <w:t>SupportedBandCombinationReduced-v14b0</w:t>
      </w:r>
      <w:r w:rsidRPr="001662C6">
        <w:tab/>
        <w:t>OPTIONAL</w:t>
      </w:r>
    </w:p>
    <w:p w14:paraId="3525E7C2" w14:textId="77777777" w:rsidR="009D5726" w:rsidRPr="001662C6" w:rsidRDefault="009D5726" w:rsidP="009D5726">
      <w:pPr>
        <w:pStyle w:val="PL"/>
        <w:shd w:val="clear" w:color="auto" w:fill="E6E6E6"/>
      </w:pPr>
      <w:r w:rsidRPr="001662C6">
        <w:t>}</w:t>
      </w:r>
    </w:p>
    <w:p w14:paraId="0A38CC74" w14:textId="77777777" w:rsidR="009D5726" w:rsidRPr="001662C6" w:rsidRDefault="009D5726" w:rsidP="009D5726">
      <w:pPr>
        <w:pStyle w:val="PL"/>
        <w:shd w:val="clear" w:color="auto" w:fill="E6E6E6"/>
      </w:pPr>
    </w:p>
    <w:p w14:paraId="400842DA" w14:textId="77777777" w:rsidR="009D5726" w:rsidRPr="001662C6" w:rsidRDefault="009D5726" w:rsidP="009D5726">
      <w:pPr>
        <w:pStyle w:val="PL"/>
        <w:shd w:val="clear" w:color="auto" w:fill="E6E6E6"/>
      </w:pPr>
      <w:r w:rsidRPr="001662C6">
        <w:t>RF-Parameters-v1530 ::=</w:t>
      </w:r>
      <w:r w:rsidRPr="001662C6">
        <w:tab/>
      </w:r>
      <w:r w:rsidRPr="001662C6">
        <w:tab/>
      </w:r>
      <w:r w:rsidRPr="001662C6">
        <w:tab/>
      </w:r>
      <w:r w:rsidRPr="001662C6">
        <w:tab/>
        <w:t>SEQUENCE {</w:t>
      </w:r>
    </w:p>
    <w:p w14:paraId="17F96E54" w14:textId="77777777" w:rsidR="009D5726" w:rsidRPr="001662C6" w:rsidRDefault="009D5726" w:rsidP="009D5726">
      <w:pPr>
        <w:pStyle w:val="PL"/>
        <w:shd w:val="clear" w:color="auto" w:fill="E6E6E6"/>
      </w:pPr>
      <w:r w:rsidRPr="001662C6">
        <w:tab/>
        <w:t>sTTI-SPT-Supported-r15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70A4AC8" w14:textId="77777777" w:rsidR="009D5726" w:rsidRPr="001662C6" w:rsidRDefault="009D5726" w:rsidP="009D5726">
      <w:pPr>
        <w:pStyle w:val="PL"/>
        <w:shd w:val="clear" w:color="auto" w:fill="E6E6E6"/>
      </w:pPr>
      <w:r w:rsidRPr="001662C6">
        <w:tab/>
        <w:t>supportedBandCombination-v1530</w:t>
      </w:r>
      <w:r w:rsidRPr="001662C6">
        <w:tab/>
      </w:r>
      <w:r w:rsidRPr="001662C6">
        <w:tab/>
      </w:r>
      <w:r w:rsidRPr="001662C6">
        <w:tab/>
        <w:t>SupportedBandCombination-v1530</w:t>
      </w:r>
      <w:r w:rsidRPr="001662C6">
        <w:tab/>
      </w:r>
      <w:r w:rsidRPr="001662C6">
        <w:tab/>
      </w:r>
      <w:r w:rsidRPr="001662C6">
        <w:tab/>
        <w:t>OPTIONAL,</w:t>
      </w:r>
    </w:p>
    <w:p w14:paraId="40E3B253" w14:textId="77777777" w:rsidR="009D5726" w:rsidRPr="001662C6" w:rsidRDefault="009D5726" w:rsidP="009D5726">
      <w:pPr>
        <w:pStyle w:val="PL"/>
        <w:shd w:val="clear" w:color="auto" w:fill="E6E6E6"/>
      </w:pPr>
      <w:r w:rsidRPr="001662C6">
        <w:tab/>
        <w:t>supportedBandCombinationAdd-v1530</w:t>
      </w:r>
      <w:r w:rsidRPr="001662C6">
        <w:tab/>
      </w:r>
      <w:r w:rsidRPr="001662C6">
        <w:tab/>
        <w:t>SupportedBandCombinationAdd-v1530</w:t>
      </w:r>
      <w:r w:rsidRPr="001662C6">
        <w:tab/>
      </w:r>
      <w:r w:rsidRPr="001662C6">
        <w:tab/>
        <w:t>OPTIONAL,</w:t>
      </w:r>
    </w:p>
    <w:p w14:paraId="7A3CE18E" w14:textId="77777777" w:rsidR="009D5726" w:rsidRPr="001662C6" w:rsidRDefault="009D5726" w:rsidP="009D5726">
      <w:pPr>
        <w:pStyle w:val="PL"/>
        <w:shd w:val="clear" w:color="auto" w:fill="E6E6E6"/>
      </w:pPr>
      <w:r w:rsidRPr="001662C6">
        <w:tab/>
        <w:t>supportedBandCombinationReduced-v1530</w:t>
      </w:r>
      <w:r w:rsidRPr="001662C6">
        <w:tab/>
        <w:t>SupportedBandCombinationReduced-v1530</w:t>
      </w:r>
      <w:r w:rsidRPr="001662C6">
        <w:tab/>
        <w:t>OPTIONAL,</w:t>
      </w:r>
    </w:p>
    <w:p w14:paraId="0CA608C3" w14:textId="77777777" w:rsidR="009D5726" w:rsidRPr="001662C6" w:rsidRDefault="009D5726" w:rsidP="009D5726">
      <w:pPr>
        <w:pStyle w:val="PL"/>
        <w:shd w:val="clear" w:color="auto" w:fill="E6E6E6"/>
      </w:pPr>
      <w:r w:rsidRPr="001662C6">
        <w:tab/>
        <w:t>powerClass-14dBm-r15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8AAE433" w14:textId="77777777" w:rsidR="009D5726" w:rsidRPr="001662C6" w:rsidRDefault="009D5726" w:rsidP="009D5726">
      <w:pPr>
        <w:pStyle w:val="PL"/>
        <w:shd w:val="clear" w:color="auto" w:fill="E6E6E6"/>
      </w:pPr>
      <w:r w:rsidRPr="001662C6">
        <w:t>}</w:t>
      </w:r>
    </w:p>
    <w:p w14:paraId="2F015DAF" w14:textId="77777777" w:rsidR="009D5726" w:rsidRPr="001662C6" w:rsidRDefault="009D5726" w:rsidP="009D5726">
      <w:pPr>
        <w:pStyle w:val="PL"/>
        <w:shd w:val="clear" w:color="auto" w:fill="E6E6E6"/>
      </w:pPr>
    </w:p>
    <w:p w14:paraId="6273BE4A" w14:textId="77777777" w:rsidR="009D5726" w:rsidRPr="001662C6" w:rsidRDefault="009D5726" w:rsidP="009D5726">
      <w:pPr>
        <w:pStyle w:val="PL"/>
        <w:shd w:val="clear" w:color="auto" w:fill="E6E6E6"/>
      </w:pPr>
      <w:r w:rsidRPr="001662C6">
        <w:t>RF-Parameters-v1570 ::=</w:t>
      </w:r>
      <w:r w:rsidRPr="001662C6">
        <w:tab/>
      </w:r>
      <w:r w:rsidRPr="001662C6">
        <w:tab/>
      </w:r>
      <w:r w:rsidRPr="001662C6">
        <w:tab/>
        <w:t>SEQUENCE {</w:t>
      </w:r>
    </w:p>
    <w:p w14:paraId="0D58142C" w14:textId="77777777" w:rsidR="009D5726" w:rsidRPr="001662C6" w:rsidRDefault="009D5726" w:rsidP="009D5726">
      <w:pPr>
        <w:pStyle w:val="PL"/>
        <w:shd w:val="clear" w:color="auto" w:fill="E6E6E6"/>
      </w:pPr>
      <w:r w:rsidRPr="001662C6">
        <w:tab/>
        <w:t>dl-1024QAM-ScalingFactor-r15</w:t>
      </w:r>
      <w:r w:rsidRPr="001662C6">
        <w:tab/>
      </w:r>
      <w:r w:rsidRPr="001662C6">
        <w:tab/>
      </w:r>
      <w:r w:rsidRPr="001662C6">
        <w:tab/>
        <w:t>ENUMERATED {v1, v1dot2, v1dot25},</w:t>
      </w:r>
    </w:p>
    <w:p w14:paraId="070A960F" w14:textId="77777777" w:rsidR="009D5726" w:rsidRPr="001662C6" w:rsidRDefault="009D5726" w:rsidP="009D5726">
      <w:pPr>
        <w:pStyle w:val="PL"/>
        <w:shd w:val="clear" w:color="auto" w:fill="E6E6E6"/>
      </w:pPr>
      <w:r w:rsidRPr="001662C6">
        <w:lastRenderedPageBreak/>
        <w:tab/>
        <w:t>dl-1024QAM-TotalWeightedLayers-r15</w:t>
      </w:r>
      <w:r w:rsidRPr="001662C6">
        <w:tab/>
      </w:r>
      <w:r w:rsidRPr="001662C6">
        <w:tab/>
        <w:t>INTEGER (0..10)</w:t>
      </w:r>
    </w:p>
    <w:p w14:paraId="3C2B6829" w14:textId="77777777" w:rsidR="009D5726" w:rsidRPr="001662C6" w:rsidRDefault="009D5726" w:rsidP="009D5726">
      <w:pPr>
        <w:pStyle w:val="PL"/>
        <w:shd w:val="clear" w:color="auto" w:fill="E6E6E6"/>
      </w:pPr>
      <w:r w:rsidRPr="001662C6">
        <w:t>}</w:t>
      </w:r>
    </w:p>
    <w:p w14:paraId="6847B4E6" w14:textId="77777777" w:rsidR="009D5726" w:rsidRPr="001662C6" w:rsidRDefault="009D5726" w:rsidP="009D5726">
      <w:pPr>
        <w:pStyle w:val="PL"/>
        <w:shd w:val="clear" w:color="auto" w:fill="E6E6E6"/>
      </w:pPr>
    </w:p>
    <w:p w14:paraId="21F3CAC0" w14:textId="77777777" w:rsidR="009D5726" w:rsidRPr="001662C6" w:rsidRDefault="009D5726" w:rsidP="009D5726">
      <w:pPr>
        <w:pStyle w:val="PL"/>
        <w:shd w:val="clear" w:color="auto" w:fill="E6E6E6"/>
      </w:pPr>
      <w:r w:rsidRPr="001662C6">
        <w:t>RF-Parameters-v1610 ::=</w:t>
      </w:r>
      <w:r w:rsidRPr="001662C6">
        <w:tab/>
      </w:r>
      <w:r w:rsidRPr="001662C6">
        <w:tab/>
      </w:r>
      <w:r w:rsidRPr="001662C6">
        <w:tab/>
      </w:r>
      <w:r w:rsidRPr="001662C6">
        <w:tab/>
        <w:t>SEQUENCE {</w:t>
      </w:r>
    </w:p>
    <w:p w14:paraId="20B5F082" w14:textId="77777777" w:rsidR="009D5726" w:rsidRPr="001662C6" w:rsidRDefault="009D5726" w:rsidP="009D5726">
      <w:pPr>
        <w:pStyle w:val="PL"/>
        <w:shd w:val="clear" w:color="auto" w:fill="E6E6E6"/>
      </w:pPr>
      <w:r w:rsidRPr="001662C6">
        <w:tab/>
        <w:t>supportedBandCombination-v1610</w:t>
      </w:r>
      <w:r w:rsidRPr="001662C6">
        <w:tab/>
      </w:r>
      <w:r w:rsidRPr="001662C6">
        <w:tab/>
      </w:r>
      <w:r w:rsidRPr="001662C6">
        <w:tab/>
        <w:t>SupportedBandCombination-v1610</w:t>
      </w:r>
      <w:r w:rsidRPr="001662C6">
        <w:tab/>
      </w:r>
      <w:r w:rsidRPr="001662C6">
        <w:tab/>
      </w:r>
      <w:r w:rsidRPr="001662C6">
        <w:tab/>
        <w:t>OPTIONAL,</w:t>
      </w:r>
    </w:p>
    <w:p w14:paraId="7ED86D03" w14:textId="77777777" w:rsidR="009D5726" w:rsidRPr="001662C6" w:rsidRDefault="009D5726" w:rsidP="009D5726">
      <w:pPr>
        <w:pStyle w:val="PL"/>
        <w:shd w:val="clear" w:color="auto" w:fill="E6E6E6"/>
      </w:pPr>
      <w:r w:rsidRPr="001662C6">
        <w:tab/>
        <w:t>supportedBandCombinationAdd-v1610</w:t>
      </w:r>
      <w:r w:rsidRPr="001662C6">
        <w:tab/>
      </w:r>
      <w:r w:rsidRPr="001662C6">
        <w:tab/>
        <w:t>SupportedBandCombinationAdd-v1610</w:t>
      </w:r>
      <w:r w:rsidRPr="001662C6">
        <w:tab/>
      </w:r>
      <w:r w:rsidRPr="001662C6">
        <w:tab/>
        <w:t>OPTIONAL,</w:t>
      </w:r>
    </w:p>
    <w:p w14:paraId="4FDAF85C" w14:textId="77777777" w:rsidR="009D5726" w:rsidRPr="001662C6" w:rsidRDefault="009D5726" w:rsidP="009D5726">
      <w:pPr>
        <w:pStyle w:val="PL"/>
        <w:shd w:val="clear" w:color="auto" w:fill="E6E6E6"/>
      </w:pPr>
      <w:r w:rsidRPr="001662C6">
        <w:tab/>
        <w:t>supportedBandCombinationReduced-v1610</w:t>
      </w:r>
      <w:r w:rsidRPr="001662C6">
        <w:tab/>
        <w:t>SupportedBandCombinationReduced-v1610</w:t>
      </w:r>
      <w:r w:rsidRPr="001662C6">
        <w:tab/>
        <w:t>OPTIONAL</w:t>
      </w:r>
    </w:p>
    <w:p w14:paraId="1E76CD65" w14:textId="77777777" w:rsidR="009D5726" w:rsidRPr="001662C6" w:rsidRDefault="009D5726" w:rsidP="009D5726">
      <w:pPr>
        <w:pStyle w:val="PL"/>
        <w:shd w:val="clear" w:color="auto" w:fill="E6E6E6"/>
      </w:pPr>
      <w:r w:rsidRPr="001662C6">
        <w:t>}</w:t>
      </w:r>
    </w:p>
    <w:p w14:paraId="4EB26BB7" w14:textId="77777777" w:rsidR="009D5726" w:rsidRPr="001662C6" w:rsidRDefault="009D5726" w:rsidP="009D5726">
      <w:pPr>
        <w:pStyle w:val="PL"/>
        <w:shd w:val="clear" w:color="auto" w:fill="E6E6E6"/>
      </w:pPr>
    </w:p>
    <w:p w14:paraId="2DDB2505" w14:textId="77777777" w:rsidR="009D5726" w:rsidRPr="001662C6" w:rsidRDefault="009D5726" w:rsidP="009D5726">
      <w:pPr>
        <w:pStyle w:val="PL"/>
        <w:shd w:val="clear" w:color="auto" w:fill="E6E6E6"/>
      </w:pPr>
      <w:r w:rsidRPr="001662C6">
        <w:t>RF-Parameters-v1630 ::=</w:t>
      </w:r>
      <w:r w:rsidRPr="001662C6">
        <w:tab/>
      </w:r>
      <w:r w:rsidRPr="001662C6">
        <w:tab/>
      </w:r>
      <w:r w:rsidRPr="001662C6">
        <w:tab/>
      </w:r>
      <w:r w:rsidRPr="001662C6">
        <w:tab/>
        <w:t>SEQUENCE {</w:t>
      </w:r>
    </w:p>
    <w:p w14:paraId="4B280CFA" w14:textId="77777777" w:rsidR="009D5726" w:rsidRPr="001662C6" w:rsidRDefault="009D5726" w:rsidP="009D5726">
      <w:pPr>
        <w:pStyle w:val="PL"/>
        <w:shd w:val="clear" w:color="auto" w:fill="E6E6E6"/>
      </w:pPr>
      <w:r w:rsidRPr="001662C6">
        <w:tab/>
        <w:t>supportedBandCombination-v1630</w:t>
      </w:r>
      <w:r w:rsidRPr="001662C6">
        <w:tab/>
      </w:r>
      <w:r w:rsidRPr="001662C6">
        <w:tab/>
      </w:r>
      <w:r w:rsidRPr="001662C6">
        <w:tab/>
        <w:t>SupportedBandCombination-v1630</w:t>
      </w:r>
      <w:r w:rsidRPr="001662C6">
        <w:tab/>
      </w:r>
      <w:r w:rsidRPr="001662C6">
        <w:tab/>
      </w:r>
      <w:r w:rsidRPr="001662C6">
        <w:tab/>
        <w:t>OPTIONAL,</w:t>
      </w:r>
    </w:p>
    <w:p w14:paraId="5A86BCB1" w14:textId="77777777" w:rsidR="009D5726" w:rsidRPr="001662C6" w:rsidRDefault="009D5726" w:rsidP="009D5726">
      <w:pPr>
        <w:pStyle w:val="PL"/>
        <w:shd w:val="clear" w:color="auto" w:fill="E6E6E6"/>
      </w:pPr>
      <w:r w:rsidRPr="001662C6">
        <w:tab/>
        <w:t>supportedBandCombinationAdd-v1630</w:t>
      </w:r>
      <w:r w:rsidRPr="001662C6">
        <w:tab/>
      </w:r>
      <w:r w:rsidRPr="001662C6">
        <w:tab/>
        <w:t>SupportedBandCombinationAdd-v1630</w:t>
      </w:r>
      <w:r w:rsidRPr="001662C6">
        <w:tab/>
      </w:r>
      <w:r w:rsidRPr="001662C6">
        <w:tab/>
        <w:t>OPTIONAL,</w:t>
      </w:r>
    </w:p>
    <w:p w14:paraId="7E01C563" w14:textId="77777777" w:rsidR="009D5726" w:rsidRPr="001662C6" w:rsidRDefault="009D5726" w:rsidP="009D5726">
      <w:pPr>
        <w:pStyle w:val="PL"/>
        <w:shd w:val="clear" w:color="auto" w:fill="E6E6E6"/>
      </w:pPr>
      <w:r w:rsidRPr="001662C6">
        <w:tab/>
        <w:t>supportedBandCombinationReduced-v1630</w:t>
      </w:r>
      <w:r w:rsidRPr="001662C6">
        <w:tab/>
        <w:t>SupportedBandCombinationReduced-v1630</w:t>
      </w:r>
      <w:r w:rsidRPr="001662C6">
        <w:tab/>
        <w:t>OPTIONAL</w:t>
      </w:r>
    </w:p>
    <w:p w14:paraId="24FE672B" w14:textId="77777777" w:rsidR="009D5726" w:rsidRPr="001662C6" w:rsidRDefault="009D5726" w:rsidP="009D5726">
      <w:pPr>
        <w:pStyle w:val="PL"/>
        <w:shd w:val="clear" w:color="auto" w:fill="E6E6E6"/>
      </w:pPr>
      <w:r w:rsidRPr="001662C6">
        <w:t>}</w:t>
      </w:r>
    </w:p>
    <w:p w14:paraId="4EC8AE5E" w14:textId="77777777" w:rsidR="009D5726" w:rsidRPr="001662C6" w:rsidRDefault="009D5726" w:rsidP="009D5726">
      <w:pPr>
        <w:pStyle w:val="PL"/>
        <w:shd w:val="clear" w:color="auto" w:fill="E6E6E6"/>
      </w:pPr>
    </w:p>
    <w:p w14:paraId="03D62C83" w14:textId="77777777" w:rsidR="009D5726" w:rsidRPr="001662C6" w:rsidRDefault="009D5726" w:rsidP="009D5726">
      <w:pPr>
        <w:pStyle w:val="PL"/>
        <w:shd w:val="clear" w:color="auto" w:fill="E6E6E6"/>
      </w:pPr>
      <w:r w:rsidRPr="001662C6">
        <w:t>SkipSubframeProcessing-r15 ::=</w:t>
      </w:r>
      <w:r w:rsidRPr="001662C6">
        <w:tab/>
      </w:r>
      <w:r w:rsidRPr="001662C6">
        <w:tab/>
        <w:t>SEQUENCE {</w:t>
      </w:r>
    </w:p>
    <w:p w14:paraId="4A764155" w14:textId="77777777" w:rsidR="009D5726" w:rsidRPr="001662C6" w:rsidRDefault="009D5726" w:rsidP="009D5726">
      <w:pPr>
        <w:pStyle w:val="PL"/>
        <w:shd w:val="clear" w:color="auto" w:fill="E6E6E6"/>
      </w:pPr>
      <w:r w:rsidRPr="001662C6">
        <w:tab/>
        <w:t>skipProcessingDL-Slot-r15</w:t>
      </w:r>
      <w:r w:rsidRPr="001662C6">
        <w:tab/>
      </w:r>
      <w:r w:rsidRPr="001662C6">
        <w:tab/>
      </w:r>
      <w:r w:rsidRPr="001662C6">
        <w:tab/>
        <w:t>INTEGER (0..3)</w:t>
      </w:r>
      <w:r w:rsidRPr="001662C6">
        <w:tab/>
      </w:r>
      <w:r w:rsidRPr="001662C6">
        <w:tab/>
      </w:r>
      <w:r w:rsidRPr="001662C6">
        <w:tab/>
      </w:r>
      <w:r w:rsidRPr="001662C6">
        <w:tab/>
      </w:r>
      <w:r w:rsidRPr="001662C6">
        <w:tab/>
        <w:t>OPTIONAL,</w:t>
      </w:r>
    </w:p>
    <w:p w14:paraId="35B52602" w14:textId="77777777" w:rsidR="009D5726" w:rsidRPr="001662C6" w:rsidRDefault="009D5726" w:rsidP="009D5726">
      <w:pPr>
        <w:pStyle w:val="PL"/>
        <w:shd w:val="clear" w:color="auto" w:fill="E6E6E6"/>
      </w:pPr>
      <w:r w:rsidRPr="001662C6">
        <w:tab/>
        <w:t>skipProcessingDL-SubSlot-r15</w:t>
      </w:r>
      <w:r w:rsidRPr="001662C6">
        <w:tab/>
      </w:r>
      <w:r w:rsidRPr="001662C6">
        <w:tab/>
        <w:t>INTEGER (0..3)</w:t>
      </w:r>
      <w:r w:rsidRPr="001662C6">
        <w:tab/>
      </w:r>
      <w:r w:rsidRPr="001662C6">
        <w:tab/>
      </w:r>
      <w:r w:rsidRPr="001662C6">
        <w:tab/>
      </w:r>
      <w:r w:rsidRPr="001662C6">
        <w:tab/>
      </w:r>
      <w:r w:rsidRPr="001662C6">
        <w:tab/>
        <w:t>OPTIONAL,</w:t>
      </w:r>
    </w:p>
    <w:p w14:paraId="017FE330" w14:textId="77777777" w:rsidR="009D5726" w:rsidRPr="001662C6" w:rsidRDefault="009D5726" w:rsidP="009D5726">
      <w:pPr>
        <w:pStyle w:val="PL"/>
        <w:shd w:val="clear" w:color="auto" w:fill="E6E6E6"/>
      </w:pPr>
      <w:r w:rsidRPr="001662C6">
        <w:tab/>
        <w:t>skipProcessingUL-Slot-r15</w:t>
      </w:r>
      <w:r w:rsidRPr="001662C6">
        <w:tab/>
      </w:r>
      <w:r w:rsidRPr="001662C6">
        <w:tab/>
      </w:r>
      <w:r w:rsidRPr="001662C6">
        <w:tab/>
        <w:t>INTEGER (0..3)</w:t>
      </w:r>
      <w:r w:rsidRPr="001662C6">
        <w:tab/>
      </w:r>
      <w:r w:rsidRPr="001662C6">
        <w:tab/>
      </w:r>
      <w:r w:rsidRPr="001662C6">
        <w:tab/>
      </w:r>
      <w:r w:rsidRPr="001662C6">
        <w:tab/>
      </w:r>
      <w:r w:rsidRPr="001662C6">
        <w:tab/>
        <w:t>OPTIONAL,</w:t>
      </w:r>
    </w:p>
    <w:p w14:paraId="223B4E5A" w14:textId="77777777" w:rsidR="009D5726" w:rsidRPr="001662C6" w:rsidRDefault="009D5726" w:rsidP="009D5726">
      <w:pPr>
        <w:pStyle w:val="PL"/>
        <w:shd w:val="clear" w:color="auto" w:fill="E6E6E6"/>
      </w:pPr>
      <w:r w:rsidRPr="001662C6">
        <w:tab/>
        <w:t>skipProcessingUL-SubSlot-r15</w:t>
      </w:r>
      <w:r w:rsidRPr="001662C6">
        <w:tab/>
      </w:r>
      <w:r w:rsidRPr="001662C6">
        <w:tab/>
        <w:t>INTEGER (0..3)</w:t>
      </w:r>
      <w:r w:rsidRPr="001662C6">
        <w:tab/>
      </w:r>
      <w:r w:rsidRPr="001662C6">
        <w:tab/>
      </w:r>
      <w:r w:rsidRPr="001662C6">
        <w:tab/>
      </w:r>
      <w:r w:rsidRPr="001662C6">
        <w:tab/>
      </w:r>
      <w:r w:rsidRPr="001662C6">
        <w:tab/>
        <w:t>OPTIONAL</w:t>
      </w:r>
    </w:p>
    <w:p w14:paraId="5839A916" w14:textId="77777777" w:rsidR="009D5726" w:rsidRPr="001662C6" w:rsidRDefault="009D5726" w:rsidP="009D5726">
      <w:pPr>
        <w:pStyle w:val="PL"/>
        <w:shd w:val="clear" w:color="auto" w:fill="E6E6E6"/>
      </w:pPr>
      <w:r w:rsidRPr="001662C6">
        <w:t>}</w:t>
      </w:r>
    </w:p>
    <w:p w14:paraId="3718A6E5" w14:textId="77777777" w:rsidR="009D5726" w:rsidRPr="001662C6" w:rsidRDefault="009D5726" w:rsidP="009D5726">
      <w:pPr>
        <w:pStyle w:val="PL"/>
        <w:shd w:val="clear" w:color="auto" w:fill="E6E6E6"/>
      </w:pPr>
    </w:p>
    <w:p w14:paraId="47C75E95" w14:textId="77777777" w:rsidR="009D5726" w:rsidRPr="001662C6" w:rsidRDefault="009D5726" w:rsidP="009D5726">
      <w:pPr>
        <w:pStyle w:val="PL"/>
        <w:shd w:val="clear" w:color="auto" w:fill="E6E6E6"/>
      </w:pPr>
      <w:r w:rsidRPr="001662C6">
        <w:t>SPT-Parameters-r15 ::=</w:t>
      </w:r>
      <w:r w:rsidRPr="001662C6">
        <w:tab/>
      </w:r>
      <w:r w:rsidRPr="001662C6">
        <w:tab/>
      </w:r>
      <w:r w:rsidRPr="001662C6">
        <w:tab/>
      </w:r>
      <w:r w:rsidRPr="001662C6">
        <w:tab/>
        <w:t>SEQUENCE {</w:t>
      </w:r>
    </w:p>
    <w:p w14:paraId="4684473B" w14:textId="77777777" w:rsidR="009D5726" w:rsidRPr="001662C6" w:rsidRDefault="009D5726" w:rsidP="009D5726">
      <w:pPr>
        <w:pStyle w:val="PL"/>
        <w:shd w:val="clear" w:color="auto" w:fill="E6E6E6"/>
      </w:pPr>
      <w:r w:rsidRPr="001662C6">
        <w:tab/>
        <w:t>frameStructureType-SPT-r15</w:t>
      </w:r>
      <w:r w:rsidRPr="001662C6">
        <w:tab/>
      </w:r>
      <w:r w:rsidRPr="001662C6">
        <w:tab/>
      </w:r>
      <w:r w:rsidRPr="001662C6">
        <w:tab/>
        <w:t>BIT STRING (SIZE (3))</w:t>
      </w:r>
      <w:r w:rsidRPr="001662C6">
        <w:tab/>
      </w:r>
      <w:r w:rsidRPr="001662C6">
        <w:tab/>
      </w:r>
      <w:r w:rsidRPr="001662C6">
        <w:tab/>
        <w:t>OPTIONAL,</w:t>
      </w:r>
    </w:p>
    <w:p w14:paraId="5BAD78C0" w14:textId="77777777" w:rsidR="009D5726" w:rsidRPr="001662C6" w:rsidRDefault="009D5726" w:rsidP="009D5726">
      <w:pPr>
        <w:pStyle w:val="PL"/>
        <w:shd w:val="clear" w:color="auto" w:fill="E6E6E6"/>
      </w:pPr>
      <w:r w:rsidRPr="001662C6">
        <w:tab/>
        <w:t>maxNumberCCs-SPT-r15</w:t>
      </w:r>
      <w:r w:rsidRPr="001662C6">
        <w:tab/>
      </w:r>
      <w:r w:rsidRPr="001662C6">
        <w:tab/>
      </w:r>
      <w:r w:rsidRPr="001662C6">
        <w:tab/>
      </w:r>
      <w:r w:rsidRPr="001662C6">
        <w:tab/>
        <w:t>INTEGER (1..32)</w:t>
      </w:r>
      <w:r w:rsidRPr="001662C6">
        <w:tab/>
      </w:r>
      <w:r w:rsidRPr="001662C6">
        <w:tab/>
      </w:r>
      <w:r w:rsidRPr="001662C6">
        <w:tab/>
      </w:r>
      <w:r w:rsidRPr="001662C6">
        <w:tab/>
      </w:r>
      <w:r w:rsidRPr="001662C6">
        <w:tab/>
        <w:t>OPTIONAL</w:t>
      </w:r>
    </w:p>
    <w:p w14:paraId="28FE412E" w14:textId="77777777" w:rsidR="009D5726" w:rsidRPr="001662C6" w:rsidRDefault="009D5726" w:rsidP="009D5726">
      <w:pPr>
        <w:pStyle w:val="PL"/>
        <w:shd w:val="clear" w:color="auto" w:fill="E6E6E6"/>
      </w:pPr>
      <w:r w:rsidRPr="001662C6">
        <w:t>}</w:t>
      </w:r>
    </w:p>
    <w:p w14:paraId="3D175CF9" w14:textId="77777777" w:rsidR="009D5726" w:rsidRPr="001662C6" w:rsidRDefault="009D5726" w:rsidP="009D5726">
      <w:pPr>
        <w:pStyle w:val="PL"/>
        <w:shd w:val="clear" w:color="auto" w:fill="E6E6E6"/>
      </w:pPr>
    </w:p>
    <w:p w14:paraId="44569F70" w14:textId="77777777" w:rsidR="009D5726" w:rsidRPr="001662C6" w:rsidRDefault="009D5726" w:rsidP="009D5726">
      <w:pPr>
        <w:pStyle w:val="PL"/>
        <w:shd w:val="clear" w:color="auto" w:fill="E6E6E6"/>
      </w:pPr>
      <w:r w:rsidRPr="001662C6">
        <w:t>STTI-SPT-BandParameters-r15 ::= SEQUENCE {</w:t>
      </w:r>
    </w:p>
    <w:p w14:paraId="4A2F6381" w14:textId="77777777" w:rsidR="009D5726" w:rsidRPr="001662C6" w:rsidRDefault="009D5726" w:rsidP="009D5726">
      <w:pPr>
        <w:pStyle w:val="PL"/>
        <w:shd w:val="clear" w:color="auto" w:fill="E6E6E6"/>
      </w:pPr>
      <w:r w:rsidRPr="001662C6">
        <w:tab/>
        <w:t>dl-1024QAM-Slot-r15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7092136" w14:textId="77777777" w:rsidR="009D5726" w:rsidRPr="001662C6" w:rsidRDefault="009D5726" w:rsidP="009D5726">
      <w:pPr>
        <w:pStyle w:val="PL"/>
        <w:shd w:val="clear" w:color="auto" w:fill="E6E6E6"/>
      </w:pPr>
      <w:r w:rsidRPr="001662C6">
        <w:tab/>
        <w:t>dl-1024QAM-SubslotTA-1-r15</w:t>
      </w:r>
      <w:r w:rsidRPr="001662C6">
        <w:tab/>
      </w:r>
      <w:r w:rsidRPr="001662C6">
        <w:tab/>
      </w:r>
      <w:r w:rsidRPr="001662C6">
        <w:tab/>
      </w:r>
      <w:r w:rsidRPr="001662C6">
        <w:tab/>
        <w:t>ENUMERATED {supported}</w:t>
      </w:r>
      <w:r w:rsidRPr="001662C6">
        <w:tab/>
      </w:r>
      <w:r w:rsidRPr="001662C6">
        <w:tab/>
      </w:r>
      <w:r w:rsidRPr="001662C6">
        <w:tab/>
        <w:t>OPTIONAL,</w:t>
      </w:r>
    </w:p>
    <w:p w14:paraId="544BC3D2" w14:textId="77777777" w:rsidR="009D5726" w:rsidRPr="001662C6" w:rsidRDefault="009D5726" w:rsidP="009D5726">
      <w:pPr>
        <w:pStyle w:val="PL"/>
        <w:shd w:val="clear" w:color="auto" w:fill="E6E6E6"/>
      </w:pPr>
      <w:r w:rsidRPr="001662C6">
        <w:tab/>
        <w:t>dl-1024QAM-SubslotTA-2-r15</w:t>
      </w:r>
      <w:r w:rsidRPr="001662C6">
        <w:tab/>
      </w:r>
      <w:r w:rsidRPr="001662C6">
        <w:tab/>
      </w:r>
      <w:r w:rsidRPr="001662C6">
        <w:tab/>
      </w:r>
      <w:r w:rsidRPr="001662C6">
        <w:tab/>
        <w:t>ENUMERATED {supported}</w:t>
      </w:r>
      <w:r w:rsidRPr="001662C6">
        <w:tab/>
      </w:r>
      <w:r w:rsidRPr="001662C6">
        <w:tab/>
      </w:r>
      <w:r w:rsidRPr="001662C6">
        <w:tab/>
        <w:t>OPTIONAL,</w:t>
      </w:r>
    </w:p>
    <w:p w14:paraId="79A439C2" w14:textId="77777777" w:rsidR="009D5726" w:rsidRPr="001662C6" w:rsidRDefault="009D5726" w:rsidP="009D5726">
      <w:pPr>
        <w:pStyle w:val="PL"/>
        <w:shd w:val="clear" w:color="auto" w:fill="E6E6E6"/>
      </w:pPr>
      <w:r w:rsidRPr="001662C6">
        <w:tab/>
        <w:t>simultaneousTx-differentTx-duration-r15</w:t>
      </w:r>
      <w:r w:rsidRPr="001662C6">
        <w:tab/>
        <w:t>ENUMERATED {supported}</w:t>
      </w:r>
      <w:r w:rsidRPr="001662C6">
        <w:tab/>
      </w:r>
      <w:r w:rsidRPr="001662C6">
        <w:tab/>
      </w:r>
      <w:r w:rsidRPr="001662C6">
        <w:tab/>
        <w:t>OPTIONAL,</w:t>
      </w:r>
    </w:p>
    <w:p w14:paraId="2C48CBF4" w14:textId="77777777" w:rsidR="009D5726" w:rsidRPr="001662C6" w:rsidRDefault="009D5726" w:rsidP="009D5726">
      <w:pPr>
        <w:pStyle w:val="PL"/>
        <w:shd w:val="clear" w:color="auto" w:fill="E6E6E6"/>
      </w:pPr>
      <w:r w:rsidRPr="001662C6">
        <w:tab/>
        <w:t>sTTI-CA-MIMO-ParametersDL-r15</w:t>
      </w:r>
      <w:r w:rsidRPr="001662C6">
        <w:tab/>
      </w:r>
      <w:r w:rsidRPr="001662C6">
        <w:tab/>
      </w:r>
      <w:r w:rsidRPr="001662C6">
        <w:tab/>
        <w:t>CA-MIMO-ParametersDL-r15</w:t>
      </w:r>
      <w:r w:rsidRPr="001662C6">
        <w:tab/>
      </w:r>
      <w:r w:rsidRPr="001662C6">
        <w:tab/>
        <w:t>OPTIONAL,</w:t>
      </w:r>
    </w:p>
    <w:p w14:paraId="7FC50882" w14:textId="77777777" w:rsidR="009D5726" w:rsidRPr="001662C6" w:rsidRDefault="009D5726" w:rsidP="009D5726">
      <w:pPr>
        <w:pStyle w:val="PL"/>
        <w:shd w:val="clear" w:color="auto" w:fill="E6E6E6"/>
      </w:pPr>
      <w:r w:rsidRPr="001662C6">
        <w:tab/>
        <w:t>sTTI-CA-MIMO-ParametersUL-r15</w:t>
      </w:r>
      <w:r w:rsidRPr="001662C6">
        <w:tab/>
      </w:r>
      <w:r w:rsidRPr="001662C6">
        <w:tab/>
      </w:r>
      <w:r w:rsidRPr="001662C6">
        <w:tab/>
        <w:t>CA-MIMO-ParametersUL-r15,</w:t>
      </w:r>
    </w:p>
    <w:p w14:paraId="44E45E42" w14:textId="77777777" w:rsidR="009D5726" w:rsidRPr="001662C6" w:rsidRDefault="009D5726" w:rsidP="009D5726">
      <w:pPr>
        <w:pStyle w:val="PL"/>
        <w:shd w:val="clear" w:color="auto" w:fill="E6E6E6"/>
      </w:pPr>
      <w:r w:rsidRPr="001662C6">
        <w:tab/>
        <w:t>sTTI-FD-MIMO-Coexistence</w:t>
      </w:r>
      <w:r w:rsidRPr="001662C6">
        <w:tab/>
      </w:r>
      <w:r w:rsidRPr="001662C6">
        <w:tab/>
      </w:r>
      <w:r w:rsidRPr="001662C6">
        <w:tab/>
      </w:r>
      <w:r w:rsidRPr="001662C6">
        <w:tab/>
        <w:t>ENUMERATED {supported}</w:t>
      </w:r>
      <w:r w:rsidRPr="001662C6">
        <w:tab/>
      </w:r>
      <w:r w:rsidRPr="001662C6">
        <w:tab/>
      </w:r>
      <w:r w:rsidRPr="001662C6">
        <w:tab/>
        <w:t>OPTIONAL,</w:t>
      </w:r>
    </w:p>
    <w:p w14:paraId="0800EDB6" w14:textId="77777777" w:rsidR="009D5726" w:rsidRPr="001662C6" w:rsidRDefault="009D5726" w:rsidP="009D5726">
      <w:pPr>
        <w:pStyle w:val="PL"/>
        <w:shd w:val="clear" w:color="auto" w:fill="E6E6E6"/>
      </w:pPr>
      <w:r w:rsidRPr="001662C6">
        <w:tab/>
        <w:t>sTTI-MIMO-CA-ParametersPerBoBCs-r15</w:t>
      </w:r>
      <w:r w:rsidRPr="001662C6">
        <w:tab/>
      </w:r>
      <w:r w:rsidRPr="001662C6">
        <w:tab/>
        <w:t>MIMO-CA-ParametersPerBoBC-r13</w:t>
      </w:r>
      <w:r w:rsidRPr="001662C6">
        <w:tab/>
        <w:t>OPTIONAL,</w:t>
      </w:r>
    </w:p>
    <w:p w14:paraId="26AC0987" w14:textId="77777777" w:rsidR="009D5726" w:rsidRPr="001662C6" w:rsidRDefault="009D5726" w:rsidP="009D5726">
      <w:pPr>
        <w:pStyle w:val="PL"/>
        <w:shd w:val="clear" w:color="auto" w:fill="E6E6E6"/>
      </w:pPr>
      <w:r w:rsidRPr="001662C6">
        <w:tab/>
        <w:t>sTTI-MIMO-CA-ParametersPerBoBCs-v1530</w:t>
      </w:r>
      <w:r w:rsidRPr="001662C6">
        <w:tab/>
        <w:t>MIMO-CA-ParametersPerBoBC-v1430</w:t>
      </w:r>
      <w:r w:rsidRPr="001662C6">
        <w:tab/>
        <w:t>OPTIONAL,</w:t>
      </w:r>
    </w:p>
    <w:p w14:paraId="30F6528A" w14:textId="77777777" w:rsidR="009D5726" w:rsidRPr="001662C6" w:rsidRDefault="009D5726" w:rsidP="009D5726">
      <w:pPr>
        <w:pStyle w:val="PL"/>
        <w:shd w:val="clear" w:color="auto" w:fill="E6E6E6"/>
      </w:pPr>
      <w:r w:rsidRPr="001662C6">
        <w:tab/>
        <w:t>sTTI-SupportedCombinations-r15</w:t>
      </w:r>
      <w:r w:rsidRPr="001662C6">
        <w:tab/>
      </w:r>
      <w:r w:rsidRPr="001662C6">
        <w:tab/>
      </w:r>
      <w:r w:rsidRPr="001662C6">
        <w:tab/>
        <w:t>STTI-SupportedCombinations-r15</w:t>
      </w:r>
      <w:r w:rsidRPr="001662C6">
        <w:tab/>
        <w:t>OPTIONAL,</w:t>
      </w:r>
    </w:p>
    <w:p w14:paraId="74C95172" w14:textId="77777777" w:rsidR="009D5726" w:rsidRPr="001662C6" w:rsidRDefault="009D5726" w:rsidP="009D5726">
      <w:pPr>
        <w:pStyle w:val="PL"/>
        <w:shd w:val="clear" w:color="auto" w:fill="E6E6E6"/>
      </w:pPr>
      <w:r w:rsidRPr="001662C6">
        <w:tab/>
        <w:t>sTTI-SupportedCSI-Proc-r15</w:t>
      </w:r>
      <w:r w:rsidRPr="001662C6">
        <w:tab/>
      </w:r>
      <w:r w:rsidRPr="001662C6">
        <w:tab/>
      </w:r>
      <w:r w:rsidRPr="001662C6">
        <w:tab/>
      </w:r>
      <w:r w:rsidRPr="001662C6">
        <w:tab/>
        <w:t>ENUMERATED {n1, n3, n4}</w:t>
      </w:r>
      <w:r w:rsidRPr="001662C6">
        <w:tab/>
      </w:r>
      <w:r w:rsidRPr="001662C6">
        <w:tab/>
      </w:r>
      <w:r w:rsidRPr="001662C6">
        <w:tab/>
        <w:t>OPTIONAL,</w:t>
      </w:r>
    </w:p>
    <w:p w14:paraId="6A467008" w14:textId="77777777" w:rsidR="009D5726" w:rsidRPr="001662C6" w:rsidRDefault="009D5726" w:rsidP="009D5726">
      <w:pPr>
        <w:pStyle w:val="PL"/>
        <w:shd w:val="clear" w:color="auto" w:fill="E6E6E6"/>
      </w:pPr>
      <w:r w:rsidRPr="001662C6">
        <w:tab/>
        <w:t>ul-256QAM-Slot-r15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B44D938" w14:textId="77777777" w:rsidR="009D5726" w:rsidRPr="001662C6" w:rsidRDefault="009D5726" w:rsidP="009D5726">
      <w:pPr>
        <w:pStyle w:val="PL"/>
        <w:shd w:val="clear" w:color="auto" w:fill="E6E6E6"/>
      </w:pPr>
      <w:r w:rsidRPr="001662C6">
        <w:tab/>
        <w:t>ul-256QAM-Subslot-r15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B4E0BEB" w14:textId="77777777" w:rsidR="009D5726" w:rsidRPr="001662C6" w:rsidRDefault="009D5726" w:rsidP="009D5726">
      <w:pPr>
        <w:pStyle w:val="PL"/>
        <w:shd w:val="clear" w:color="auto" w:fill="E6E6E6"/>
      </w:pPr>
      <w:r w:rsidRPr="001662C6">
        <w:tab/>
        <w:t>...</w:t>
      </w:r>
    </w:p>
    <w:p w14:paraId="4C2BF04A" w14:textId="77777777" w:rsidR="009D5726" w:rsidRPr="001662C6" w:rsidRDefault="009D5726" w:rsidP="009D5726">
      <w:pPr>
        <w:pStyle w:val="PL"/>
        <w:shd w:val="clear" w:color="auto" w:fill="E6E6E6"/>
      </w:pPr>
      <w:r w:rsidRPr="001662C6">
        <w:t>}</w:t>
      </w:r>
    </w:p>
    <w:p w14:paraId="4CAE3062" w14:textId="77777777" w:rsidR="009D5726" w:rsidRPr="001662C6" w:rsidRDefault="009D5726" w:rsidP="009D5726">
      <w:pPr>
        <w:pStyle w:val="PL"/>
        <w:shd w:val="clear" w:color="auto" w:fill="E6E6E6"/>
      </w:pPr>
    </w:p>
    <w:p w14:paraId="5182EFD9" w14:textId="77777777" w:rsidR="009D5726" w:rsidRPr="001662C6" w:rsidRDefault="009D5726" w:rsidP="009D5726">
      <w:pPr>
        <w:pStyle w:val="PL"/>
        <w:shd w:val="clear" w:color="auto" w:fill="E6E6E6"/>
      </w:pPr>
      <w:r w:rsidRPr="001662C6">
        <w:t>STTI-SupportedCombinations-r15 ::=</w:t>
      </w:r>
      <w:r w:rsidRPr="001662C6">
        <w:tab/>
        <w:t>SEQUENCE {</w:t>
      </w:r>
    </w:p>
    <w:p w14:paraId="27384647" w14:textId="77777777" w:rsidR="009D5726" w:rsidRPr="001662C6" w:rsidRDefault="009D5726" w:rsidP="009D5726">
      <w:pPr>
        <w:pStyle w:val="PL"/>
        <w:shd w:val="clear" w:color="auto" w:fill="E6E6E6"/>
      </w:pPr>
      <w:r w:rsidRPr="001662C6">
        <w:tab/>
        <w:t>combination-22-r15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34ECE198" w14:textId="77777777" w:rsidR="009D5726" w:rsidRPr="001662C6" w:rsidRDefault="009D5726" w:rsidP="009D5726">
      <w:pPr>
        <w:pStyle w:val="PL"/>
        <w:shd w:val="clear" w:color="auto" w:fill="E6E6E6"/>
      </w:pPr>
      <w:r w:rsidRPr="001662C6">
        <w:tab/>
        <w:t>combination-77-r15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7E9748D9" w14:textId="77777777" w:rsidR="009D5726" w:rsidRPr="001662C6" w:rsidRDefault="009D5726" w:rsidP="009D5726">
      <w:pPr>
        <w:pStyle w:val="PL"/>
        <w:shd w:val="clear" w:color="auto" w:fill="E6E6E6"/>
      </w:pPr>
      <w:r w:rsidRPr="001662C6">
        <w:tab/>
        <w:t>combination-27-r15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0CD2BBB9" w14:textId="77777777" w:rsidR="009D5726" w:rsidRPr="001662C6" w:rsidRDefault="009D5726" w:rsidP="009D5726">
      <w:pPr>
        <w:pStyle w:val="PL"/>
        <w:shd w:val="clear" w:color="auto" w:fill="E6E6E6"/>
      </w:pPr>
      <w:r w:rsidRPr="001662C6">
        <w:tab/>
        <w:t>combination-22-27-r15</w:t>
      </w:r>
      <w:r w:rsidRPr="001662C6">
        <w:tab/>
      </w:r>
      <w:r w:rsidRPr="001662C6">
        <w:tab/>
      </w:r>
      <w:r w:rsidRPr="001662C6">
        <w:tab/>
      </w:r>
      <w:r w:rsidRPr="001662C6">
        <w:tab/>
        <w:t>SEQUENCE (SIZE (1..2)) OF DL-UL-CCs-r15</w:t>
      </w:r>
      <w:r w:rsidRPr="001662C6">
        <w:tab/>
      </w:r>
      <w:r w:rsidRPr="001662C6">
        <w:tab/>
        <w:t>OPTIONAL,</w:t>
      </w:r>
    </w:p>
    <w:p w14:paraId="0B786AAC" w14:textId="77777777" w:rsidR="009D5726" w:rsidRPr="001662C6" w:rsidRDefault="009D5726" w:rsidP="009D5726">
      <w:pPr>
        <w:pStyle w:val="PL"/>
        <w:shd w:val="clear" w:color="auto" w:fill="E6E6E6"/>
      </w:pPr>
      <w:r w:rsidRPr="001662C6">
        <w:tab/>
        <w:t>combination-77-22-r15</w:t>
      </w:r>
      <w:r w:rsidRPr="001662C6">
        <w:tab/>
      </w:r>
      <w:r w:rsidRPr="001662C6">
        <w:tab/>
      </w:r>
      <w:r w:rsidRPr="001662C6">
        <w:tab/>
      </w:r>
      <w:r w:rsidRPr="001662C6">
        <w:tab/>
        <w:t>SEQUENCE (SIZE (1..2)) OF DL-UL-CCs-r15</w:t>
      </w:r>
      <w:r w:rsidRPr="001662C6">
        <w:tab/>
      </w:r>
      <w:r w:rsidRPr="001662C6">
        <w:tab/>
        <w:t>OPTIONAL,</w:t>
      </w:r>
    </w:p>
    <w:p w14:paraId="25A10062" w14:textId="77777777" w:rsidR="009D5726" w:rsidRPr="001662C6" w:rsidRDefault="009D5726" w:rsidP="009D5726">
      <w:pPr>
        <w:pStyle w:val="PL"/>
        <w:shd w:val="clear" w:color="auto" w:fill="E6E6E6"/>
      </w:pPr>
      <w:r w:rsidRPr="001662C6">
        <w:tab/>
        <w:t>combination-77-27-r15</w:t>
      </w:r>
      <w:r w:rsidRPr="001662C6">
        <w:tab/>
      </w:r>
      <w:r w:rsidRPr="001662C6">
        <w:tab/>
      </w:r>
      <w:r w:rsidRPr="001662C6">
        <w:tab/>
      </w:r>
      <w:r w:rsidRPr="001662C6">
        <w:tab/>
        <w:t>SEQUENCE (SIZE (1..2)) OF DL-UL-CCs-r15</w:t>
      </w:r>
      <w:r w:rsidRPr="001662C6">
        <w:tab/>
      </w:r>
      <w:r w:rsidRPr="001662C6">
        <w:tab/>
        <w:t>OPTIONAL</w:t>
      </w:r>
    </w:p>
    <w:p w14:paraId="2C987669" w14:textId="77777777" w:rsidR="009D5726" w:rsidRPr="001662C6" w:rsidRDefault="009D5726" w:rsidP="009D5726">
      <w:pPr>
        <w:pStyle w:val="PL"/>
        <w:shd w:val="clear" w:color="auto" w:fill="E6E6E6"/>
      </w:pPr>
      <w:r w:rsidRPr="001662C6">
        <w:t>}</w:t>
      </w:r>
    </w:p>
    <w:p w14:paraId="70036692" w14:textId="77777777" w:rsidR="009D5726" w:rsidRPr="001662C6" w:rsidRDefault="009D5726" w:rsidP="009D5726">
      <w:pPr>
        <w:pStyle w:val="PL"/>
        <w:shd w:val="clear" w:color="auto" w:fill="E6E6E6"/>
      </w:pPr>
    </w:p>
    <w:p w14:paraId="4D82D35E" w14:textId="77777777" w:rsidR="009D5726" w:rsidRPr="001662C6" w:rsidRDefault="009D5726" w:rsidP="009D5726">
      <w:pPr>
        <w:pStyle w:val="PL"/>
        <w:shd w:val="clear" w:color="auto" w:fill="E6E6E6"/>
      </w:pPr>
      <w:r w:rsidRPr="001662C6">
        <w:t>DL-UL-CCs-r15 ::= SEQUENCE {</w:t>
      </w:r>
    </w:p>
    <w:p w14:paraId="2EF39F61" w14:textId="77777777" w:rsidR="009D5726" w:rsidRPr="001662C6" w:rsidRDefault="009D5726" w:rsidP="009D5726">
      <w:pPr>
        <w:pStyle w:val="PL"/>
        <w:shd w:val="clear" w:color="auto" w:fill="E6E6E6"/>
      </w:pPr>
      <w:r w:rsidRPr="001662C6">
        <w:tab/>
        <w:t>maxNumberDL-CCs-r15</w:t>
      </w:r>
      <w:r w:rsidRPr="001662C6">
        <w:tab/>
      </w:r>
      <w:r w:rsidRPr="001662C6">
        <w:tab/>
      </w:r>
      <w:r w:rsidRPr="001662C6">
        <w:tab/>
      </w:r>
      <w:r w:rsidRPr="001662C6">
        <w:tab/>
        <w:t>INTEGER (1..32)</w:t>
      </w:r>
      <w:r w:rsidRPr="001662C6">
        <w:tab/>
      </w:r>
      <w:r w:rsidRPr="001662C6">
        <w:tab/>
      </w:r>
      <w:r w:rsidRPr="001662C6">
        <w:tab/>
      </w:r>
      <w:r w:rsidRPr="001662C6">
        <w:tab/>
      </w:r>
      <w:r w:rsidRPr="001662C6">
        <w:tab/>
      </w:r>
      <w:r w:rsidRPr="001662C6">
        <w:tab/>
        <w:t>OPTIONAL,</w:t>
      </w:r>
    </w:p>
    <w:p w14:paraId="53362B19" w14:textId="77777777" w:rsidR="009D5726" w:rsidRPr="001662C6" w:rsidRDefault="009D5726" w:rsidP="009D5726">
      <w:pPr>
        <w:pStyle w:val="PL"/>
        <w:shd w:val="clear" w:color="auto" w:fill="E6E6E6"/>
      </w:pPr>
      <w:r w:rsidRPr="001662C6">
        <w:tab/>
        <w:t>maxNumberUL-CCs-r15</w:t>
      </w:r>
      <w:r w:rsidRPr="001662C6">
        <w:tab/>
      </w:r>
      <w:r w:rsidRPr="001662C6">
        <w:tab/>
      </w:r>
      <w:r w:rsidRPr="001662C6">
        <w:tab/>
      </w:r>
      <w:r w:rsidRPr="001662C6">
        <w:tab/>
        <w:t>INTEGER (1..32)</w:t>
      </w:r>
      <w:r w:rsidRPr="001662C6">
        <w:tab/>
      </w:r>
      <w:r w:rsidRPr="001662C6">
        <w:tab/>
      </w:r>
      <w:r w:rsidRPr="001662C6">
        <w:tab/>
      </w:r>
      <w:r w:rsidRPr="001662C6">
        <w:tab/>
      </w:r>
      <w:r w:rsidRPr="001662C6">
        <w:tab/>
      </w:r>
      <w:r w:rsidRPr="001662C6">
        <w:tab/>
        <w:t>OPTIONAL</w:t>
      </w:r>
    </w:p>
    <w:p w14:paraId="60203645" w14:textId="77777777" w:rsidR="009D5726" w:rsidRPr="001662C6" w:rsidRDefault="009D5726" w:rsidP="009D5726">
      <w:pPr>
        <w:pStyle w:val="PL"/>
        <w:shd w:val="clear" w:color="auto" w:fill="E6E6E6"/>
      </w:pPr>
      <w:r w:rsidRPr="001662C6">
        <w:t>}</w:t>
      </w:r>
    </w:p>
    <w:p w14:paraId="4ECEED40" w14:textId="77777777" w:rsidR="009D5726" w:rsidRPr="001662C6" w:rsidRDefault="009D5726" w:rsidP="009D5726">
      <w:pPr>
        <w:pStyle w:val="PL"/>
        <w:shd w:val="clear" w:color="auto" w:fill="E6E6E6"/>
      </w:pPr>
    </w:p>
    <w:p w14:paraId="73709793" w14:textId="77777777" w:rsidR="009D5726" w:rsidRPr="001662C6" w:rsidRDefault="009D5726" w:rsidP="009D5726">
      <w:pPr>
        <w:pStyle w:val="PL"/>
        <w:shd w:val="clear" w:color="auto" w:fill="E6E6E6"/>
      </w:pPr>
      <w:r w:rsidRPr="001662C6">
        <w:t>SupportedBandCombination-r10 ::= SEQUENCE (SIZE (1..maxBandComb-r10)) OF BandCombinationParameters-r10</w:t>
      </w:r>
    </w:p>
    <w:p w14:paraId="4173CEC0" w14:textId="77777777" w:rsidR="009D5726" w:rsidRPr="001662C6" w:rsidRDefault="009D5726" w:rsidP="009D5726">
      <w:pPr>
        <w:pStyle w:val="PL"/>
        <w:shd w:val="clear" w:color="auto" w:fill="E6E6E6"/>
      </w:pPr>
    </w:p>
    <w:p w14:paraId="12CF6868" w14:textId="77777777" w:rsidR="009D5726" w:rsidRPr="001662C6" w:rsidRDefault="009D5726" w:rsidP="009D5726">
      <w:pPr>
        <w:pStyle w:val="PL"/>
        <w:shd w:val="clear" w:color="auto" w:fill="E6E6E6"/>
      </w:pPr>
      <w:r w:rsidRPr="001662C6">
        <w:t>SupportedBandCombinationExt-r10 ::= SEQUENCE (SIZE (1..maxBandComb-r10)) OF BandCombinationParametersExt-r10</w:t>
      </w:r>
    </w:p>
    <w:p w14:paraId="39E50A4A" w14:textId="77777777" w:rsidR="009D5726" w:rsidRPr="001662C6" w:rsidRDefault="009D5726" w:rsidP="009D5726">
      <w:pPr>
        <w:pStyle w:val="PL"/>
        <w:shd w:val="clear" w:color="auto" w:fill="E6E6E6"/>
      </w:pPr>
    </w:p>
    <w:p w14:paraId="22C88EAE" w14:textId="77777777" w:rsidR="009D5726" w:rsidRPr="001662C6" w:rsidRDefault="009D5726" w:rsidP="009D5726">
      <w:pPr>
        <w:pStyle w:val="PL"/>
        <w:shd w:val="clear" w:color="auto" w:fill="E6E6E6"/>
      </w:pPr>
      <w:r w:rsidRPr="001662C6">
        <w:t>SupportedBandCombination-v1090 ::= SEQUENCE (SIZE (1..maxBandComb-r10)) OF BandCombinationParameters-v1090</w:t>
      </w:r>
    </w:p>
    <w:p w14:paraId="03165BDE" w14:textId="77777777" w:rsidR="009D5726" w:rsidRPr="001662C6" w:rsidRDefault="009D5726" w:rsidP="009D5726">
      <w:pPr>
        <w:pStyle w:val="PL"/>
        <w:shd w:val="clear" w:color="auto" w:fill="E6E6E6"/>
      </w:pPr>
    </w:p>
    <w:p w14:paraId="0BCEFF09" w14:textId="77777777" w:rsidR="009D5726" w:rsidRPr="001662C6" w:rsidRDefault="009D5726" w:rsidP="009D5726">
      <w:pPr>
        <w:pStyle w:val="PL"/>
        <w:shd w:val="clear" w:color="auto" w:fill="E6E6E6"/>
      </w:pPr>
      <w:r w:rsidRPr="001662C6">
        <w:t>SupportedBandCombination-v10i0 ::= SEQUENCE (SIZE (1..maxBandComb-r10)) OF BandCombinationParameters-v10i0</w:t>
      </w:r>
    </w:p>
    <w:p w14:paraId="1F1AB645" w14:textId="77777777" w:rsidR="009D5726" w:rsidRPr="001662C6" w:rsidRDefault="009D5726" w:rsidP="009D5726">
      <w:pPr>
        <w:pStyle w:val="PL"/>
        <w:shd w:val="clear" w:color="auto" w:fill="E6E6E6"/>
      </w:pPr>
    </w:p>
    <w:p w14:paraId="5ECF2FCD" w14:textId="77777777" w:rsidR="009D5726" w:rsidRPr="001662C6" w:rsidRDefault="009D5726" w:rsidP="009D5726">
      <w:pPr>
        <w:pStyle w:val="PL"/>
        <w:shd w:val="clear" w:color="auto" w:fill="E6E6E6"/>
      </w:pPr>
      <w:r w:rsidRPr="001662C6">
        <w:t>SupportedBandCombination-v1130 ::= SEQUENCE (SIZE (1..maxBandComb-r10)) OF BandCombinationParameters-v1130</w:t>
      </w:r>
    </w:p>
    <w:p w14:paraId="4D69A5A6" w14:textId="77777777" w:rsidR="009D5726" w:rsidRPr="001662C6" w:rsidRDefault="009D5726" w:rsidP="009D5726">
      <w:pPr>
        <w:pStyle w:val="PL"/>
        <w:shd w:val="clear" w:color="auto" w:fill="E6E6E6"/>
      </w:pPr>
    </w:p>
    <w:p w14:paraId="6904AF1D" w14:textId="77777777" w:rsidR="009D5726" w:rsidRPr="001662C6" w:rsidRDefault="009D5726" w:rsidP="009D5726">
      <w:pPr>
        <w:pStyle w:val="PL"/>
        <w:shd w:val="clear" w:color="auto" w:fill="E6E6E6"/>
      </w:pPr>
      <w:r w:rsidRPr="001662C6">
        <w:t>SupportedBandCombination-v1250 ::= SEQUENCE (SIZE (1..maxBandComb-r10)) OF BandCombinationParameters-v1250</w:t>
      </w:r>
    </w:p>
    <w:p w14:paraId="73BED542" w14:textId="77777777" w:rsidR="009D5726" w:rsidRPr="001662C6" w:rsidRDefault="009D5726" w:rsidP="009D5726">
      <w:pPr>
        <w:pStyle w:val="PL"/>
        <w:shd w:val="clear" w:color="auto" w:fill="E6E6E6"/>
      </w:pPr>
    </w:p>
    <w:p w14:paraId="7B082A20" w14:textId="77777777" w:rsidR="009D5726" w:rsidRPr="001662C6" w:rsidRDefault="009D5726" w:rsidP="009D5726">
      <w:pPr>
        <w:pStyle w:val="PL"/>
        <w:shd w:val="clear" w:color="auto" w:fill="E6E6E6"/>
      </w:pPr>
      <w:r w:rsidRPr="001662C6">
        <w:t>SupportedBandCombination-v1270 ::= SEQUENCE (SIZE (1..maxBandComb-r10)) OF BandCombinationParameters-v1270</w:t>
      </w:r>
    </w:p>
    <w:p w14:paraId="03451639" w14:textId="77777777" w:rsidR="009D5726" w:rsidRPr="001662C6" w:rsidRDefault="009D5726" w:rsidP="009D5726">
      <w:pPr>
        <w:pStyle w:val="PL"/>
        <w:shd w:val="clear" w:color="auto" w:fill="E6E6E6"/>
      </w:pPr>
    </w:p>
    <w:p w14:paraId="0C724148" w14:textId="77777777" w:rsidR="009D5726" w:rsidRPr="001662C6" w:rsidRDefault="009D5726" w:rsidP="009D5726">
      <w:pPr>
        <w:pStyle w:val="PL"/>
        <w:shd w:val="clear" w:color="auto" w:fill="E6E6E6"/>
      </w:pPr>
      <w:r w:rsidRPr="001662C6">
        <w:t>SupportedBandCombination-v1320 ::= SEQUENCE (SIZE (1..maxBandComb-r10)) OF BandCombinationParameters-v1320</w:t>
      </w:r>
    </w:p>
    <w:p w14:paraId="163F1FF5" w14:textId="77777777" w:rsidR="009D5726" w:rsidRPr="001662C6" w:rsidRDefault="009D5726" w:rsidP="009D5726">
      <w:pPr>
        <w:pStyle w:val="PL"/>
        <w:shd w:val="clear" w:color="auto" w:fill="E6E6E6"/>
      </w:pPr>
    </w:p>
    <w:p w14:paraId="0EB9B857" w14:textId="77777777" w:rsidR="009D5726" w:rsidRPr="001662C6" w:rsidRDefault="009D5726" w:rsidP="009D5726">
      <w:pPr>
        <w:pStyle w:val="PL"/>
        <w:shd w:val="pct10" w:color="auto" w:fill="auto"/>
      </w:pPr>
      <w:r w:rsidRPr="001662C6">
        <w:t>SupportedBandCombination-v1380 ::= SEQUENCE (SIZE (1..maxBandComb-r10)) OF BandCombinationParameters-v1380</w:t>
      </w:r>
    </w:p>
    <w:p w14:paraId="05E18AA2" w14:textId="77777777" w:rsidR="009D5726" w:rsidRPr="001662C6" w:rsidRDefault="009D5726" w:rsidP="009D5726">
      <w:pPr>
        <w:pStyle w:val="PL"/>
        <w:shd w:val="pct10" w:color="auto" w:fill="auto"/>
      </w:pPr>
    </w:p>
    <w:p w14:paraId="38901A58" w14:textId="77777777" w:rsidR="009D5726" w:rsidRPr="001662C6" w:rsidRDefault="009D5726" w:rsidP="009D5726">
      <w:pPr>
        <w:pStyle w:val="PL"/>
        <w:shd w:val="pct10" w:color="auto" w:fill="auto"/>
      </w:pPr>
      <w:r w:rsidRPr="001662C6">
        <w:t>SupportedBandCombination-v1390 ::= SEQUENCE (SIZE (1..maxBandComb-r10)) OF BandCombinationParameters-v1390</w:t>
      </w:r>
    </w:p>
    <w:p w14:paraId="0B4F679E" w14:textId="77777777" w:rsidR="009D5726" w:rsidRPr="001662C6" w:rsidRDefault="009D5726" w:rsidP="009D5726">
      <w:pPr>
        <w:pStyle w:val="PL"/>
        <w:shd w:val="pct10" w:color="auto" w:fill="auto"/>
      </w:pPr>
    </w:p>
    <w:p w14:paraId="0046D8B1" w14:textId="77777777" w:rsidR="009D5726" w:rsidRPr="001662C6" w:rsidRDefault="009D5726" w:rsidP="009D5726">
      <w:pPr>
        <w:pStyle w:val="PL"/>
        <w:shd w:val="clear" w:color="auto" w:fill="E6E6E6"/>
      </w:pPr>
      <w:r w:rsidRPr="001662C6">
        <w:t>SupportedBandCombination-v1430 ::= SEQUENCE (SIZE (1..maxBandComb-r10)) OF BandCombinationParameters-v1430</w:t>
      </w:r>
    </w:p>
    <w:p w14:paraId="38F3ABEF" w14:textId="77777777" w:rsidR="009D5726" w:rsidRPr="001662C6" w:rsidRDefault="009D5726" w:rsidP="009D5726">
      <w:pPr>
        <w:pStyle w:val="PL"/>
        <w:shd w:val="clear" w:color="auto" w:fill="E6E6E6"/>
      </w:pPr>
    </w:p>
    <w:p w14:paraId="7717BB0D" w14:textId="77777777" w:rsidR="009D5726" w:rsidRPr="001662C6" w:rsidRDefault="009D5726" w:rsidP="009D5726">
      <w:pPr>
        <w:pStyle w:val="PL"/>
        <w:shd w:val="clear" w:color="auto" w:fill="E6E6E6"/>
      </w:pPr>
      <w:r w:rsidRPr="001662C6">
        <w:t>SupportedBandCombination-v1450 ::= SEQUENCE (SIZE (1..maxBandComb-r10)) OF BandCombinationParameters-v1450</w:t>
      </w:r>
    </w:p>
    <w:p w14:paraId="646FD808" w14:textId="77777777" w:rsidR="009D5726" w:rsidRPr="001662C6" w:rsidRDefault="009D5726" w:rsidP="009D5726">
      <w:pPr>
        <w:pStyle w:val="PL"/>
        <w:shd w:val="clear" w:color="auto" w:fill="E6E6E6"/>
      </w:pPr>
    </w:p>
    <w:p w14:paraId="31BFA3EB" w14:textId="77777777" w:rsidR="009D5726" w:rsidRPr="001662C6" w:rsidRDefault="009D5726" w:rsidP="009D5726">
      <w:pPr>
        <w:pStyle w:val="PL"/>
        <w:shd w:val="pct10" w:color="auto" w:fill="auto"/>
      </w:pPr>
      <w:r w:rsidRPr="001662C6">
        <w:t>SupportedBandCombination-v1470 ::= SEQUENCE (SIZE (1..maxBandComb-r10)) OF BandCombinationParameters-v1470</w:t>
      </w:r>
    </w:p>
    <w:p w14:paraId="20002F43" w14:textId="77777777" w:rsidR="009D5726" w:rsidRPr="001662C6" w:rsidRDefault="009D5726" w:rsidP="009D5726">
      <w:pPr>
        <w:pStyle w:val="PL"/>
        <w:shd w:val="clear" w:color="auto" w:fill="E6E6E6"/>
      </w:pPr>
    </w:p>
    <w:p w14:paraId="4221DC5B" w14:textId="77777777" w:rsidR="009D5726" w:rsidRPr="001662C6" w:rsidRDefault="009D5726" w:rsidP="009D5726">
      <w:pPr>
        <w:pStyle w:val="PL"/>
        <w:shd w:val="clear" w:color="auto" w:fill="E6E6E6"/>
      </w:pPr>
      <w:r w:rsidRPr="001662C6">
        <w:t>SupportedBandCombination-v14b0 ::= SEQUENCE (SIZE (1..maxBandComb-r10)) OF BandCombinationParameters-v14b0</w:t>
      </w:r>
    </w:p>
    <w:p w14:paraId="280F5FAF" w14:textId="77777777" w:rsidR="009D5726" w:rsidRPr="001662C6" w:rsidRDefault="009D5726" w:rsidP="009D5726">
      <w:pPr>
        <w:pStyle w:val="PL"/>
        <w:shd w:val="pct10" w:color="auto" w:fill="auto"/>
      </w:pPr>
    </w:p>
    <w:p w14:paraId="70D68122" w14:textId="77777777" w:rsidR="009D5726" w:rsidRPr="001662C6" w:rsidRDefault="009D5726" w:rsidP="009D5726">
      <w:pPr>
        <w:pStyle w:val="PL"/>
        <w:shd w:val="pct10" w:color="auto" w:fill="auto"/>
      </w:pPr>
      <w:r w:rsidRPr="001662C6">
        <w:t>SupportedBandCombination-v1530 ::= SEQUENCE (SIZE (1..maxBandComb-r10)) OF BandCombinationParameters-v1530</w:t>
      </w:r>
    </w:p>
    <w:p w14:paraId="7024D6E8" w14:textId="77777777" w:rsidR="009D5726" w:rsidRPr="001662C6" w:rsidRDefault="009D5726" w:rsidP="009D5726">
      <w:pPr>
        <w:pStyle w:val="PL"/>
        <w:shd w:val="pct10" w:color="auto" w:fill="auto"/>
      </w:pPr>
    </w:p>
    <w:p w14:paraId="50556F4D" w14:textId="77777777" w:rsidR="009D5726" w:rsidRPr="001662C6" w:rsidRDefault="009D5726" w:rsidP="009D5726">
      <w:pPr>
        <w:pStyle w:val="PL"/>
        <w:shd w:val="pct10" w:color="auto" w:fill="auto"/>
      </w:pPr>
      <w:r w:rsidRPr="001662C6">
        <w:t>SupportedBandCombination-v1610 ::= SEQUENCE (SIZE (1..maxBandComb-r10)) OF BandCombinationParameters-v1610</w:t>
      </w:r>
    </w:p>
    <w:p w14:paraId="789BC1E6" w14:textId="77777777" w:rsidR="009D5726" w:rsidRPr="001662C6" w:rsidRDefault="009D5726" w:rsidP="009D5726">
      <w:pPr>
        <w:pStyle w:val="PL"/>
        <w:shd w:val="pct10" w:color="auto" w:fill="auto"/>
      </w:pPr>
    </w:p>
    <w:p w14:paraId="0A6A8819" w14:textId="77777777" w:rsidR="009D5726" w:rsidRPr="001662C6" w:rsidRDefault="009D5726" w:rsidP="009D5726">
      <w:pPr>
        <w:pStyle w:val="PL"/>
        <w:shd w:val="pct10" w:color="auto" w:fill="auto"/>
      </w:pPr>
      <w:r w:rsidRPr="001662C6">
        <w:t>SupportedBandCombination-v1630 ::= SEQUENCE (SIZE (1..maxBandComb-r10)) OF BandCombinationParameters-v1630</w:t>
      </w:r>
    </w:p>
    <w:p w14:paraId="33F3DE28" w14:textId="77777777" w:rsidR="009D5726" w:rsidRPr="001662C6" w:rsidRDefault="009D5726" w:rsidP="009D5726">
      <w:pPr>
        <w:pStyle w:val="PL"/>
        <w:shd w:val="pct10" w:color="auto" w:fill="auto"/>
      </w:pPr>
    </w:p>
    <w:p w14:paraId="2D9E6B6A" w14:textId="77777777" w:rsidR="009D5726" w:rsidRPr="001662C6" w:rsidRDefault="009D5726" w:rsidP="009D5726">
      <w:pPr>
        <w:pStyle w:val="PL"/>
        <w:shd w:val="clear" w:color="auto" w:fill="E6E6E6"/>
      </w:pPr>
      <w:r w:rsidRPr="001662C6">
        <w:t>SupportedBandCombinationAdd-r11 ::= SEQUENCE (SIZE (1..maxBandComb-r11)) OF BandCombinationParameters-r11</w:t>
      </w:r>
    </w:p>
    <w:p w14:paraId="318B94E7" w14:textId="77777777" w:rsidR="009D5726" w:rsidRPr="001662C6" w:rsidRDefault="009D5726" w:rsidP="009D5726">
      <w:pPr>
        <w:pStyle w:val="PL"/>
        <w:shd w:val="clear" w:color="auto" w:fill="E6E6E6"/>
      </w:pPr>
    </w:p>
    <w:p w14:paraId="52DC4220" w14:textId="77777777" w:rsidR="009D5726" w:rsidRPr="001662C6" w:rsidRDefault="009D5726" w:rsidP="009D5726">
      <w:pPr>
        <w:pStyle w:val="PL"/>
        <w:shd w:val="clear" w:color="auto" w:fill="E6E6E6"/>
      </w:pPr>
      <w:r w:rsidRPr="001662C6">
        <w:t>SupportedBandCombinationAdd-v11d0 ::= SEQUENCE (SIZE (1..maxBandComb-r11)) OF BandCombinationParameters-v10i0</w:t>
      </w:r>
    </w:p>
    <w:p w14:paraId="66E1A827" w14:textId="77777777" w:rsidR="009D5726" w:rsidRPr="001662C6" w:rsidRDefault="009D5726" w:rsidP="009D5726">
      <w:pPr>
        <w:pStyle w:val="PL"/>
        <w:shd w:val="clear" w:color="auto" w:fill="E6E6E6"/>
      </w:pPr>
    </w:p>
    <w:p w14:paraId="79FCDAE6" w14:textId="77777777" w:rsidR="009D5726" w:rsidRPr="001662C6" w:rsidRDefault="009D5726" w:rsidP="009D5726">
      <w:pPr>
        <w:pStyle w:val="PL"/>
        <w:shd w:val="clear" w:color="auto" w:fill="E6E6E6"/>
      </w:pPr>
      <w:r w:rsidRPr="001662C6">
        <w:t>SupportedBandCombinationAdd-v1250 ::= SEQUENCE (SIZE (1..maxBandComb-r11)) OF BandCombinationParameters-v1250</w:t>
      </w:r>
    </w:p>
    <w:p w14:paraId="7466979F" w14:textId="77777777" w:rsidR="009D5726" w:rsidRPr="001662C6" w:rsidRDefault="009D5726" w:rsidP="009D5726">
      <w:pPr>
        <w:pStyle w:val="PL"/>
        <w:shd w:val="clear" w:color="auto" w:fill="E6E6E6"/>
      </w:pPr>
    </w:p>
    <w:p w14:paraId="1ED3A886" w14:textId="77777777" w:rsidR="009D5726" w:rsidRPr="001662C6" w:rsidRDefault="009D5726" w:rsidP="009D5726">
      <w:pPr>
        <w:pStyle w:val="PL"/>
        <w:shd w:val="clear" w:color="auto" w:fill="E6E6E6"/>
      </w:pPr>
      <w:r w:rsidRPr="001662C6">
        <w:t>SupportedBandCombinationAdd-v1270 ::= SEQUENCE (SIZE (1..maxBandComb-r11)) OF BandCombinationParameters-v1270</w:t>
      </w:r>
    </w:p>
    <w:p w14:paraId="38F4D69A" w14:textId="77777777" w:rsidR="009D5726" w:rsidRPr="001662C6" w:rsidRDefault="009D5726" w:rsidP="009D5726">
      <w:pPr>
        <w:pStyle w:val="PL"/>
        <w:shd w:val="clear" w:color="auto" w:fill="E6E6E6"/>
      </w:pPr>
    </w:p>
    <w:p w14:paraId="23D99515" w14:textId="77777777" w:rsidR="009D5726" w:rsidRPr="001662C6" w:rsidRDefault="009D5726" w:rsidP="009D5726">
      <w:pPr>
        <w:pStyle w:val="PL"/>
        <w:shd w:val="clear" w:color="auto" w:fill="E6E6E6"/>
      </w:pPr>
      <w:r w:rsidRPr="001662C6">
        <w:t>SupportedBandCombinationAdd-v1320 ::= SEQUENCE (SIZE (1..maxBandComb-r11)) OF BandCombinationParameters-v1320</w:t>
      </w:r>
    </w:p>
    <w:p w14:paraId="6D3916E0" w14:textId="77777777" w:rsidR="009D5726" w:rsidRPr="001662C6" w:rsidRDefault="009D5726" w:rsidP="009D5726">
      <w:pPr>
        <w:pStyle w:val="PL"/>
        <w:shd w:val="clear" w:color="auto" w:fill="E6E6E6"/>
      </w:pPr>
    </w:p>
    <w:p w14:paraId="422F7DD2" w14:textId="77777777" w:rsidR="009D5726" w:rsidRPr="001662C6" w:rsidRDefault="009D5726" w:rsidP="009D5726">
      <w:pPr>
        <w:pStyle w:val="PL"/>
        <w:shd w:val="clear" w:color="auto" w:fill="E6E6E6"/>
      </w:pPr>
      <w:r w:rsidRPr="001662C6">
        <w:t>SupportedBandCombinationAdd-v1380 ::= SEQUENCE (SIZE (1..maxBandComb-r11)) OF BandCombinationParameters-v1380</w:t>
      </w:r>
    </w:p>
    <w:p w14:paraId="32FAB13D" w14:textId="77777777" w:rsidR="009D5726" w:rsidRPr="001662C6" w:rsidRDefault="009D5726" w:rsidP="009D5726">
      <w:pPr>
        <w:pStyle w:val="PL"/>
        <w:shd w:val="clear" w:color="auto" w:fill="E6E6E6"/>
      </w:pPr>
    </w:p>
    <w:p w14:paraId="566E43BB" w14:textId="77777777" w:rsidR="009D5726" w:rsidRPr="001662C6" w:rsidRDefault="009D5726" w:rsidP="009D5726">
      <w:pPr>
        <w:pStyle w:val="PL"/>
        <w:shd w:val="clear" w:color="auto" w:fill="E6E6E6"/>
      </w:pPr>
      <w:r w:rsidRPr="001662C6">
        <w:t>SupportedBandCombinationAdd-v1390 ::= SEQUENCE (SIZE (1..maxBandComb-r11)) OF BandCombinationParameters-v1390</w:t>
      </w:r>
    </w:p>
    <w:p w14:paraId="5F293D37" w14:textId="77777777" w:rsidR="009D5726" w:rsidRPr="001662C6" w:rsidRDefault="009D5726" w:rsidP="009D5726">
      <w:pPr>
        <w:pStyle w:val="PL"/>
        <w:shd w:val="clear" w:color="auto" w:fill="E6E6E6"/>
      </w:pPr>
    </w:p>
    <w:p w14:paraId="4C1E507B" w14:textId="77777777" w:rsidR="009D5726" w:rsidRPr="001662C6" w:rsidRDefault="009D5726" w:rsidP="009D5726">
      <w:pPr>
        <w:pStyle w:val="PL"/>
        <w:shd w:val="clear" w:color="auto" w:fill="E6E6E6"/>
      </w:pPr>
      <w:r w:rsidRPr="001662C6">
        <w:t>SupportedBandCombinationAdd-v1430 ::= SEQUENCE (SIZE (1..maxBandComb-r11)) OF BandCombinationParameters-v1430</w:t>
      </w:r>
    </w:p>
    <w:p w14:paraId="42024EEF" w14:textId="77777777" w:rsidR="009D5726" w:rsidRPr="001662C6" w:rsidRDefault="009D5726" w:rsidP="009D5726">
      <w:pPr>
        <w:pStyle w:val="PL"/>
        <w:shd w:val="clear" w:color="auto" w:fill="E6E6E6"/>
      </w:pPr>
    </w:p>
    <w:p w14:paraId="6D9AEEE7" w14:textId="77777777" w:rsidR="009D5726" w:rsidRPr="001662C6" w:rsidRDefault="009D5726" w:rsidP="009D5726">
      <w:pPr>
        <w:pStyle w:val="PL"/>
        <w:shd w:val="pct10" w:color="auto" w:fill="auto"/>
      </w:pPr>
      <w:r w:rsidRPr="001662C6">
        <w:t>SupportedBandCombinationAdd-v1450 ::= SEQUENCE (SIZE (1..maxBandComb-r11)) OF BandCombinationParameters-v1450</w:t>
      </w:r>
    </w:p>
    <w:p w14:paraId="6BCC0A14" w14:textId="77777777" w:rsidR="009D5726" w:rsidRPr="001662C6" w:rsidRDefault="009D5726" w:rsidP="009D5726">
      <w:pPr>
        <w:pStyle w:val="PL"/>
        <w:shd w:val="pct10" w:color="auto" w:fill="auto"/>
      </w:pPr>
    </w:p>
    <w:p w14:paraId="0DAB8C57" w14:textId="77777777" w:rsidR="009D5726" w:rsidRPr="001662C6" w:rsidRDefault="009D5726" w:rsidP="009D5726">
      <w:pPr>
        <w:pStyle w:val="PL"/>
        <w:shd w:val="pct10" w:color="auto" w:fill="auto"/>
      </w:pPr>
      <w:r w:rsidRPr="001662C6">
        <w:t>SupportedBandCombinationAdd-v1470 ::= SEQUENCE (SIZE (1..maxBandComb-r11)) OF BandCombinationParameters-v1470</w:t>
      </w:r>
    </w:p>
    <w:p w14:paraId="0933AED0" w14:textId="77777777" w:rsidR="009D5726" w:rsidRPr="001662C6" w:rsidRDefault="009D5726" w:rsidP="009D5726">
      <w:pPr>
        <w:pStyle w:val="PL"/>
        <w:shd w:val="pct10" w:color="auto" w:fill="auto"/>
      </w:pPr>
    </w:p>
    <w:p w14:paraId="1EC626CC" w14:textId="77777777" w:rsidR="009D5726" w:rsidRPr="001662C6" w:rsidRDefault="009D5726" w:rsidP="009D5726">
      <w:pPr>
        <w:pStyle w:val="PL"/>
        <w:shd w:val="pct10" w:color="auto" w:fill="auto"/>
      </w:pPr>
      <w:r w:rsidRPr="001662C6">
        <w:t>SupportedBandCombinationAdd-v14b0 ::= SEQUENCE (SIZE (1..maxBandComb-r11)) OF BandCombinationParameters-v14b0</w:t>
      </w:r>
    </w:p>
    <w:p w14:paraId="32CB33A8" w14:textId="77777777" w:rsidR="009D5726" w:rsidRPr="001662C6" w:rsidRDefault="009D5726" w:rsidP="009D5726">
      <w:pPr>
        <w:pStyle w:val="PL"/>
        <w:shd w:val="pct10" w:color="auto" w:fill="auto"/>
      </w:pPr>
    </w:p>
    <w:p w14:paraId="38897BD0" w14:textId="77777777" w:rsidR="009D5726" w:rsidRPr="001662C6" w:rsidRDefault="009D5726" w:rsidP="009D5726">
      <w:pPr>
        <w:pStyle w:val="PL"/>
        <w:shd w:val="pct10" w:color="auto" w:fill="auto"/>
      </w:pPr>
      <w:r w:rsidRPr="001662C6">
        <w:t>SupportedBandCombinationAdd-v1530 ::= SEQUENCE (SIZE (1..maxBandComb-r11)) OF BandCombinationParameters-v1530</w:t>
      </w:r>
    </w:p>
    <w:p w14:paraId="0D5FB4DB" w14:textId="77777777" w:rsidR="009D5726" w:rsidRPr="001662C6" w:rsidRDefault="009D5726" w:rsidP="009D5726">
      <w:pPr>
        <w:pStyle w:val="PL"/>
        <w:shd w:val="pct10" w:color="auto" w:fill="auto"/>
      </w:pPr>
    </w:p>
    <w:p w14:paraId="2BA9E451" w14:textId="77777777" w:rsidR="009D5726" w:rsidRPr="001662C6" w:rsidRDefault="009D5726" w:rsidP="009D5726">
      <w:pPr>
        <w:pStyle w:val="PL"/>
        <w:shd w:val="pct10" w:color="auto" w:fill="auto"/>
      </w:pPr>
      <w:r w:rsidRPr="001662C6">
        <w:t>SupportedBandCombinationAdd-v1610 ::= SEQUENCE (SIZE (1..maxBandComb-r11)) OF BandCombinationParameters-v1610</w:t>
      </w:r>
    </w:p>
    <w:p w14:paraId="2FA8B817" w14:textId="77777777" w:rsidR="009D5726" w:rsidRPr="001662C6" w:rsidRDefault="009D5726" w:rsidP="009D5726">
      <w:pPr>
        <w:pStyle w:val="PL"/>
        <w:shd w:val="pct10" w:color="auto" w:fill="auto"/>
      </w:pPr>
    </w:p>
    <w:p w14:paraId="76AB1AD3" w14:textId="77777777" w:rsidR="009D5726" w:rsidRPr="001662C6" w:rsidRDefault="009D5726" w:rsidP="009D5726">
      <w:pPr>
        <w:pStyle w:val="PL"/>
        <w:shd w:val="pct10" w:color="auto" w:fill="auto"/>
      </w:pPr>
      <w:r w:rsidRPr="001662C6">
        <w:t>SupportedBandCombinationAdd-v1630 ::= SEQUENCE (SIZE (1..maxBandComb-r11)) OF BandCombinationParameters-v1630</w:t>
      </w:r>
    </w:p>
    <w:p w14:paraId="1D311401" w14:textId="77777777" w:rsidR="009D5726" w:rsidRPr="001662C6" w:rsidRDefault="009D5726" w:rsidP="009D5726">
      <w:pPr>
        <w:pStyle w:val="PL"/>
        <w:shd w:val="pct10" w:color="auto" w:fill="auto"/>
      </w:pPr>
    </w:p>
    <w:p w14:paraId="7ED92DDF" w14:textId="77777777" w:rsidR="009D5726" w:rsidRPr="001662C6" w:rsidRDefault="009D5726" w:rsidP="009D5726">
      <w:pPr>
        <w:pStyle w:val="PL"/>
        <w:shd w:val="clear" w:color="auto" w:fill="E6E6E6"/>
      </w:pPr>
      <w:r w:rsidRPr="001662C6">
        <w:t>SupportedBandCombinationReduced-r13 ::=</w:t>
      </w:r>
      <w:r w:rsidRPr="001662C6">
        <w:tab/>
        <w:t>SEQUENCE (SIZE (1..maxBandComb-r13)) OF BandCombinationParameters-r13</w:t>
      </w:r>
    </w:p>
    <w:p w14:paraId="6CC1B719" w14:textId="77777777" w:rsidR="009D5726" w:rsidRPr="001662C6" w:rsidRDefault="009D5726" w:rsidP="009D5726">
      <w:pPr>
        <w:pStyle w:val="PL"/>
        <w:shd w:val="clear" w:color="auto" w:fill="E6E6E6"/>
        <w:tabs>
          <w:tab w:val="clear" w:pos="3456"/>
          <w:tab w:val="left" w:pos="3295"/>
        </w:tabs>
      </w:pPr>
    </w:p>
    <w:p w14:paraId="5E9A3A48" w14:textId="77777777" w:rsidR="009D5726" w:rsidRPr="001662C6" w:rsidRDefault="009D5726" w:rsidP="009D5726">
      <w:pPr>
        <w:pStyle w:val="PL"/>
        <w:shd w:val="clear" w:color="auto" w:fill="E6E6E6"/>
      </w:pPr>
      <w:r w:rsidRPr="001662C6">
        <w:t>SupportedBandCombinationReduced-v1320 ::=</w:t>
      </w:r>
      <w:r w:rsidRPr="001662C6">
        <w:tab/>
        <w:t>SEQUENCE (SIZE (1..maxBandComb-r13)) OF BandCombinationParameters-v1320</w:t>
      </w:r>
    </w:p>
    <w:p w14:paraId="5DBAD444" w14:textId="77777777" w:rsidR="009D5726" w:rsidRPr="001662C6" w:rsidRDefault="009D5726" w:rsidP="009D5726">
      <w:pPr>
        <w:pStyle w:val="PL"/>
        <w:shd w:val="clear" w:color="auto" w:fill="E6E6E6"/>
      </w:pPr>
    </w:p>
    <w:p w14:paraId="636E150F" w14:textId="77777777" w:rsidR="009D5726" w:rsidRPr="001662C6" w:rsidRDefault="009D5726" w:rsidP="009D5726">
      <w:pPr>
        <w:pStyle w:val="PL"/>
        <w:shd w:val="clear" w:color="auto" w:fill="E6E6E6"/>
      </w:pPr>
      <w:r w:rsidRPr="001662C6">
        <w:t>SupportedBandCombinationReduced-v1380 ::=</w:t>
      </w:r>
      <w:r w:rsidRPr="001662C6">
        <w:tab/>
        <w:t>SEQUENCE (SIZE (1..maxBandComb-r13)) OF BandCombinationParameters-v1380</w:t>
      </w:r>
    </w:p>
    <w:p w14:paraId="112AD0EB" w14:textId="77777777" w:rsidR="009D5726" w:rsidRPr="001662C6" w:rsidRDefault="009D5726" w:rsidP="009D5726">
      <w:pPr>
        <w:pStyle w:val="PL"/>
        <w:shd w:val="clear" w:color="auto" w:fill="E6E6E6"/>
      </w:pPr>
    </w:p>
    <w:p w14:paraId="329D9380" w14:textId="77777777" w:rsidR="009D5726" w:rsidRPr="001662C6" w:rsidRDefault="009D5726" w:rsidP="009D5726">
      <w:pPr>
        <w:pStyle w:val="PL"/>
        <w:shd w:val="clear" w:color="auto" w:fill="E6E6E6"/>
      </w:pPr>
      <w:r w:rsidRPr="001662C6">
        <w:t>SupportedBandCombinationReduced-v1390 ::=</w:t>
      </w:r>
      <w:r w:rsidRPr="001662C6">
        <w:tab/>
        <w:t>SEQUENCE (SIZE (1..maxBandComb-r13)) OF BandCombinationParameters-v1390</w:t>
      </w:r>
    </w:p>
    <w:p w14:paraId="62305DF4" w14:textId="77777777" w:rsidR="009D5726" w:rsidRPr="001662C6" w:rsidRDefault="009D5726" w:rsidP="009D5726">
      <w:pPr>
        <w:pStyle w:val="PL"/>
        <w:shd w:val="clear" w:color="auto" w:fill="E6E6E6"/>
        <w:tabs>
          <w:tab w:val="clear" w:pos="3456"/>
          <w:tab w:val="left" w:pos="3295"/>
        </w:tabs>
      </w:pPr>
    </w:p>
    <w:p w14:paraId="74914C47" w14:textId="77777777" w:rsidR="009D5726" w:rsidRPr="001662C6" w:rsidRDefault="009D5726" w:rsidP="009D5726">
      <w:pPr>
        <w:pStyle w:val="PL"/>
        <w:shd w:val="clear" w:color="auto" w:fill="E6E6E6"/>
      </w:pPr>
      <w:r w:rsidRPr="001662C6">
        <w:t>SupportedBandCombinationReduced-v1430 ::=</w:t>
      </w:r>
      <w:r w:rsidRPr="001662C6">
        <w:tab/>
        <w:t>SEQUENCE (SIZE (1..maxBandComb-r13)) OF BandCombinationParameters-v1430</w:t>
      </w:r>
    </w:p>
    <w:p w14:paraId="05283C8D" w14:textId="77777777" w:rsidR="009D5726" w:rsidRPr="001662C6" w:rsidRDefault="009D5726" w:rsidP="009D5726">
      <w:pPr>
        <w:pStyle w:val="PL"/>
        <w:shd w:val="clear" w:color="auto" w:fill="E6E6E6"/>
      </w:pPr>
    </w:p>
    <w:p w14:paraId="73A7B154" w14:textId="77777777" w:rsidR="009D5726" w:rsidRPr="001662C6" w:rsidRDefault="009D5726" w:rsidP="009D5726">
      <w:pPr>
        <w:pStyle w:val="PL"/>
        <w:shd w:val="clear" w:color="auto" w:fill="E6E6E6"/>
      </w:pPr>
      <w:r w:rsidRPr="001662C6">
        <w:t>SupportedBandCombinationReduced-v1450 ::=</w:t>
      </w:r>
      <w:r w:rsidRPr="001662C6">
        <w:tab/>
        <w:t>SEQUENCE (SIZE (1..maxBandComb-r13)) OF BandCombinationParameters-v1450</w:t>
      </w:r>
    </w:p>
    <w:p w14:paraId="034AE7FE" w14:textId="77777777" w:rsidR="009D5726" w:rsidRPr="001662C6" w:rsidRDefault="009D5726" w:rsidP="009D5726">
      <w:pPr>
        <w:pStyle w:val="PL"/>
        <w:shd w:val="clear" w:color="auto" w:fill="E6E6E6"/>
        <w:tabs>
          <w:tab w:val="left" w:pos="3295"/>
        </w:tabs>
      </w:pPr>
    </w:p>
    <w:p w14:paraId="6BB2B424" w14:textId="77777777" w:rsidR="009D5726" w:rsidRPr="001662C6" w:rsidRDefault="009D5726" w:rsidP="009D5726">
      <w:pPr>
        <w:pStyle w:val="PL"/>
        <w:shd w:val="clear" w:color="auto" w:fill="E6E6E6"/>
        <w:tabs>
          <w:tab w:val="clear" w:pos="3456"/>
          <w:tab w:val="left" w:pos="3295"/>
        </w:tabs>
      </w:pPr>
      <w:r w:rsidRPr="001662C6">
        <w:t>SupportedBandCombinationReduced-v1470 ::=</w:t>
      </w:r>
      <w:r w:rsidRPr="001662C6">
        <w:tab/>
        <w:t>SEQUENCE (SIZE (1..maxBandComb-r13)) OF BandCombinationParameters-v1470</w:t>
      </w:r>
    </w:p>
    <w:p w14:paraId="41B5C41D" w14:textId="77777777" w:rsidR="009D5726" w:rsidRPr="001662C6" w:rsidRDefault="009D5726" w:rsidP="009D5726">
      <w:pPr>
        <w:pStyle w:val="PL"/>
        <w:shd w:val="clear" w:color="auto" w:fill="E6E6E6"/>
        <w:tabs>
          <w:tab w:val="clear" w:pos="3456"/>
          <w:tab w:val="left" w:pos="3295"/>
        </w:tabs>
      </w:pPr>
    </w:p>
    <w:p w14:paraId="753160D4" w14:textId="77777777" w:rsidR="009D5726" w:rsidRPr="001662C6" w:rsidRDefault="009D5726" w:rsidP="009D5726">
      <w:pPr>
        <w:pStyle w:val="PL"/>
        <w:shd w:val="clear" w:color="auto" w:fill="E6E6E6"/>
      </w:pPr>
      <w:r w:rsidRPr="001662C6">
        <w:t>SupportedBandCombinationReduced-v14b0 ::=</w:t>
      </w:r>
      <w:r w:rsidRPr="001662C6">
        <w:tab/>
        <w:t>SEQUENCE (SIZE (1..maxBandComb-r13)) OF BandCombinationParameters-v14b0</w:t>
      </w:r>
    </w:p>
    <w:p w14:paraId="025C8C1F" w14:textId="77777777" w:rsidR="009D5726" w:rsidRPr="001662C6" w:rsidRDefault="009D5726" w:rsidP="009D5726">
      <w:pPr>
        <w:pStyle w:val="PL"/>
        <w:shd w:val="clear" w:color="auto" w:fill="E6E6E6"/>
        <w:tabs>
          <w:tab w:val="left" w:pos="3295"/>
        </w:tabs>
      </w:pPr>
    </w:p>
    <w:p w14:paraId="33783257" w14:textId="77777777" w:rsidR="009D5726" w:rsidRPr="001662C6" w:rsidRDefault="009D5726" w:rsidP="009D5726">
      <w:pPr>
        <w:pStyle w:val="PL"/>
        <w:shd w:val="clear" w:color="auto" w:fill="E6E6E6"/>
        <w:tabs>
          <w:tab w:val="clear" w:pos="3456"/>
          <w:tab w:val="left" w:pos="3295"/>
        </w:tabs>
      </w:pPr>
      <w:r w:rsidRPr="001662C6">
        <w:t>SupportedBandCombinationReduced-v1530 ::=</w:t>
      </w:r>
      <w:r w:rsidRPr="001662C6">
        <w:tab/>
        <w:t>SEQUENCE (SIZE (1..maxBandComb-r13)) OF BandCombinationParameters-v1530</w:t>
      </w:r>
    </w:p>
    <w:p w14:paraId="25300C7A" w14:textId="77777777" w:rsidR="009D5726" w:rsidRPr="001662C6" w:rsidRDefault="009D5726" w:rsidP="009D5726">
      <w:pPr>
        <w:pStyle w:val="PL"/>
        <w:shd w:val="clear" w:color="auto" w:fill="E6E6E6"/>
        <w:tabs>
          <w:tab w:val="clear" w:pos="3456"/>
          <w:tab w:val="left" w:pos="3295"/>
        </w:tabs>
      </w:pPr>
    </w:p>
    <w:p w14:paraId="3F5B58C5" w14:textId="77777777" w:rsidR="009D5726" w:rsidRPr="001662C6" w:rsidRDefault="009D5726" w:rsidP="009D5726">
      <w:pPr>
        <w:pStyle w:val="PL"/>
        <w:shd w:val="clear" w:color="auto" w:fill="E6E6E6"/>
        <w:tabs>
          <w:tab w:val="clear" w:pos="3456"/>
          <w:tab w:val="left" w:pos="3295"/>
        </w:tabs>
      </w:pPr>
      <w:r w:rsidRPr="001662C6">
        <w:t>SupportedBandCombinationReduced-v1610 ::=</w:t>
      </w:r>
      <w:r w:rsidRPr="001662C6">
        <w:tab/>
        <w:t>SEQUENCE (SIZE (1..maxBandComb-r13)) OF BandCombinationParameters-v1610</w:t>
      </w:r>
    </w:p>
    <w:p w14:paraId="2E695D1A" w14:textId="77777777" w:rsidR="009D5726" w:rsidRPr="001662C6" w:rsidRDefault="009D5726" w:rsidP="009D5726">
      <w:pPr>
        <w:pStyle w:val="PL"/>
        <w:shd w:val="clear" w:color="auto" w:fill="E6E6E6"/>
        <w:tabs>
          <w:tab w:val="clear" w:pos="3456"/>
          <w:tab w:val="left" w:pos="3295"/>
        </w:tabs>
      </w:pPr>
    </w:p>
    <w:p w14:paraId="1B2578A0" w14:textId="77777777" w:rsidR="009D5726" w:rsidRPr="001662C6" w:rsidRDefault="009D5726" w:rsidP="009D5726">
      <w:pPr>
        <w:pStyle w:val="PL"/>
        <w:shd w:val="clear" w:color="auto" w:fill="E6E6E6"/>
        <w:tabs>
          <w:tab w:val="clear" w:pos="3456"/>
          <w:tab w:val="left" w:pos="3295"/>
        </w:tabs>
      </w:pPr>
      <w:r w:rsidRPr="001662C6">
        <w:t>SupportedBandCombinationReduced-v1630 ::=</w:t>
      </w:r>
      <w:r w:rsidRPr="001662C6">
        <w:tab/>
        <w:t>SEQUENCE (SIZE (1..maxBandComb-r13)) OF BandCombinationParameters-v1630</w:t>
      </w:r>
    </w:p>
    <w:p w14:paraId="07916539" w14:textId="77777777" w:rsidR="009D5726" w:rsidRPr="001662C6" w:rsidRDefault="009D5726" w:rsidP="009D5726">
      <w:pPr>
        <w:pStyle w:val="PL"/>
        <w:shd w:val="clear" w:color="auto" w:fill="E6E6E6"/>
        <w:tabs>
          <w:tab w:val="clear" w:pos="3456"/>
          <w:tab w:val="left" w:pos="3295"/>
        </w:tabs>
      </w:pPr>
    </w:p>
    <w:p w14:paraId="6FE5000A" w14:textId="77777777" w:rsidR="009D5726" w:rsidRPr="001662C6" w:rsidRDefault="009D5726" w:rsidP="009D5726">
      <w:pPr>
        <w:pStyle w:val="PL"/>
        <w:shd w:val="clear" w:color="auto" w:fill="E6E6E6"/>
      </w:pPr>
      <w:r w:rsidRPr="001662C6">
        <w:t>BandCombinationParameters-r10 ::= SEQUENCE (SIZE (1..maxSimultaneousBands-r10)) OF BandParameters-r10</w:t>
      </w:r>
    </w:p>
    <w:p w14:paraId="3F3F72A6" w14:textId="77777777" w:rsidR="009D5726" w:rsidRPr="001662C6" w:rsidRDefault="009D5726" w:rsidP="009D5726">
      <w:pPr>
        <w:pStyle w:val="PL"/>
        <w:shd w:val="clear" w:color="auto" w:fill="E6E6E6"/>
      </w:pPr>
    </w:p>
    <w:p w14:paraId="001E1D41" w14:textId="77777777" w:rsidR="009D5726" w:rsidRPr="001662C6" w:rsidRDefault="009D5726" w:rsidP="009D5726">
      <w:pPr>
        <w:pStyle w:val="PL"/>
        <w:shd w:val="clear" w:color="auto" w:fill="E6E6E6"/>
      </w:pPr>
      <w:r w:rsidRPr="001662C6">
        <w:t>BandCombinationParametersExt-r10 ::= SEQUENCE {</w:t>
      </w:r>
    </w:p>
    <w:p w14:paraId="1E54FD03" w14:textId="77777777" w:rsidR="009D5726" w:rsidRPr="001662C6" w:rsidRDefault="009D5726" w:rsidP="009D5726">
      <w:pPr>
        <w:pStyle w:val="PL"/>
        <w:shd w:val="clear" w:color="auto" w:fill="E6E6E6"/>
      </w:pPr>
      <w:r w:rsidRPr="001662C6">
        <w:tab/>
        <w:t>supportedBandwidthCombinationSet-r10</w:t>
      </w:r>
      <w:r w:rsidRPr="001662C6">
        <w:tab/>
        <w:t>SupportedBandwidthCombinationSet-r10</w:t>
      </w:r>
      <w:r w:rsidRPr="001662C6">
        <w:tab/>
        <w:t>OPTIONAL</w:t>
      </w:r>
    </w:p>
    <w:p w14:paraId="3D7B30FC" w14:textId="77777777" w:rsidR="009D5726" w:rsidRPr="001662C6" w:rsidRDefault="009D5726" w:rsidP="009D5726">
      <w:pPr>
        <w:pStyle w:val="PL"/>
        <w:shd w:val="clear" w:color="auto" w:fill="E6E6E6"/>
      </w:pPr>
      <w:r w:rsidRPr="001662C6">
        <w:t>}</w:t>
      </w:r>
    </w:p>
    <w:p w14:paraId="3A13140E" w14:textId="77777777" w:rsidR="009D5726" w:rsidRPr="001662C6" w:rsidRDefault="009D5726" w:rsidP="009D5726">
      <w:pPr>
        <w:pStyle w:val="PL"/>
        <w:shd w:val="clear" w:color="auto" w:fill="E6E6E6"/>
      </w:pPr>
    </w:p>
    <w:p w14:paraId="08F53521" w14:textId="77777777" w:rsidR="009D5726" w:rsidRPr="001662C6" w:rsidRDefault="009D5726" w:rsidP="009D5726">
      <w:pPr>
        <w:pStyle w:val="PL"/>
        <w:shd w:val="clear" w:color="auto" w:fill="E6E6E6"/>
      </w:pPr>
      <w:r w:rsidRPr="001662C6">
        <w:t>BandCombinationParameters-v1090 ::= SEQUENCE (SIZE (1..maxSimultaneousBands-r10)) OF BandParameters-v1090</w:t>
      </w:r>
    </w:p>
    <w:p w14:paraId="4203F6E0" w14:textId="77777777" w:rsidR="009D5726" w:rsidRPr="001662C6" w:rsidRDefault="009D5726" w:rsidP="009D5726">
      <w:pPr>
        <w:pStyle w:val="PL"/>
        <w:shd w:val="clear" w:color="auto" w:fill="E6E6E6"/>
      </w:pPr>
    </w:p>
    <w:p w14:paraId="2D22B895" w14:textId="77777777" w:rsidR="009D5726" w:rsidRPr="001662C6" w:rsidRDefault="009D5726" w:rsidP="009D5726">
      <w:pPr>
        <w:pStyle w:val="PL"/>
        <w:shd w:val="clear" w:color="auto" w:fill="E6E6E6"/>
      </w:pPr>
      <w:r w:rsidRPr="001662C6">
        <w:t>BandCombinationParameters-v10i0::= SEQUENCE {</w:t>
      </w:r>
    </w:p>
    <w:p w14:paraId="280FF15D" w14:textId="77777777" w:rsidR="009D5726" w:rsidRPr="001662C6" w:rsidRDefault="009D5726" w:rsidP="009D5726">
      <w:pPr>
        <w:pStyle w:val="PL"/>
        <w:shd w:val="clear" w:color="auto" w:fill="E6E6E6"/>
      </w:pPr>
      <w:r w:rsidRPr="001662C6">
        <w:tab/>
        <w:t>bandParameterList-v10i0</w:t>
      </w:r>
      <w:r w:rsidRPr="001662C6">
        <w:tab/>
      </w:r>
      <w:r w:rsidRPr="001662C6">
        <w:tab/>
      </w:r>
      <w:r w:rsidRPr="001662C6">
        <w:tab/>
        <w:t>SEQUENCE (SIZE (1..maxSimultaneousBands-r10)) OF</w:t>
      </w:r>
    </w:p>
    <w:p w14:paraId="06AB5056" w14:textId="77777777" w:rsidR="009D5726" w:rsidRPr="001662C6" w:rsidRDefault="009D5726" w:rsidP="009D5726">
      <w:pPr>
        <w:pStyle w:val="PL"/>
        <w:shd w:val="clear" w:color="auto" w:fill="E6E6E6"/>
      </w:pPr>
      <w:r w:rsidRPr="001662C6">
        <w:tab/>
      </w:r>
      <w:r w:rsidRPr="001662C6">
        <w:tab/>
      </w:r>
      <w:r w:rsidRPr="001662C6">
        <w:tab/>
        <w:t>BandParameters-v10i0</w:t>
      </w:r>
      <w:r w:rsidRPr="001662C6">
        <w:tab/>
        <w:t>OPTIONAL</w:t>
      </w:r>
    </w:p>
    <w:p w14:paraId="753594A8" w14:textId="77777777" w:rsidR="009D5726" w:rsidRPr="001662C6" w:rsidRDefault="009D5726" w:rsidP="009D5726">
      <w:pPr>
        <w:pStyle w:val="PL"/>
        <w:shd w:val="clear" w:color="auto" w:fill="E6E6E6"/>
      </w:pPr>
      <w:r w:rsidRPr="001662C6">
        <w:t>}</w:t>
      </w:r>
    </w:p>
    <w:p w14:paraId="2394F1AF" w14:textId="77777777" w:rsidR="009D5726" w:rsidRPr="001662C6" w:rsidRDefault="009D5726" w:rsidP="009D5726">
      <w:pPr>
        <w:pStyle w:val="PL"/>
        <w:shd w:val="clear" w:color="auto" w:fill="E6E6E6"/>
      </w:pPr>
    </w:p>
    <w:p w14:paraId="24089BC5" w14:textId="77777777" w:rsidR="009D5726" w:rsidRPr="001662C6" w:rsidRDefault="009D5726" w:rsidP="009D5726">
      <w:pPr>
        <w:pStyle w:val="PL"/>
        <w:shd w:val="clear" w:color="auto" w:fill="E6E6E6"/>
      </w:pPr>
      <w:r w:rsidRPr="001662C6">
        <w:t>BandCombinationParameters-v1130 ::=</w:t>
      </w:r>
      <w:r w:rsidRPr="001662C6">
        <w:tab/>
        <w:t>SEQUENCE {</w:t>
      </w:r>
    </w:p>
    <w:p w14:paraId="794C9C32" w14:textId="77777777" w:rsidR="009D5726" w:rsidRPr="001662C6" w:rsidRDefault="009D5726" w:rsidP="009D5726">
      <w:pPr>
        <w:pStyle w:val="PL"/>
        <w:shd w:val="clear" w:color="auto" w:fill="E6E6E6"/>
      </w:pPr>
      <w:r w:rsidRPr="001662C6">
        <w:tab/>
        <w:t>multipleTimingAdvance-r11</w:t>
      </w:r>
      <w:r w:rsidRPr="001662C6">
        <w:tab/>
      </w:r>
      <w:r w:rsidRPr="001662C6">
        <w:tab/>
        <w:t>ENUMERATED {supported}</w:t>
      </w:r>
      <w:r w:rsidRPr="001662C6">
        <w:tab/>
      </w:r>
      <w:r w:rsidRPr="001662C6">
        <w:tab/>
      </w:r>
      <w:r w:rsidRPr="001662C6">
        <w:tab/>
      </w:r>
      <w:r w:rsidRPr="001662C6">
        <w:tab/>
      </w:r>
      <w:r w:rsidRPr="001662C6">
        <w:tab/>
        <w:t>OPTIONAL,</w:t>
      </w:r>
    </w:p>
    <w:p w14:paraId="0B111CE2" w14:textId="77777777" w:rsidR="009D5726" w:rsidRPr="001662C6" w:rsidRDefault="009D5726" w:rsidP="009D5726">
      <w:pPr>
        <w:pStyle w:val="PL"/>
        <w:shd w:val="clear" w:color="auto" w:fill="E6E6E6"/>
      </w:pPr>
      <w:r w:rsidRPr="001662C6">
        <w:tab/>
        <w:t>simultaneousRx-Tx-r11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A8DC12D" w14:textId="77777777" w:rsidR="009D5726" w:rsidRPr="001662C6" w:rsidRDefault="009D5726" w:rsidP="009D5726">
      <w:pPr>
        <w:pStyle w:val="PL"/>
        <w:shd w:val="clear" w:color="auto" w:fill="E6E6E6"/>
      </w:pPr>
      <w:r w:rsidRPr="001662C6">
        <w:tab/>
        <w:t>bandParameterList-r11</w:t>
      </w:r>
      <w:r w:rsidRPr="001662C6">
        <w:tab/>
      </w:r>
      <w:r w:rsidRPr="001662C6">
        <w:tab/>
      </w:r>
      <w:r w:rsidRPr="001662C6">
        <w:tab/>
        <w:t>SEQUENCE (SIZE (1..maxSimultaneousBands-r10)) OF BandParameters-v1130</w:t>
      </w:r>
      <w:r w:rsidRPr="001662C6">
        <w:tab/>
        <w:t>OPTIONAL,</w:t>
      </w:r>
    </w:p>
    <w:p w14:paraId="1B38A23B" w14:textId="77777777" w:rsidR="009D5726" w:rsidRPr="001662C6" w:rsidRDefault="009D5726" w:rsidP="009D5726">
      <w:pPr>
        <w:pStyle w:val="PL"/>
        <w:shd w:val="clear" w:color="auto" w:fill="E6E6E6"/>
      </w:pPr>
      <w:r w:rsidRPr="001662C6">
        <w:tab/>
        <w:t>...</w:t>
      </w:r>
    </w:p>
    <w:p w14:paraId="66B484D4" w14:textId="77777777" w:rsidR="009D5726" w:rsidRPr="001662C6" w:rsidRDefault="009D5726" w:rsidP="009D5726">
      <w:pPr>
        <w:pStyle w:val="PL"/>
        <w:shd w:val="clear" w:color="auto" w:fill="E6E6E6"/>
      </w:pPr>
      <w:r w:rsidRPr="001662C6">
        <w:t>}</w:t>
      </w:r>
    </w:p>
    <w:p w14:paraId="36589939" w14:textId="77777777" w:rsidR="009D5726" w:rsidRPr="001662C6" w:rsidRDefault="009D5726" w:rsidP="009D5726">
      <w:pPr>
        <w:pStyle w:val="PL"/>
        <w:shd w:val="clear" w:color="auto" w:fill="E6E6E6"/>
      </w:pPr>
    </w:p>
    <w:p w14:paraId="7FFB023C" w14:textId="77777777" w:rsidR="009D5726" w:rsidRPr="001662C6" w:rsidRDefault="009D5726" w:rsidP="009D5726">
      <w:pPr>
        <w:pStyle w:val="PL"/>
        <w:shd w:val="clear" w:color="auto" w:fill="E6E6E6"/>
      </w:pPr>
      <w:r w:rsidRPr="001662C6">
        <w:t>BandCombinationParameters-r11 ::=</w:t>
      </w:r>
      <w:r w:rsidRPr="001662C6">
        <w:tab/>
        <w:t>SEQUENCE {</w:t>
      </w:r>
    </w:p>
    <w:p w14:paraId="5B91B287" w14:textId="77777777" w:rsidR="009D5726" w:rsidRPr="001662C6" w:rsidRDefault="009D5726" w:rsidP="009D5726">
      <w:pPr>
        <w:pStyle w:val="PL"/>
        <w:shd w:val="clear" w:color="auto" w:fill="E6E6E6"/>
      </w:pPr>
      <w:r w:rsidRPr="001662C6">
        <w:tab/>
        <w:t>bandParameterList-r11</w:t>
      </w:r>
      <w:r w:rsidRPr="001662C6">
        <w:tab/>
      </w:r>
      <w:r w:rsidRPr="001662C6">
        <w:tab/>
      </w:r>
      <w:r w:rsidRPr="001662C6">
        <w:tab/>
        <w:t>SEQUENCE (SIZE (1..maxSimultaneousBands-r10)) OF</w:t>
      </w:r>
    </w:p>
    <w:p w14:paraId="7F7AD342" w14:textId="77777777" w:rsidR="009D5726" w:rsidRPr="001662C6" w:rsidRDefault="009D5726" w:rsidP="009D5726">
      <w:pPr>
        <w:pStyle w:val="PL"/>
        <w:shd w:val="clear" w:color="auto" w:fill="E6E6E6"/>
      </w:pPr>
      <w:r w:rsidRPr="001662C6">
        <w:tab/>
      </w:r>
      <w:r w:rsidRPr="001662C6">
        <w:tab/>
      </w:r>
      <w:r w:rsidRPr="001662C6">
        <w:tab/>
        <w:t>BandParameters-r11,</w:t>
      </w:r>
    </w:p>
    <w:p w14:paraId="26079299" w14:textId="77777777" w:rsidR="009D5726" w:rsidRPr="001662C6" w:rsidRDefault="009D5726" w:rsidP="009D5726">
      <w:pPr>
        <w:pStyle w:val="PL"/>
        <w:shd w:val="clear" w:color="auto" w:fill="E6E6E6"/>
      </w:pPr>
      <w:r w:rsidRPr="001662C6">
        <w:tab/>
        <w:t>supportedBandwidthCombinationSet-r11</w:t>
      </w:r>
      <w:r w:rsidRPr="001662C6">
        <w:tab/>
        <w:t>SupportedBandwidthCombinationSet-r10</w:t>
      </w:r>
      <w:r w:rsidRPr="001662C6">
        <w:tab/>
        <w:t>OPTIONAL,</w:t>
      </w:r>
    </w:p>
    <w:p w14:paraId="0B8FC8BC" w14:textId="77777777" w:rsidR="009D5726" w:rsidRPr="001662C6" w:rsidRDefault="009D5726" w:rsidP="009D5726">
      <w:pPr>
        <w:pStyle w:val="PL"/>
        <w:shd w:val="clear" w:color="auto" w:fill="E6E6E6"/>
      </w:pPr>
      <w:r w:rsidRPr="001662C6">
        <w:tab/>
        <w:t>multipleTimingAdvance-r11</w:t>
      </w:r>
      <w:r w:rsidRPr="001662C6">
        <w:tab/>
      </w:r>
      <w:r w:rsidRPr="001662C6">
        <w:tab/>
        <w:t>ENUMERATED {supported}</w:t>
      </w:r>
      <w:r w:rsidRPr="001662C6">
        <w:tab/>
      </w:r>
      <w:r w:rsidRPr="001662C6">
        <w:tab/>
      </w:r>
      <w:r w:rsidRPr="001662C6">
        <w:tab/>
      </w:r>
      <w:r w:rsidRPr="001662C6">
        <w:tab/>
      </w:r>
      <w:r w:rsidRPr="001662C6">
        <w:tab/>
        <w:t>OPTIONAL,</w:t>
      </w:r>
    </w:p>
    <w:p w14:paraId="26147CE9" w14:textId="77777777" w:rsidR="009D5726" w:rsidRPr="001662C6" w:rsidRDefault="009D5726" w:rsidP="009D5726">
      <w:pPr>
        <w:pStyle w:val="PL"/>
        <w:shd w:val="clear" w:color="auto" w:fill="E6E6E6"/>
      </w:pPr>
      <w:r w:rsidRPr="001662C6">
        <w:tab/>
        <w:t>simultaneousRx-Tx-r11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B08BB5A" w14:textId="77777777" w:rsidR="009D5726" w:rsidRPr="001662C6" w:rsidRDefault="009D5726" w:rsidP="009D5726">
      <w:pPr>
        <w:pStyle w:val="PL"/>
        <w:shd w:val="clear" w:color="auto" w:fill="E6E6E6"/>
      </w:pPr>
      <w:r w:rsidRPr="001662C6">
        <w:tab/>
        <w:t>bandInfoEUTRA-r11</w:t>
      </w:r>
      <w:r w:rsidRPr="001662C6">
        <w:tab/>
      </w:r>
      <w:r w:rsidRPr="001662C6">
        <w:tab/>
      </w:r>
      <w:r w:rsidRPr="001662C6">
        <w:tab/>
      </w:r>
      <w:r w:rsidRPr="001662C6">
        <w:tab/>
        <w:t>BandInfoEUTRA,</w:t>
      </w:r>
    </w:p>
    <w:p w14:paraId="19085B31" w14:textId="77777777" w:rsidR="009D5726" w:rsidRPr="001662C6" w:rsidRDefault="009D5726" w:rsidP="009D5726">
      <w:pPr>
        <w:pStyle w:val="PL"/>
        <w:shd w:val="clear" w:color="auto" w:fill="E6E6E6"/>
      </w:pPr>
      <w:r w:rsidRPr="001662C6">
        <w:tab/>
        <w:t>...</w:t>
      </w:r>
    </w:p>
    <w:p w14:paraId="709F2510" w14:textId="77777777" w:rsidR="009D5726" w:rsidRPr="001662C6" w:rsidRDefault="009D5726" w:rsidP="009D5726">
      <w:pPr>
        <w:pStyle w:val="PL"/>
        <w:shd w:val="clear" w:color="auto" w:fill="E6E6E6"/>
      </w:pPr>
      <w:r w:rsidRPr="001662C6">
        <w:t>}</w:t>
      </w:r>
    </w:p>
    <w:p w14:paraId="245DD4D8" w14:textId="77777777" w:rsidR="009D5726" w:rsidRPr="001662C6" w:rsidRDefault="009D5726" w:rsidP="009D5726">
      <w:pPr>
        <w:pStyle w:val="PL"/>
        <w:shd w:val="clear" w:color="auto" w:fill="E6E6E6"/>
      </w:pPr>
    </w:p>
    <w:p w14:paraId="3EBB2A07" w14:textId="77777777" w:rsidR="009D5726" w:rsidRPr="001662C6" w:rsidRDefault="009D5726" w:rsidP="009D5726">
      <w:pPr>
        <w:pStyle w:val="PL"/>
        <w:shd w:val="clear" w:color="auto" w:fill="E6E6E6"/>
      </w:pPr>
      <w:r w:rsidRPr="001662C6">
        <w:t>BandCombinationParameters-v1250::= SEQUENCE {</w:t>
      </w:r>
    </w:p>
    <w:p w14:paraId="2D4813EE" w14:textId="77777777" w:rsidR="009D5726" w:rsidRPr="001662C6" w:rsidRDefault="009D5726" w:rsidP="009D5726">
      <w:pPr>
        <w:pStyle w:val="PL"/>
        <w:shd w:val="clear" w:color="auto" w:fill="E6E6E6"/>
        <w:rPr>
          <w:rFonts w:eastAsia="SimSun"/>
        </w:rPr>
      </w:pPr>
      <w:r w:rsidRPr="001662C6">
        <w:rPr>
          <w:rFonts w:eastAsia="SimSun"/>
        </w:rPr>
        <w:tab/>
        <w:t>dc-Support-r12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SEQUENCE {</w:t>
      </w:r>
    </w:p>
    <w:p w14:paraId="41314C94" w14:textId="77777777" w:rsidR="009D5726" w:rsidRPr="001662C6" w:rsidRDefault="009D5726" w:rsidP="009D5726">
      <w:pPr>
        <w:pStyle w:val="PL"/>
        <w:shd w:val="clear" w:color="auto" w:fill="E6E6E6"/>
        <w:rPr>
          <w:rFonts w:eastAsia="SimSun"/>
        </w:rPr>
      </w:pPr>
      <w:r w:rsidRPr="001662C6">
        <w:rPr>
          <w:rFonts w:eastAsia="SimSun"/>
        </w:rPr>
        <w:tab/>
      </w:r>
      <w:r w:rsidRPr="001662C6">
        <w:rPr>
          <w:rFonts w:eastAsia="SimSun"/>
        </w:rPr>
        <w:tab/>
        <w:t>asynchronous-r12</w:t>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r>
      <w:r w:rsidRPr="001662C6">
        <w:rPr>
          <w:rFonts w:eastAsia="SimSun"/>
        </w:rPr>
        <w:tab/>
        <w:t>OPTIONAL,</w:t>
      </w:r>
    </w:p>
    <w:p w14:paraId="1B53AFAC" w14:textId="77777777" w:rsidR="009D5726" w:rsidRPr="001662C6" w:rsidRDefault="009D5726" w:rsidP="009D5726">
      <w:pPr>
        <w:pStyle w:val="PL"/>
        <w:shd w:val="clear" w:color="auto" w:fill="E6E6E6"/>
        <w:rPr>
          <w:rFonts w:eastAsia="SimSun"/>
        </w:rPr>
      </w:pPr>
      <w:r w:rsidRPr="001662C6">
        <w:rPr>
          <w:rFonts w:eastAsia="SimSun"/>
        </w:rPr>
        <w:tab/>
      </w:r>
      <w:r w:rsidRPr="001662C6">
        <w:rPr>
          <w:rFonts w:eastAsia="SimSun"/>
        </w:rPr>
        <w:tab/>
        <w:t>supportedCellGrouping-r12</w:t>
      </w:r>
      <w:r w:rsidRPr="001662C6">
        <w:rPr>
          <w:rFonts w:eastAsia="SimSun"/>
        </w:rPr>
        <w:tab/>
      </w:r>
      <w:r w:rsidRPr="001662C6">
        <w:rPr>
          <w:rFonts w:eastAsia="SimSun"/>
        </w:rPr>
        <w:tab/>
        <w:t>CHOICE {</w:t>
      </w:r>
    </w:p>
    <w:p w14:paraId="74870E28" w14:textId="77777777" w:rsidR="009D5726" w:rsidRPr="001662C6" w:rsidRDefault="009D5726" w:rsidP="009D5726">
      <w:pPr>
        <w:pStyle w:val="PL"/>
        <w:shd w:val="clear" w:color="auto" w:fill="E6E6E6"/>
        <w:rPr>
          <w:rFonts w:eastAsia="SimSun"/>
        </w:rPr>
      </w:pPr>
      <w:r w:rsidRPr="001662C6">
        <w:rPr>
          <w:rFonts w:eastAsia="SimSun"/>
        </w:rPr>
        <w:tab/>
      </w:r>
      <w:r w:rsidRPr="001662C6">
        <w:rPr>
          <w:rFonts w:eastAsia="SimSun"/>
        </w:rPr>
        <w:tab/>
      </w:r>
      <w:r w:rsidRPr="001662C6">
        <w:rPr>
          <w:rFonts w:eastAsia="SimSun"/>
        </w:rPr>
        <w:tab/>
      </w:r>
      <w:r w:rsidRPr="001662C6">
        <w:rPr>
          <w:rFonts w:eastAsia="SimSun"/>
        </w:rPr>
        <w:tab/>
        <w:t>threeEntries-r12</w:t>
      </w:r>
      <w:r w:rsidRPr="001662C6">
        <w:rPr>
          <w:rFonts w:eastAsia="SimSun"/>
        </w:rPr>
        <w:tab/>
      </w:r>
      <w:r w:rsidRPr="001662C6">
        <w:rPr>
          <w:rFonts w:eastAsia="SimSun"/>
        </w:rPr>
        <w:tab/>
      </w:r>
      <w:r w:rsidRPr="001662C6">
        <w:rPr>
          <w:rFonts w:eastAsia="SimSun"/>
        </w:rPr>
        <w:tab/>
      </w:r>
      <w:r w:rsidRPr="001662C6">
        <w:rPr>
          <w:rFonts w:eastAsia="SimSun"/>
        </w:rPr>
        <w:tab/>
        <w:t>BIT STRING (SIZE(3)),</w:t>
      </w:r>
    </w:p>
    <w:p w14:paraId="7C3708F7" w14:textId="77777777" w:rsidR="009D5726" w:rsidRPr="001662C6" w:rsidRDefault="009D5726" w:rsidP="009D5726">
      <w:pPr>
        <w:pStyle w:val="PL"/>
        <w:shd w:val="clear" w:color="auto" w:fill="E6E6E6"/>
        <w:rPr>
          <w:rFonts w:eastAsia="SimSun"/>
        </w:rPr>
      </w:pPr>
      <w:r w:rsidRPr="001662C6">
        <w:rPr>
          <w:rFonts w:eastAsia="SimSun"/>
        </w:rPr>
        <w:tab/>
      </w:r>
      <w:r w:rsidRPr="001662C6">
        <w:rPr>
          <w:rFonts w:eastAsia="SimSun"/>
        </w:rPr>
        <w:tab/>
      </w:r>
      <w:r w:rsidRPr="001662C6">
        <w:rPr>
          <w:rFonts w:eastAsia="SimSun"/>
        </w:rPr>
        <w:tab/>
      </w:r>
      <w:r w:rsidRPr="001662C6">
        <w:rPr>
          <w:rFonts w:eastAsia="SimSun"/>
        </w:rPr>
        <w:tab/>
        <w:t>fourEntries-r12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BIT STRING (SIZE(7)),</w:t>
      </w:r>
    </w:p>
    <w:p w14:paraId="665FF66C" w14:textId="77777777" w:rsidR="009D5726" w:rsidRPr="001662C6" w:rsidRDefault="009D5726" w:rsidP="009D5726">
      <w:pPr>
        <w:pStyle w:val="PL"/>
        <w:shd w:val="clear" w:color="auto" w:fill="E6E6E6"/>
        <w:rPr>
          <w:rFonts w:eastAsia="SimSun"/>
        </w:rPr>
      </w:pPr>
      <w:r w:rsidRPr="001662C6">
        <w:rPr>
          <w:rFonts w:eastAsia="SimSun"/>
        </w:rPr>
        <w:tab/>
      </w:r>
      <w:r w:rsidRPr="001662C6">
        <w:rPr>
          <w:rFonts w:eastAsia="SimSun"/>
        </w:rPr>
        <w:tab/>
      </w:r>
      <w:r w:rsidRPr="001662C6">
        <w:rPr>
          <w:rFonts w:eastAsia="SimSun"/>
        </w:rPr>
        <w:tab/>
      </w:r>
      <w:r w:rsidRPr="001662C6">
        <w:rPr>
          <w:rFonts w:eastAsia="SimSun"/>
        </w:rPr>
        <w:tab/>
        <w:t>fiveEntries-r12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BIT STRING (SIZE(15))</w:t>
      </w:r>
    </w:p>
    <w:p w14:paraId="0A7D6F78" w14:textId="77777777" w:rsidR="009D5726" w:rsidRPr="001662C6" w:rsidRDefault="009D5726" w:rsidP="009D5726">
      <w:pPr>
        <w:pStyle w:val="PL"/>
        <w:shd w:val="clear" w:color="auto" w:fill="E6E6E6"/>
        <w:rPr>
          <w:rFonts w:eastAsia="SimSun"/>
        </w:rPr>
      </w:pPr>
      <w:r w:rsidRPr="001662C6">
        <w:rPr>
          <w:rFonts w:eastAsia="SimSun"/>
        </w:rPr>
        <w:tab/>
      </w:r>
      <w:r w:rsidRPr="001662C6">
        <w:rPr>
          <w:rFonts w:eastAsia="SimSun"/>
        </w:rPr>
        <w:tab/>
        <w:t>}</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OPTIONAL</w:t>
      </w:r>
    </w:p>
    <w:p w14:paraId="092A0718" w14:textId="77777777" w:rsidR="009D5726" w:rsidRPr="001662C6" w:rsidRDefault="009D5726" w:rsidP="009D5726">
      <w:pPr>
        <w:pStyle w:val="PL"/>
        <w:shd w:val="clear" w:color="auto" w:fill="E6E6E6"/>
        <w:rPr>
          <w:rFonts w:eastAsia="SimSun"/>
        </w:rPr>
      </w:pPr>
      <w:r w:rsidRPr="001662C6">
        <w:rPr>
          <w:rFonts w:eastAsia="SimSun"/>
        </w:rPr>
        <w:tab/>
        <w:t>}</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OPTIONAL,</w:t>
      </w:r>
    </w:p>
    <w:p w14:paraId="2C5ED58C" w14:textId="77777777" w:rsidR="009D5726" w:rsidRPr="001662C6" w:rsidRDefault="009D5726" w:rsidP="009D5726">
      <w:pPr>
        <w:pStyle w:val="PL"/>
        <w:shd w:val="clear" w:color="auto" w:fill="E6E6E6"/>
      </w:pPr>
      <w:r w:rsidRPr="001662C6">
        <w:rPr>
          <w:rFonts w:eastAsia="SimSun"/>
        </w:rPr>
        <w:tab/>
        <w:t>supportedNAICS-2CRS-AP-r12</w:t>
      </w:r>
      <w:r w:rsidRPr="001662C6">
        <w:rPr>
          <w:rFonts w:eastAsia="SimSun"/>
        </w:rPr>
        <w:tab/>
      </w:r>
      <w:r w:rsidRPr="001662C6">
        <w:rPr>
          <w:rFonts w:eastAsia="SimSun"/>
        </w:rPr>
        <w:tab/>
      </w:r>
      <w:r w:rsidRPr="001662C6">
        <w:t>BIT STRING (SIZE (1..maxNAICS-Entries-r12))</w:t>
      </w:r>
      <w:r w:rsidRPr="001662C6">
        <w:tab/>
      </w:r>
      <w:r w:rsidRPr="001662C6">
        <w:tab/>
      </w:r>
      <w:r w:rsidRPr="001662C6">
        <w:rPr>
          <w:rFonts w:eastAsia="SimSun"/>
        </w:rPr>
        <w:t>OPTIONAL,</w:t>
      </w:r>
    </w:p>
    <w:p w14:paraId="4D332DAE" w14:textId="77777777" w:rsidR="009D5726" w:rsidRPr="001662C6" w:rsidRDefault="009D5726" w:rsidP="009D5726">
      <w:pPr>
        <w:pStyle w:val="PL"/>
        <w:shd w:val="clear" w:color="auto" w:fill="E6E6E6"/>
      </w:pPr>
      <w:r w:rsidRPr="001662C6">
        <w:tab/>
        <w:t>commSupportedBandsPerBC-r12</w:t>
      </w:r>
      <w:r w:rsidRPr="001662C6">
        <w:tab/>
      </w:r>
      <w:r w:rsidRPr="001662C6">
        <w:tab/>
      </w:r>
      <w:r w:rsidRPr="001662C6">
        <w:tab/>
      </w:r>
      <w:r w:rsidRPr="001662C6">
        <w:tab/>
        <w:t>BIT STRING (SIZE (1.. maxBands))</w:t>
      </w:r>
      <w:r w:rsidRPr="001662C6">
        <w:tab/>
      </w:r>
      <w:r w:rsidRPr="001662C6">
        <w:tab/>
      </w:r>
      <w:r w:rsidRPr="001662C6">
        <w:rPr>
          <w:rFonts w:eastAsia="SimSun"/>
        </w:rPr>
        <w:t>OPTIONAL</w:t>
      </w:r>
      <w:r w:rsidRPr="001662C6">
        <w:t>,</w:t>
      </w:r>
    </w:p>
    <w:p w14:paraId="3F6C538A" w14:textId="77777777" w:rsidR="009D5726" w:rsidRPr="001662C6" w:rsidRDefault="009D5726" w:rsidP="009D5726">
      <w:pPr>
        <w:pStyle w:val="PL"/>
        <w:shd w:val="clear" w:color="auto" w:fill="E6E6E6"/>
      </w:pPr>
      <w:r w:rsidRPr="001662C6">
        <w:rPr>
          <w:rFonts w:eastAsia="SimSun"/>
        </w:rPr>
        <w:tab/>
      </w:r>
      <w:r w:rsidRPr="001662C6">
        <w:t>...</w:t>
      </w:r>
    </w:p>
    <w:p w14:paraId="39CD9B1E" w14:textId="77777777" w:rsidR="009D5726" w:rsidRPr="001662C6" w:rsidRDefault="009D5726" w:rsidP="009D5726">
      <w:pPr>
        <w:pStyle w:val="PL"/>
        <w:shd w:val="clear" w:color="auto" w:fill="E6E6E6"/>
      </w:pPr>
      <w:r w:rsidRPr="001662C6">
        <w:t>}</w:t>
      </w:r>
    </w:p>
    <w:p w14:paraId="1FC49A67" w14:textId="77777777" w:rsidR="009D5726" w:rsidRPr="001662C6" w:rsidRDefault="009D5726" w:rsidP="009D5726">
      <w:pPr>
        <w:pStyle w:val="PL"/>
        <w:shd w:val="clear" w:color="auto" w:fill="E6E6E6"/>
      </w:pPr>
    </w:p>
    <w:p w14:paraId="5464265A" w14:textId="77777777" w:rsidR="009D5726" w:rsidRPr="001662C6" w:rsidRDefault="009D5726" w:rsidP="009D5726">
      <w:pPr>
        <w:pStyle w:val="PL"/>
        <w:shd w:val="clear" w:color="auto" w:fill="E6E6E6"/>
      </w:pPr>
      <w:r w:rsidRPr="001662C6">
        <w:t>BandCombinationParameters-v1270 ::= SEQUENCE {</w:t>
      </w:r>
    </w:p>
    <w:p w14:paraId="212028BC" w14:textId="77777777" w:rsidR="009D5726" w:rsidRPr="001662C6" w:rsidRDefault="009D5726" w:rsidP="009D5726">
      <w:pPr>
        <w:pStyle w:val="PL"/>
        <w:shd w:val="clear" w:color="auto" w:fill="E6E6E6"/>
      </w:pPr>
      <w:r w:rsidRPr="001662C6">
        <w:tab/>
        <w:t>bandParameterList-v1270</w:t>
      </w:r>
      <w:r w:rsidRPr="001662C6">
        <w:tab/>
      </w:r>
      <w:r w:rsidRPr="001662C6">
        <w:tab/>
      </w:r>
      <w:r w:rsidRPr="001662C6">
        <w:tab/>
        <w:t>SEQUENCE (SIZE (1..maxSimultaneousBands-r10)) OF</w:t>
      </w:r>
    </w:p>
    <w:p w14:paraId="69C76632" w14:textId="77777777" w:rsidR="009D5726" w:rsidRPr="001662C6" w:rsidRDefault="009D5726" w:rsidP="009D5726">
      <w:pPr>
        <w:pStyle w:val="PL"/>
        <w:shd w:val="clear" w:color="auto" w:fill="E6E6E6"/>
      </w:pPr>
      <w:r w:rsidRPr="001662C6">
        <w:tab/>
      </w:r>
      <w:r w:rsidRPr="001662C6">
        <w:tab/>
      </w:r>
      <w:r w:rsidRPr="001662C6">
        <w:tab/>
        <w:t>BandParameters-v1270</w:t>
      </w:r>
      <w:r w:rsidRPr="001662C6">
        <w:tab/>
      </w:r>
      <w:r w:rsidRPr="001662C6">
        <w:tab/>
        <w:t>OPTIONAL</w:t>
      </w:r>
    </w:p>
    <w:p w14:paraId="21A88B52" w14:textId="77777777" w:rsidR="009D5726" w:rsidRPr="001662C6" w:rsidRDefault="009D5726" w:rsidP="009D5726">
      <w:pPr>
        <w:pStyle w:val="PL"/>
        <w:shd w:val="clear" w:color="auto" w:fill="E6E6E6"/>
      </w:pPr>
      <w:r w:rsidRPr="001662C6">
        <w:lastRenderedPageBreak/>
        <w:t>}</w:t>
      </w:r>
    </w:p>
    <w:p w14:paraId="59F585A1" w14:textId="77777777" w:rsidR="009D5726" w:rsidRPr="001662C6" w:rsidRDefault="009D5726" w:rsidP="009D5726">
      <w:pPr>
        <w:pStyle w:val="PL"/>
        <w:shd w:val="clear" w:color="auto" w:fill="E6E6E6"/>
      </w:pPr>
    </w:p>
    <w:p w14:paraId="3B145E36" w14:textId="77777777" w:rsidR="009D5726" w:rsidRPr="001662C6" w:rsidRDefault="009D5726" w:rsidP="009D5726">
      <w:pPr>
        <w:pStyle w:val="PL"/>
        <w:shd w:val="clear" w:color="auto" w:fill="E6E6E6"/>
        <w:tabs>
          <w:tab w:val="clear" w:pos="3456"/>
          <w:tab w:val="left" w:pos="3295"/>
        </w:tabs>
      </w:pPr>
      <w:r w:rsidRPr="001662C6">
        <w:t>BandCombinationParameters-r13 ::=</w:t>
      </w:r>
      <w:r w:rsidRPr="001662C6">
        <w:tab/>
        <w:t>SEQUENCE {</w:t>
      </w:r>
    </w:p>
    <w:p w14:paraId="176F069A" w14:textId="77777777" w:rsidR="009D5726" w:rsidRPr="001662C6" w:rsidRDefault="009D5726" w:rsidP="009D5726">
      <w:pPr>
        <w:pStyle w:val="PL"/>
        <w:shd w:val="clear" w:color="auto" w:fill="E6E6E6"/>
      </w:pPr>
      <w:r w:rsidRPr="001662C6">
        <w:tab/>
        <w:t>differentFallbackSupported-r13</w:t>
      </w:r>
      <w:r w:rsidRPr="001662C6">
        <w:tab/>
        <w:t>ENUMERATED {true}</w:t>
      </w:r>
      <w:r w:rsidRPr="001662C6">
        <w:tab/>
      </w:r>
      <w:r w:rsidRPr="001662C6">
        <w:tab/>
      </w:r>
      <w:r w:rsidRPr="001662C6">
        <w:tab/>
      </w:r>
      <w:r w:rsidRPr="001662C6">
        <w:tab/>
        <w:t>OPTIONAL,</w:t>
      </w:r>
    </w:p>
    <w:p w14:paraId="195CF247" w14:textId="77777777" w:rsidR="009D5726" w:rsidRPr="001662C6" w:rsidRDefault="009D5726" w:rsidP="009D5726">
      <w:pPr>
        <w:pStyle w:val="PL"/>
        <w:shd w:val="clear" w:color="auto" w:fill="E6E6E6"/>
      </w:pPr>
      <w:r w:rsidRPr="001662C6">
        <w:tab/>
        <w:t>bandParameterList-r13</w:t>
      </w:r>
      <w:r w:rsidRPr="001662C6">
        <w:tab/>
      </w:r>
      <w:r w:rsidRPr="001662C6">
        <w:tab/>
      </w:r>
      <w:r w:rsidRPr="001662C6">
        <w:tab/>
        <w:t>SEQUENCE (SIZE (1..maxSimultaneousBands-r10)) OF BandParameters-r13,</w:t>
      </w:r>
    </w:p>
    <w:p w14:paraId="1DC74757" w14:textId="77777777" w:rsidR="009D5726" w:rsidRPr="001662C6" w:rsidRDefault="009D5726" w:rsidP="009D5726">
      <w:pPr>
        <w:pStyle w:val="PL"/>
        <w:shd w:val="clear" w:color="auto" w:fill="E6E6E6"/>
      </w:pPr>
      <w:r w:rsidRPr="001662C6">
        <w:tab/>
        <w:t>supportedBandwidthCombinationSet-r13</w:t>
      </w:r>
      <w:r w:rsidRPr="001662C6">
        <w:tab/>
        <w:t>SupportedBandwidthCombinationSet-r10</w:t>
      </w:r>
      <w:r w:rsidRPr="001662C6">
        <w:tab/>
        <w:t>OPTIONAL,</w:t>
      </w:r>
    </w:p>
    <w:p w14:paraId="01089B44" w14:textId="77777777" w:rsidR="009D5726" w:rsidRPr="001662C6" w:rsidRDefault="009D5726" w:rsidP="009D5726">
      <w:pPr>
        <w:pStyle w:val="PL"/>
        <w:shd w:val="clear" w:color="auto" w:fill="E6E6E6"/>
      </w:pPr>
      <w:r w:rsidRPr="001662C6">
        <w:tab/>
        <w:t>multipleTimingAdvance-r13</w:t>
      </w:r>
      <w:r w:rsidRPr="001662C6">
        <w:tab/>
      </w:r>
      <w:r w:rsidRPr="001662C6">
        <w:tab/>
        <w:t>ENUMERATED {supported}</w:t>
      </w:r>
      <w:r w:rsidRPr="001662C6">
        <w:tab/>
      </w:r>
      <w:r w:rsidRPr="001662C6">
        <w:tab/>
      </w:r>
      <w:r w:rsidRPr="001662C6">
        <w:tab/>
      </w:r>
      <w:r w:rsidRPr="001662C6">
        <w:tab/>
        <w:t>OPTIONAL,</w:t>
      </w:r>
    </w:p>
    <w:p w14:paraId="42393E32" w14:textId="77777777" w:rsidR="009D5726" w:rsidRPr="001662C6" w:rsidRDefault="009D5726" w:rsidP="009D5726">
      <w:pPr>
        <w:pStyle w:val="PL"/>
        <w:shd w:val="clear" w:color="auto" w:fill="E6E6E6"/>
      </w:pPr>
      <w:r w:rsidRPr="001662C6">
        <w:tab/>
        <w:t>simultaneousRx-Tx-r13</w:t>
      </w:r>
      <w:r w:rsidRPr="001662C6">
        <w:tab/>
      </w:r>
      <w:r w:rsidRPr="001662C6">
        <w:tab/>
      </w:r>
      <w:r w:rsidRPr="001662C6">
        <w:tab/>
        <w:t>ENUMERATED {supported}</w:t>
      </w:r>
      <w:r w:rsidRPr="001662C6">
        <w:tab/>
      </w:r>
      <w:r w:rsidRPr="001662C6">
        <w:tab/>
      </w:r>
      <w:r w:rsidRPr="001662C6">
        <w:tab/>
      </w:r>
      <w:r w:rsidRPr="001662C6">
        <w:tab/>
        <w:t>OPTIONAL,</w:t>
      </w:r>
    </w:p>
    <w:p w14:paraId="2913CA60" w14:textId="77777777" w:rsidR="009D5726" w:rsidRPr="001662C6" w:rsidRDefault="009D5726" w:rsidP="009D5726">
      <w:pPr>
        <w:pStyle w:val="PL"/>
        <w:shd w:val="clear" w:color="auto" w:fill="E6E6E6"/>
      </w:pPr>
      <w:r w:rsidRPr="001662C6">
        <w:tab/>
        <w:t>bandInfoEUTRA-r13</w:t>
      </w:r>
      <w:r w:rsidRPr="001662C6">
        <w:tab/>
      </w:r>
      <w:r w:rsidRPr="001662C6">
        <w:tab/>
      </w:r>
      <w:r w:rsidRPr="001662C6">
        <w:tab/>
      </w:r>
      <w:r w:rsidRPr="001662C6">
        <w:tab/>
        <w:t>BandInfoEUTRA,</w:t>
      </w:r>
    </w:p>
    <w:p w14:paraId="77478B61" w14:textId="77777777" w:rsidR="009D5726" w:rsidRPr="001662C6" w:rsidRDefault="009D5726" w:rsidP="009D5726">
      <w:pPr>
        <w:pStyle w:val="PL"/>
        <w:shd w:val="clear" w:color="auto" w:fill="E6E6E6"/>
      </w:pPr>
      <w:r w:rsidRPr="001662C6">
        <w:tab/>
        <w:t>dc-Support-r13</w:t>
      </w:r>
      <w:r w:rsidRPr="001662C6">
        <w:tab/>
      </w:r>
      <w:r w:rsidRPr="001662C6">
        <w:tab/>
      </w:r>
      <w:r w:rsidRPr="001662C6">
        <w:tab/>
      </w:r>
      <w:r w:rsidRPr="001662C6">
        <w:tab/>
      </w:r>
      <w:r w:rsidRPr="001662C6">
        <w:tab/>
        <w:t>SEQUENCE {</w:t>
      </w:r>
    </w:p>
    <w:p w14:paraId="0EBB0586" w14:textId="77777777" w:rsidR="009D5726" w:rsidRPr="001662C6" w:rsidRDefault="009D5726" w:rsidP="009D5726">
      <w:pPr>
        <w:pStyle w:val="PL"/>
        <w:shd w:val="clear" w:color="auto" w:fill="E6E6E6"/>
      </w:pPr>
      <w:r w:rsidRPr="001662C6">
        <w:tab/>
      </w:r>
      <w:r w:rsidRPr="001662C6">
        <w:tab/>
        <w:t>asynchronous-r13</w:t>
      </w:r>
      <w:r w:rsidRPr="001662C6">
        <w:tab/>
      </w:r>
      <w:r w:rsidRPr="001662C6">
        <w:tab/>
      </w:r>
      <w:r w:rsidRPr="001662C6">
        <w:tab/>
        <w:t>ENUMERATED {supported}</w:t>
      </w:r>
      <w:r w:rsidRPr="001662C6">
        <w:tab/>
      </w:r>
      <w:r w:rsidRPr="001662C6">
        <w:tab/>
      </w:r>
      <w:r w:rsidRPr="001662C6">
        <w:tab/>
      </w:r>
      <w:r w:rsidRPr="001662C6">
        <w:tab/>
        <w:t>OPTIONAL,</w:t>
      </w:r>
    </w:p>
    <w:p w14:paraId="37CF8DC4" w14:textId="77777777" w:rsidR="009D5726" w:rsidRPr="001662C6" w:rsidRDefault="009D5726" w:rsidP="009D5726">
      <w:pPr>
        <w:pStyle w:val="PL"/>
        <w:shd w:val="clear" w:color="auto" w:fill="E6E6E6"/>
      </w:pPr>
      <w:r w:rsidRPr="001662C6">
        <w:tab/>
      </w:r>
      <w:r w:rsidRPr="001662C6">
        <w:tab/>
        <w:t>supportedCellGrouping-r13</w:t>
      </w:r>
      <w:r w:rsidRPr="001662C6">
        <w:tab/>
      </w:r>
      <w:r w:rsidRPr="001662C6">
        <w:tab/>
        <w:t>CHOICE {</w:t>
      </w:r>
    </w:p>
    <w:p w14:paraId="307E78DD" w14:textId="77777777" w:rsidR="009D5726" w:rsidRPr="001662C6" w:rsidRDefault="009D5726" w:rsidP="009D5726">
      <w:pPr>
        <w:pStyle w:val="PL"/>
        <w:shd w:val="clear" w:color="auto" w:fill="E6E6E6"/>
      </w:pPr>
      <w:r w:rsidRPr="001662C6">
        <w:tab/>
      </w:r>
      <w:r w:rsidRPr="001662C6">
        <w:tab/>
      </w:r>
      <w:r w:rsidRPr="001662C6">
        <w:tab/>
      </w:r>
      <w:r w:rsidRPr="001662C6">
        <w:tab/>
        <w:t>threeEntries-r13</w:t>
      </w:r>
      <w:r w:rsidRPr="001662C6">
        <w:tab/>
      </w:r>
      <w:r w:rsidRPr="001662C6">
        <w:tab/>
      </w:r>
      <w:r w:rsidRPr="001662C6">
        <w:tab/>
      </w:r>
      <w:r w:rsidRPr="001662C6">
        <w:tab/>
        <w:t>BIT STRING (SIZE(3)),</w:t>
      </w:r>
    </w:p>
    <w:p w14:paraId="7EEF75E5" w14:textId="77777777" w:rsidR="009D5726" w:rsidRPr="001662C6" w:rsidRDefault="009D5726" w:rsidP="009D5726">
      <w:pPr>
        <w:pStyle w:val="PL"/>
        <w:shd w:val="clear" w:color="auto" w:fill="E6E6E6"/>
      </w:pPr>
      <w:r w:rsidRPr="001662C6">
        <w:tab/>
      </w:r>
      <w:r w:rsidRPr="001662C6">
        <w:tab/>
      </w:r>
      <w:r w:rsidRPr="001662C6">
        <w:tab/>
      </w:r>
      <w:r w:rsidRPr="001662C6">
        <w:tab/>
        <w:t>fourEntries-r13</w:t>
      </w:r>
      <w:r w:rsidRPr="001662C6">
        <w:tab/>
      </w:r>
      <w:r w:rsidRPr="001662C6">
        <w:tab/>
      </w:r>
      <w:r w:rsidRPr="001662C6">
        <w:tab/>
      </w:r>
      <w:r w:rsidRPr="001662C6">
        <w:tab/>
      </w:r>
      <w:r w:rsidRPr="001662C6">
        <w:tab/>
        <w:t>BIT STRING (SIZE(7)),</w:t>
      </w:r>
    </w:p>
    <w:p w14:paraId="438ADA90" w14:textId="77777777" w:rsidR="009D5726" w:rsidRPr="001662C6" w:rsidRDefault="009D5726" w:rsidP="009D5726">
      <w:pPr>
        <w:pStyle w:val="PL"/>
        <w:shd w:val="clear" w:color="auto" w:fill="E6E6E6"/>
      </w:pPr>
      <w:r w:rsidRPr="001662C6">
        <w:tab/>
      </w:r>
      <w:r w:rsidRPr="001662C6">
        <w:tab/>
      </w:r>
      <w:r w:rsidRPr="001662C6">
        <w:tab/>
      </w:r>
      <w:r w:rsidRPr="001662C6">
        <w:tab/>
        <w:t>fiveEntries-r13</w:t>
      </w:r>
      <w:r w:rsidRPr="001662C6">
        <w:tab/>
      </w:r>
      <w:r w:rsidRPr="001662C6">
        <w:tab/>
      </w:r>
      <w:r w:rsidRPr="001662C6">
        <w:tab/>
      </w:r>
      <w:r w:rsidRPr="001662C6">
        <w:tab/>
      </w:r>
      <w:r w:rsidRPr="001662C6">
        <w:tab/>
        <w:t>BIT STRING (SIZE(15))</w:t>
      </w:r>
    </w:p>
    <w:p w14:paraId="40EF9044" w14:textId="77777777" w:rsidR="009D5726" w:rsidRPr="001662C6" w:rsidRDefault="009D5726" w:rsidP="009D5726">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417E6542" w14:textId="77777777" w:rsidR="009D5726" w:rsidRPr="001662C6" w:rsidRDefault="009D5726" w:rsidP="009D5726">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28FF65AD" w14:textId="77777777" w:rsidR="009D5726" w:rsidRPr="001662C6" w:rsidRDefault="009D5726" w:rsidP="009D5726">
      <w:pPr>
        <w:pStyle w:val="PL"/>
        <w:shd w:val="clear" w:color="auto" w:fill="E6E6E6"/>
      </w:pPr>
      <w:r w:rsidRPr="001662C6">
        <w:tab/>
        <w:t>supportedNAICS-2CRS-AP-r13</w:t>
      </w:r>
      <w:r w:rsidRPr="001662C6">
        <w:tab/>
      </w:r>
      <w:r w:rsidRPr="001662C6">
        <w:tab/>
        <w:t>BIT STRING (SIZE (1..maxNAICS-Entries-r12))</w:t>
      </w:r>
      <w:r w:rsidRPr="001662C6">
        <w:tab/>
        <w:t>OPTIONAL,</w:t>
      </w:r>
    </w:p>
    <w:p w14:paraId="68EC6960" w14:textId="77777777" w:rsidR="009D5726" w:rsidRPr="001662C6" w:rsidRDefault="009D5726" w:rsidP="009D5726">
      <w:pPr>
        <w:pStyle w:val="PL"/>
        <w:shd w:val="clear" w:color="auto" w:fill="E6E6E6"/>
      </w:pPr>
      <w:r w:rsidRPr="001662C6">
        <w:tab/>
        <w:t>commSupportedBandsPerBC-r13</w:t>
      </w:r>
      <w:r w:rsidRPr="001662C6">
        <w:tab/>
      </w:r>
      <w:r w:rsidRPr="001662C6">
        <w:tab/>
        <w:t>BIT STRING (SIZE (1.. maxBands))</w:t>
      </w:r>
      <w:r w:rsidRPr="001662C6">
        <w:tab/>
      </w:r>
      <w:r w:rsidRPr="001662C6">
        <w:tab/>
        <w:t>OPTIONAL</w:t>
      </w:r>
    </w:p>
    <w:p w14:paraId="5093654F" w14:textId="77777777" w:rsidR="009D5726" w:rsidRPr="001662C6" w:rsidRDefault="009D5726" w:rsidP="009D5726">
      <w:pPr>
        <w:pStyle w:val="PL"/>
        <w:shd w:val="clear" w:color="auto" w:fill="E6E6E6"/>
      </w:pPr>
      <w:r w:rsidRPr="001662C6">
        <w:t>}</w:t>
      </w:r>
    </w:p>
    <w:p w14:paraId="41A274F2" w14:textId="77777777" w:rsidR="009D5726" w:rsidRPr="001662C6" w:rsidRDefault="009D5726" w:rsidP="009D5726">
      <w:pPr>
        <w:pStyle w:val="PL"/>
        <w:shd w:val="clear" w:color="auto" w:fill="E6E6E6"/>
      </w:pPr>
    </w:p>
    <w:p w14:paraId="106D3B50" w14:textId="77777777" w:rsidR="009D5726" w:rsidRPr="001662C6" w:rsidRDefault="009D5726" w:rsidP="009D5726">
      <w:pPr>
        <w:pStyle w:val="PL"/>
        <w:shd w:val="clear" w:color="auto" w:fill="E6E6E6"/>
      </w:pPr>
      <w:r w:rsidRPr="001662C6">
        <w:t>BandCombinationParameters-v1320 ::= SEQUENCE {</w:t>
      </w:r>
    </w:p>
    <w:p w14:paraId="498925E8" w14:textId="77777777" w:rsidR="009D5726" w:rsidRPr="001662C6" w:rsidRDefault="009D5726" w:rsidP="009D5726">
      <w:pPr>
        <w:pStyle w:val="PL"/>
        <w:shd w:val="clear" w:color="auto" w:fill="E6E6E6"/>
      </w:pPr>
      <w:r w:rsidRPr="001662C6">
        <w:tab/>
        <w:t>bandParameterList-v1320</w:t>
      </w:r>
      <w:r w:rsidRPr="001662C6">
        <w:tab/>
      </w:r>
      <w:r w:rsidRPr="001662C6">
        <w:tab/>
      </w:r>
      <w:r w:rsidRPr="001662C6">
        <w:tab/>
        <w:t>SEQUENCE (SIZE (1..maxSimultaneousBands-r10)) OF</w:t>
      </w:r>
    </w:p>
    <w:p w14:paraId="2D8017D0" w14:textId="77777777" w:rsidR="009D5726" w:rsidRPr="001662C6" w:rsidRDefault="009D5726" w:rsidP="009D5726">
      <w:pPr>
        <w:pStyle w:val="PL"/>
        <w:shd w:val="clear" w:color="auto" w:fill="E6E6E6"/>
      </w:pPr>
      <w:r w:rsidRPr="001662C6">
        <w:tab/>
      </w:r>
      <w:r w:rsidRPr="001662C6">
        <w:tab/>
      </w:r>
      <w:r w:rsidRPr="001662C6">
        <w:tab/>
        <w:t>BandParameters-v1320</w:t>
      </w:r>
      <w:r w:rsidRPr="001662C6">
        <w:tab/>
      </w:r>
      <w:r w:rsidRPr="001662C6">
        <w:tab/>
        <w:t>OPTIONAL,</w:t>
      </w:r>
    </w:p>
    <w:p w14:paraId="261E5AEF" w14:textId="77777777" w:rsidR="009D5726" w:rsidRPr="001662C6" w:rsidRDefault="009D5726" w:rsidP="009D5726">
      <w:pPr>
        <w:pStyle w:val="PL"/>
        <w:shd w:val="clear" w:color="auto" w:fill="E6E6E6"/>
      </w:pPr>
      <w:r w:rsidRPr="001662C6">
        <w:tab/>
        <w:t>additionalRx-Tx-PerformanceReq-r13</w:t>
      </w:r>
      <w:r w:rsidRPr="001662C6">
        <w:tab/>
      </w:r>
      <w:r w:rsidRPr="001662C6">
        <w:tab/>
        <w:t>ENUMERATED {supported}</w:t>
      </w:r>
      <w:r w:rsidRPr="001662C6">
        <w:tab/>
      </w:r>
      <w:r w:rsidRPr="001662C6">
        <w:tab/>
      </w:r>
      <w:r w:rsidRPr="001662C6">
        <w:tab/>
      </w:r>
      <w:r w:rsidRPr="001662C6">
        <w:tab/>
      </w:r>
      <w:r w:rsidRPr="001662C6">
        <w:tab/>
        <w:t>OPTIONAL</w:t>
      </w:r>
    </w:p>
    <w:p w14:paraId="75934A87" w14:textId="77777777" w:rsidR="009D5726" w:rsidRPr="001662C6" w:rsidRDefault="009D5726" w:rsidP="009D5726">
      <w:pPr>
        <w:pStyle w:val="PL"/>
        <w:shd w:val="clear" w:color="auto" w:fill="E6E6E6"/>
      </w:pPr>
      <w:r w:rsidRPr="001662C6">
        <w:t>}</w:t>
      </w:r>
    </w:p>
    <w:p w14:paraId="2E9F16BA" w14:textId="77777777" w:rsidR="009D5726" w:rsidRPr="001662C6" w:rsidRDefault="009D5726" w:rsidP="009D5726">
      <w:pPr>
        <w:pStyle w:val="PL"/>
        <w:shd w:val="clear" w:color="auto" w:fill="E6E6E6"/>
      </w:pPr>
    </w:p>
    <w:p w14:paraId="2837B6D0" w14:textId="77777777" w:rsidR="009D5726" w:rsidRPr="001662C6" w:rsidRDefault="009D5726" w:rsidP="009D5726">
      <w:pPr>
        <w:pStyle w:val="PL"/>
        <w:shd w:val="clear" w:color="auto" w:fill="E6E6E6"/>
      </w:pPr>
      <w:r w:rsidRPr="001662C6">
        <w:t>BandCombinationParameters-v1380 ::= SEQUENCE {</w:t>
      </w:r>
    </w:p>
    <w:p w14:paraId="7C6D09D9" w14:textId="77777777" w:rsidR="009D5726" w:rsidRPr="001662C6" w:rsidRDefault="009D5726" w:rsidP="009D5726">
      <w:pPr>
        <w:pStyle w:val="PL"/>
        <w:shd w:val="clear" w:color="auto" w:fill="E6E6E6"/>
      </w:pPr>
      <w:r w:rsidRPr="001662C6">
        <w:tab/>
        <w:t>bandParameterList-v1380</w:t>
      </w:r>
      <w:r w:rsidRPr="001662C6">
        <w:tab/>
      </w:r>
      <w:r w:rsidRPr="001662C6">
        <w:tab/>
        <w:t>SEQUENCE (SIZE (1..maxSimultaneousBands-r10)) OF</w:t>
      </w:r>
    </w:p>
    <w:p w14:paraId="7E1FC430" w14:textId="77777777" w:rsidR="009D5726" w:rsidRPr="001662C6" w:rsidRDefault="009D5726" w:rsidP="009D5726">
      <w:pPr>
        <w:pStyle w:val="PL"/>
        <w:shd w:val="clear" w:color="auto" w:fill="E6E6E6"/>
      </w:pPr>
      <w:r w:rsidRPr="001662C6">
        <w:tab/>
      </w:r>
      <w:r w:rsidRPr="001662C6">
        <w:tab/>
      </w:r>
      <w:r w:rsidRPr="001662C6">
        <w:tab/>
        <w:t>BandParameters-v1380</w:t>
      </w:r>
      <w:r w:rsidRPr="001662C6">
        <w:tab/>
      </w:r>
      <w:r w:rsidRPr="001662C6">
        <w:tab/>
        <w:t>OPTIONAL</w:t>
      </w:r>
    </w:p>
    <w:p w14:paraId="23B6571B" w14:textId="77777777" w:rsidR="009D5726" w:rsidRPr="001662C6" w:rsidRDefault="009D5726" w:rsidP="009D5726">
      <w:pPr>
        <w:pStyle w:val="PL"/>
        <w:shd w:val="clear" w:color="auto" w:fill="E6E6E6"/>
      </w:pPr>
      <w:r w:rsidRPr="001662C6">
        <w:t>}</w:t>
      </w:r>
    </w:p>
    <w:p w14:paraId="25386F6B" w14:textId="77777777" w:rsidR="009D5726" w:rsidRPr="001662C6" w:rsidRDefault="009D5726" w:rsidP="009D5726">
      <w:pPr>
        <w:pStyle w:val="PL"/>
        <w:shd w:val="clear" w:color="auto" w:fill="E6E6E6"/>
      </w:pPr>
    </w:p>
    <w:p w14:paraId="01170FBA" w14:textId="77777777" w:rsidR="009D5726" w:rsidRPr="001662C6" w:rsidRDefault="009D5726" w:rsidP="009D5726">
      <w:pPr>
        <w:pStyle w:val="PL"/>
        <w:shd w:val="clear" w:color="auto" w:fill="E6E6E6"/>
      </w:pPr>
      <w:r w:rsidRPr="001662C6">
        <w:t>BandCombinationParameters-v1390 ::= SEQUENCE {</w:t>
      </w:r>
    </w:p>
    <w:p w14:paraId="6CC2FA5B" w14:textId="77777777" w:rsidR="009D5726" w:rsidRPr="001662C6" w:rsidRDefault="009D5726" w:rsidP="009D5726">
      <w:pPr>
        <w:pStyle w:val="PL"/>
        <w:shd w:val="clear" w:color="auto" w:fill="E6E6E6"/>
      </w:pPr>
      <w:r w:rsidRPr="001662C6">
        <w:tab/>
        <w:t>ue-CA-PowerClass-N-r13</w:t>
      </w:r>
      <w:r w:rsidRPr="001662C6">
        <w:tab/>
      </w:r>
      <w:r w:rsidRPr="001662C6">
        <w:tab/>
      </w:r>
      <w:r w:rsidRPr="001662C6">
        <w:tab/>
        <w:t>ENUMERATED {class2}</w:t>
      </w:r>
      <w:r w:rsidRPr="001662C6">
        <w:tab/>
      </w:r>
      <w:r w:rsidRPr="001662C6">
        <w:tab/>
      </w:r>
      <w:r w:rsidRPr="001662C6">
        <w:tab/>
      </w:r>
      <w:r w:rsidRPr="001662C6">
        <w:tab/>
        <w:t>OPTIONAL</w:t>
      </w:r>
    </w:p>
    <w:p w14:paraId="0F0B6036" w14:textId="77777777" w:rsidR="009D5726" w:rsidRPr="001662C6" w:rsidRDefault="009D5726" w:rsidP="009D5726">
      <w:pPr>
        <w:pStyle w:val="PL"/>
        <w:shd w:val="clear" w:color="auto" w:fill="E6E6E6"/>
      </w:pPr>
      <w:r w:rsidRPr="001662C6">
        <w:t>}</w:t>
      </w:r>
    </w:p>
    <w:p w14:paraId="4276ACE4" w14:textId="77777777" w:rsidR="009D5726" w:rsidRPr="001662C6" w:rsidRDefault="009D5726" w:rsidP="009D5726">
      <w:pPr>
        <w:pStyle w:val="PL"/>
        <w:shd w:val="clear" w:color="auto" w:fill="E6E6E6"/>
      </w:pPr>
    </w:p>
    <w:p w14:paraId="5DD38649" w14:textId="77777777" w:rsidR="009D5726" w:rsidRPr="001662C6" w:rsidRDefault="009D5726" w:rsidP="009D5726">
      <w:pPr>
        <w:pStyle w:val="PL"/>
        <w:shd w:val="clear" w:color="auto" w:fill="E6E6E6"/>
      </w:pPr>
      <w:r w:rsidRPr="001662C6">
        <w:t>BandCombinationParameters-v1430 ::= SEQUENCE {</w:t>
      </w:r>
    </w:p>
    <w:p w14:paraId="16D38819" w14:textId="77777777" w:rsidR="009D5726" w:rsidRPr="001662C6" w:rsidRDefault="009D5726" w:rsidP="009D5726">
      <w:pPr>
        <w:pStyle w:val="PL"/>
        <w:shd w:val="clear" w:color="auto" w:fill="E6E6E6"/>
      </w:pPr>
      <w:r w:rsidRPr="001662C6">
        <w:tab/>
        <w:t>bandParameterList-v1430</w:t>
      </w:r>
      <w:r w:rsidRPr="001662C6">
        <w:tab/>
      </w:r>
      <w:r w:rsidRPr="001662C6">
        <w:tab/>
      </w:r>
      <w:r w:rsidRPr="001662C6">
        <w:tab/>
        <w:t>SEQUENCE (SIZE (1..maxSimultaneousBands-r10)) OF</w:t>
      </w:r>
    </w:p>
    <w:p w14:paraId="4C18D7EF" w14:textId="77777777" w:rsidR="009D5726" w:rsidRPr="001662C6" w:rsidRDefault="009D5726" w:rsidP="009D5726">
      <w:pPr>
        <w:pStyle w:val="PL"/>
        <w:shd w:val="clear" w:color="auto" w:fill="E6E6E6"/>
      </w:pPr>
      <w:r w:rsidRPr="001662C6">
        <w:tab/>
      </w:r>
      <w:r w:rsidRPr="001662C6">
        <w:tab/>
      </w:r>
      <w:r w:rsidRPr="001662C6">
        <w:tab/>
        <w:t>BandParameters-v1430</w:t>
      </w:r>
      <w:r w:rsidRPr="001662C6">
        <w:tab/>
      </w:r>
      <w:r w:rsidRPr="001662C6">
        <w:tab/>
        <w:t>OPTIONAL,</w:t>
      </w:r>
    </w:p>
    <w:p w14:paraId="7020D625" w14:textId="77777777" w:rsidR="009D5726" w:rsidRPr="001662C6" w:rsidRDefault="009D5726" w:rsidP="009D5726">
      <w:pPr>
        <w:pStyle w:val="PL"/>
        <w:shd w:val="clear" w:color="auto" w:fill="E6E6E6"/>
      </w:pPr>
      <w:r w:rsidRPr="001662C6">
        <w:tab/>
        <w:t>v2x-SupportedTxBandCombListPerBC-r14</w:t>
      </w:r>
      <w:r w:rsidRPr="001662C6">
        <w:tab/>
      </w:r>
      <w:r w:rsidRPr="001662C6">
        <w:tab/>
      </w:r>
      <w:r w:rsidRPr="001662C6">
        <w:tab/>
        <w:t>BIT STRING (SIZE (1.. maxBandComb-r13))</w:t>
      </w:r>
      <w:r w:rsidRPr="001662C6">
        <w:tab/>
      </w:r>
      <w:r w:rsidRPr="001662C6">
        <w:tab/>
        <w:t>OPTIONAL,</w:t>
      </w:r>
    </w:p>
    <w:p w14:paraId="36C43FFB" w14:textId="77777777" w:rsidR="009D5726" w:rsidRPr="001662C6" w:rsidRDefault="009D5726" w:rsidP="009D5726">
      <w:pPr>
        <w:pStyle w:val="PL"/>
        <w:shd w:val="clear" w:color="auto" w:fill="E6E6E6"/>
      </w:pPr>
      <w:r w:rsidRPr="001662C6">
        <w:tab/>
        <w:t>v2x-SupportedRxBandCombListPerBC-r14</w:t>
      </w:r>
      <w:r w:rsidRPr="001662C6">
        <w:tab/>
      </w:r>
      <w:r w:rsidRPr="001662C6">
        <w:tab/>
      </w:r>
      <w:r w:rsidRPr="001662C6">
        <w:tab/>
        <w:t>BIT STRING (SIZE (1.. maxBandComb-r13))</w:t>
      </w:r>
      <w:r w:rsidRPr="001662C6">
        <w:tab/>
      </w:r>
      <w:r w:rsidRPr="001662C6">
        <w:tab/>
        <w:t>OPTIONAL</w:t>
      </w:r>
    </w:p>
    <w:p w14:paraId="21D74173" w14:textId="77777777" w:rsidR="009D5726" w:rsidRPr="001662C6" w:rsidRDefault="009D5726" w:rsidP="009D5726">
      <w:pPr>
        <w:pStyle w:val="PL"/>
        <w:shd w:val="clear" w:color="auto" w:fill="E6E6E6"/>
      </w:pPr>
      <w:r w:rsidRPr="001662C6">
        <w:t>}</w:t>
      </w:r>
    </w:p>
    <w:p w14:paraId="59F69445" w14:textId="77777777" w:rsidR="009D5726" w:rsidRPr="001662C6" w:rsidRDefault="009D5726" w:rsidP="009D5726">
      <w:pPr>
        <w:pStyle w:val="PL"/>
        <w:shd w:val="clear" w:color="auto" w:fill="E6E6E6"/>
      </w:pPr>
    </w:p>
    <w:p w14:paraId="63A2FD72" w14:textId="77777777" w:rsidR="009D5726" w:rsidRPr="001662C6" w:rsidRDefault="009D5726" w:rsidP="009D5726">
      <w:pPr>
        <w:pStyle w:val="PL"/>
        <w:shd w:val="clear" w:color="auto" w:fill="E6E6E6"/>
      </w:pPr>
      <w:r w:rsidRPr="001662C6">
        <w:t>BandCombinationParameters-v1450 ::= SEQUENCE {</w:t>
      </w:r>
    </w:p>
    <w:p w14:paraId="7EE1EB35" w14:textId="77777777" w:rsidR="009D5726" w:rsidRPr="001662C6" w:rsidRDefault="009D5726" w:rsidP="009D5726">
      <w:pPr>
        <w:pStyle w:val="PL"/>
        <w:shd w:val="clear" w:color="auto" w:fill="E6E6E6"/>
      </w:pPr>
      <w:r w:rsidRPr="001662C6">
        <w:tab/>
        <w:t>bandParameterList-v1450</w:t>
      </w:r>
      <w:r w:rsidRPr="001662C6">
        <w:tab/>
      </w:r>
      <w:r w:rsidRPr="001662C6">
        <w:tab/>
      </w:r>
      <w:r w:rsidRPr="001662C6">
        <w:tab/>
        <w:t>SEQUENCE (SIZE (1..maxSimultaneousBands-r10)) OF</w:t>
      </w:r>
    </w:p>
    <w:p w14:paraId="3C094691" w14:textId="77777777" w:rsidR="009D5726" w:rsidRPr="001662C6" w:rsidRDefault="009D5726" w:rsidP="009D5726">
      <w:pPr>
        <w:pStyle w:val="PL"/>
        <w:shd w:val="clear" w:color="auto" w:fill="E6E6E6"/>
      </w:pPr>
      <w:r w:rsidRPr="001662C6">
        <w:tab/>
      </w:r>
      <w:r w:rsidRPr="001662C6">
        <w:tab/>
      </w:r>
      <w:r w:rsidRPr="001662C6">
        <w:tab/>
        <w:t>BandParameters-v1450</w:t>
      </w:r>
      <w:r w:rsidRPr="001662C6">
        <w:tab/>
      </w:r>
      <w:r w:rsidRPr="001662C6">
        <w:tab/>
        <w:t>OPTIONAL</w:t>
      </w:r>
    </w:p>
    <w:p w14:paraId="4AE4FB52" w14:textId="77777777" w:rsidR="009D5726" w:rsidRPr="001662C6" w:rsidRDefault="009D5726" w:rsidP="009D5726">
      <w:pPr>
        <w:pStyle w:val="PL"/>
        <w:shd w:val="clear" w:color="auto" w:fill="E6E6E6"/>
      </w:pPr>
      <w:r w:rsidRPr="001662C6">
        <w:t>}</w:t>
      </w:r>
    </w:p>
    <w:p w14:paraId="4D8A600A" w14:textId="77777777" w:rsidR="009D5726" w:rsidRPr="001662C6" w:rsidRDefault="009D5726" w:rsidP="009D5726">
      <w:pPr>
        <w:pStyle w:val="PL"/>
        <w:shd w:val="clear" w:color="auto" w:fill="E6E6E6"/>
      </w:pPr>
    </w:p>
    <w:p w14:paraId="50934503" w14:textId="77777777" w:rsidR="009D5726" w:rsidRPr="001662C6" w:rsidRDefault="009D5726" w:rsidP="009D5726">
      <w:pPr>
        <w:pStyle w:val="PL"/>
        <w:shd w:val="clear" w:color="auto" w:fill="E6E6E6"/>
      </w:pPr>
      <w:r w:rsidRPr="001662C6">
        <w:t>BandCombinationParameters-v1470 ::= SEQUENCE {</w:t>
      </w:r>
    </w:p>
    <w:p w14:paraId="3CCB54B7" w14:textId="77777777" w:rsidR="009D5726" w:rsidRPr="001662C6" w:rsidRDefault="009D5726" w:rsidP="009D5726">
      <w:pPr>
        <w:pStyle w:val="PL"/>
        <w:shd w:val="clear" w:color="auto" w:fill="E6E6E6"/>
      </w:pPr>
      <w:r w:rsidRPr="001662C6">
        <w:tab/>
        <w:t>bandParameterList-v1470</w:t>
      </w:r>
      <w:r w:rsidRPr="001662C6">
        <w:tab/>
      </w:r>
      <w:r w:rsidRPr="001662C6">
        <w:tab/>
      </w:r>
      <w:r w:rsidRPr="001662C6">
        <w:tab/>
        <w:t>SEQUENCE (SIZE (1..maxSimultaneousBands-r10)) OF</w:t>
      </w:r>
    </w:p>
    <w:p w14:paraId="5F7DB50A" w14:textId="77777777" w:rsidR="009D5726" w:rsidRPr="001662C6" w:rsidRDefault="009D5726" w:rsidP="009D5726">
      <w:pPr>
        <w:pStyle w:val="PL"/>
        <w:shd w:val="clear" w:color="auto" w:fill="E6E6E6"/>
      </w:pPr>
      <w:r w:rsidRPr="001662C6">
        <w:tab/>
      </w:r>
      <w:r w:rsidRPr="001662C6">
        <w:tab/>
      </w:r>
      <w:r w:rsidRPr="001662C6">
        <w:tab/>
        <w:t>BandParameters-v1470</w:t>
      </w:r>
      <w:r w:rsidRPr="001662C6">
        <w:tab/>
      </w:r>
      <w:r w:rsidRPr="001662C6">
        <w:tab/>
        <w:t>OPTIONAL,</w:t>
      </w:r>
    </w:p>
    <w:p w14:paraId="74972230" w14:textId="77777777" w:rsidR="009D5726" w:rsidRPr="001662C6" w:rsidRDefault="009D5726" w:rsidP="009D5726">
      <w:pPr>
        <w:pStyle w:val="PL"/>
        <w:shd w:val="clear" w:color="auto" w:fill="E6E6E6"/>
      </w:pPr>
      <w:r w:rsidRPr="001662C6">
        <w:tab/>
        <w:t>srs-MaxSimultaneousCCs-r14</w:t>
      </w:r>
      <w:r w:rsidRPr="001662C6">
        <w:tab/>
        <w:t>INTEGER (1..31)</w:t>
      </w:r>
      <w:r w:rsidRPr="001662C6">
        <w:tab/>
      </w:r>
      <w:r w:rsidRPr="001662C6">
        <w:tab/>
      </w:r>
      <w:r w:rsidRPr="001662C6">
        <w:tab/>
      </w:r>
      <w:r w:rsidRPr="001662C6">
        <w:tab/>
        <w:t>OPTIONAL</w:t>
      </w:r>
    </w:p>
    <w:p w14:paraId="6507784E" w14:textId="77777777" w:rsidR="009D5726" w:rsidRPr="001662C6" w:rsidRDefault="009D5726" w:rsidP="009D5726">
      <w:pPr>
        <w:pStyle w:val="PL"/>
        <w:shd w:val="clear" w:color="auto" w:fill="E6E6E6"/>
      </w:pPr>
      <w:r w:rsidRPr="001662C6">
        <w:t>}</w:t>
      </w:r>
    </w:p>
    <w:p w14:paraId="6A9F45B0" w14:textId="77777777" w:rsidR="009D5726" w:rsidRPr="001662C6" w:rsidRDefault="009D5726" w:rsidP="009D5726">
      <w:pPr>
        <w:pStyle w:val="PL"/>
        <w:shd w:val="clear" w:color="auto" w:fill="E6E6E6"/>
      </w:pPr>
    </w:p>
    <w:p w14:paraId="7B416CB7" w14:textId="77777777" w:rsidR="009D5726" w:rsidRPr="001662C6" w:rsidRDefault="009D5726" w:rsidP="009D5726">
      <w:pPr>
        <w:pStyle w:val="PL"/>
        <w:shd w:val="clear" w:color="auto" w:fill="E6E6E6"/>
      </w:pPr>
      <w:r w:rsidRPr="001662C6">
        <w:t>BandCombinationParameters-v14b0 ::= SEQUENCE {</w:t>
      </w:r>
    </w:p>
    <w:p w14:paraId="17F4AB62" w14:textId="77777777" w:rsidR="009D5726" w:rsidRPr="001662C6" w:rsidRDefault="009D5726" w:rsidP="009D5726">
      <w:pPr>
        <w:pStyle w:val="PL"/>
        <w:shd w:val="clear" w:color="auto" w:fill="E6E6E6"/>
      </w:pPr>
      <w:r w:rsidRPr="001662C6">
        <w:tab/>
        <w:t>bandParameterList-v14b0</w:t>
      </w:r>
      <w:r w:rsidRPr="001662C6">
        <w:tab/>
      </w:r>
      <w:r w:rsidRPr="001662C6">
        <w:tab/>
      </w:r>
      <w:r w:rsidRPr="001662C6">
        <w:tab/>
        <w:t>SEQUENCE (SIZE (1..maxSimultaneousBands-r10)) OF</w:t>
      </w:r>
    </w:p>
    <w:p w14:paraId="205F8EAB" w14:textId="77777777" w:rsidR="009D5726" w:rsidRPr="001662C6" w:rsidRDefault="009D5726" w:rsidP="009D5726">
      <w:pPr>
        <w:pStyle w:val="PL"/>
        <w:shd w:val="clear" w:color="auto" w:fill="E6E6E6"/>
      </w:pPr>
      <w:r w:rsidRPr="001662C6">
        <w:tab/>
      </w:r>
      <w:r w:rsidRPr="001662C6">
        <w:tab/>
      </w:r>
      <w:r w:rsidRPr="001662C6">
        <w:tab/>
        <w:t>BandParameters-v14b0</w:t>
      </w:r>
      <w:r w:rsidRPr="001662C6">
        <w:tab/>
      </w:r>
      <w:r w:rsidRPr="001662C6">
        <w:tab/>
        <w:t>OPTIONAL</w:t>
      </w:r>
    </w:p>
    <w:p w14:paraId="0CF0F537" w14:textId="77777777" w:rsidR="009D5726" w:rsidRPr="001662C6" w:rsidRDefault="009D5726" w:rsidP="009D5726">
      <w:pPr>
        <w:pStyle w:val="PL"/>
        <w:shd w:val="clear" w:color="auto" w:fill="E6E6E6"/>
      </w:pPr>
      <w:r w:rsidRPr="001662C6">
        <w:t>}</w:t>
      </w:r>
    </w:p>
    <w:p w14:paraId="12FBF036" w14:textId="77777777" w:rsidR="009D5726" w:rsidRPr="001662C6" w:rsidRDefault="009D5726" w:rsidP="009D5726">
      <w:pPr>
        <w:pStyle w:val="PL"/>
        <w:shd w:val="clear" w:color="auto" w:fill="E6E6E6"/>
      </w:pPr>
    </w:p>
    <w:p w14:paraId="663B080E" w14:textId="77777777" w:rsidR="009D5726" w:rsidRPr="001662C6" w:rsidRDefault="009D5726" w:rsidP="009D5726">
      <w:pPr>
        <w:pStyle w:val="PL"/>
        <w:shd w:val="pct10" w:color="auto" w:fill="auto"/>
      </w:pPr>
      <w:r w:rsidRPr="001662C6">
        <w:t>BandCombinationParameters-v1530 ::= SEQUENCE {</w:t>
      </w:r>
    </w:p>
    <w:p w14:paraId="01B0E305" w14:textId="77777777" w:rsidR="009D5726" w:rsidRPr="001662C6" w:rsidRDefault="009D5726" w:rsidP="009D5726">
      <w:pPr>
        <w:pStyle w:val="PL"/>
        <w:shd w:val="pct10" w:color="auto" w:fill="auto"/>
      </w:pPr>
      <w:r w:rsidRPr="001662C6">
        <w:tab/>
        <w:t>bandParameterList-v1530</w:t>
      </w:r>
      <w:r w:rsidRPr="001662C6">
        <w:tab/>
      </w:r>
      <w:r w:rsidRPr="001662C6">
        <w:tab/>
        <w:t>SEQUENCE (SIZE (1..maxSimultaneousBands-r10)) OF</w:t>
      </w:r>
      <w:r w:rsidRPr="001662C6">
        <w:tab/>
      </w:r>
      <w:r w:rsidRPr="001662C6">
        <w:tab/>
      </w:r>
      <w:r w:rsidRPr="001662C6">
        <w:tab/>
      </w:r>
      <w:r w:rsidRPr="001662C6">
        <w:tab/>
      </w:r>
      <w:r w:rsidRPr="001662C6">
        <w:tab/>
      </w:r>
      <w:r w:rsidRPr="001662C6">
        <w:tab/>
      </w:r>
      <w:r w:rsidRPr="001662C6">
        <w:tab/>
        <w:t>BandParameters-v1530</w:t>
      </w:r>
      <w:r w:rsidRPr="001662C6">
        <w:tab/>
      </w:r>
      <w:r w:rsidRPr="001662C6">
        <w:tab/>
        <w:t>OPTIONAL,</w:t>
      </w:r>
    </w:p>
    <w:p w14:paraId="7A01F9CD" w14:textId="77777777" w:rsidR="009D5726" w:rsidRPr="001662C6" w:rsidRDefault="009D5726" w:rsidP="009D5726">
      <w:pPr>
        <w:pStyle w:val="PL"/>
        <w:shd w:val="clear" w:color="auto" w:fill="E6E6E6"/>
      </w:pPr>
      <w:r w:rsidRPr="001662C6">
        <w:tab/>
        <w:t>spt-Parameters-r15</w:t>
      </w:r>
      <w:r w:rsidRPr="001662C6">
        <w:tab/>
      </w:r>
      <w:r w:rsidRPr="001662C6">
        <w:tab/>
      </w:r>
      <w:r w:rsidRPr="001662C6">
        <w:tab/>
      </w:r>
      <w:r w:rsidRPr="001662C6">
        <w:tab/>
        <w:t>SPT-Parameters-r15</w:t>
      </w:r>
      <w:r w:rsidRPr="001662C6">
        <w:tab/>
      </w:r>
      <w:r w:rsidRPr="001662C6">
        <w:tab/>
      </w:r>
      <w:r w:rsidRPr="001662C6">
        <w:tab/>
      </w:r>
      <w:r w:rsidRPr="001662C6">
        <w:tab/>
        <w:t>OPTIONAL</w:t>
      </w:r>
    </w:p>
    <w:p w14:paraId="38D91627" w14:textId="77777777" w:rsidR="009D5726" w:rsidRPr="001662C6" w:rsidRDefault="009D5726" w:rsidP="009D5726">
      <w:pPr>
        <w:pStyle w:val="PL"/>
        <w:shd w:val="pct10" w:color="auto" w:fill="auto"/>
      </w:pPr>
      <w:r w:rsidRPr="001662C6">
        <w:t>}</w:t>
      </w:r>
    </w:p>
    <w:p w14:paraId="7B339721" w14:textId="77777777" w:rsidR="009D5726" w:rsidRPr="001662C6" w:rsidRDefault="009D5726" w:rsidP="009D5726">
      <w:pPr>
        <w:pStyle w:val="PL"/>
        <w:shd w:val="pct10" w:color="auto" w:fill="auto"/>
      </w:pPr>
    </w:p>
    <w:p w14:paraId="0539B957" w14:textId="77777777" w:rsidR="009D5726" w:rsidRPr="001662C6" w:rsidRDefault="009D5726" w:rsidP="009D5726">
      <w:pPr>
        <w:pStyle w:val="PL"/>
        <w:shd w:val="pct10" w:color="auto" w:fill="auto"/>
      </w:pPr>
      <w:r w:rsidRPr="001662C6">
        <w:t>-- If an additional band combination parameter is defined, which is supported for MR-DC,</w:t>
      </w:r>
    </w:p>
    <w:p w14:paraId="1287E4E6" w14:textId="77777777" w:rsidR="009D5726" w:rsidRPr="001662C6" w:rsidRDefault="009D5726" w:rsidP="009D5726">
      <w:pPr>
        <w:pStyle w:val="PL"/>
        <w:shd w:val="pct10" w:color="auto" w:fill="auto"/>
      </w:pPr>
      <w:r w:rsidRPr="001662C6">
        <w:t>--  it shall be defined in the IE CA-ParametersEUTRA in TS 38.331 [82].</w:t>
      </w:r>
    </w:p>
    <w:p w14:paraId="0264F811" w14:textId="77777777" w:rsidR="009D5726" w:rsidRPr="001662C6" w:rsidRDefault="009D5726" w:rsidP="009D5726">
      <w:pPr>
        <w:pStyle w:val="PL"/>
        <w:shd w:val="pct10" w:color="auto" w:fill="auto"/>
      </w:pPr>
    </w:p>
    <w:p w14:paraId="768D539A" w14:textId="77777777" w:rsidR="009D5726" w:rsidRPr="001662C6" w:rsidRDefault="009D5726" w:rsidP="009D5726">
      <w:pPr>
        <w:pStyle w:val="PL"/>
        <w:shd w:val="pct10" w:color="auto" w:fill="auto"/>
      </w:pPr>
      <w:r w:rsidRPr="001662C6">
        <w:t>BandCombinationParameters-v1610 ::= SEQUENCE {</w:t>
      </w:r>
    </w:p>
    <w:p w14:paraId="26CD3A54" w14:textId="77777777" w:rsidR="009D5726" w:rsidRPr="001662C6" w:rsidRDefault="009D5726" w:rsidP="009D5726">
      <w:pPr>
        <w:pStyle w:val="PL"/>
        <w:shd w:val="pct10" w:color="auto" w:fill="auto"/>
      </w:pPr>
      <w:r w:rsidRPr="001662C6">
        <w:tab/>
        <w:t>measGapInfoNR</w:t>
      </w:r>
      <w:r w:rsidRPr="001662C6">
        <w:tab/>
      </w:r>
      <w:r w:rsidRPr="001662C6">
        <w:tab/>
      </w:r>
      <w:r w:rsidRPr="001662C6">
        <w:tab/>
      </w:r>
      <w:r w:rsidRPr="001662C6">
        <w:tab/>
      </w:r>
      <w:r w:rsidRPr="001662C6">
        <w:tab/>
        <w:t>MeasGapInfoNR</w:t>
      </w:r>
      <w:r w:rsidRPr="001662C6">
        <w:tab/>
      </w:r>
      <w:r w:rsidRPr="001662C6">
        <w:tab/>
      </w:r>
      <w:r w:rsidRPr="001662C6">
        <w:tab/>
      </w:r>
      <w:r w:rsidRPr="001662C6">
        <w:tab/>
      </w:r>
      <w:r w:rsidRPr="001662C6">
        <w:tab/>
        <w:t>OPTIONAL,</w:t>
      </w:r>
    </w:p>
    <w:p w14:paraId="2A436AFB" w14:textId="77777777" w:rsidR="009D5726" w:rsidRPr="001662C6" w:rsidRDefault="009D5726" w:rsidP="009D5726">
      <w:pPr>
        <w:pStyle w:val="PL"/>
        <w:shd w:val="pct10" w:color="auto" w:fill="auto"/>
      </w:pPr>
      <w:r w:rsidRPr="001662C6">
        <w:tab/>
        <w:t xml:space="preserve">bandParameterList-v1610 </w:t>
      </w:r>
      <w:r w:rsidRPr="001662C6">
        <w:tab/>
      </w:r>
      <w:r w:rsidRPr="001662C6">
        <w:tab/>
        <w:t xml:space="preserve">SEQUENCE (SIZE (1..maxSimultaneousBands-r10)) OF </w:t>
      </w:r>
      <w:r w:rsidRPr="001662C6">
        <w:tab/>
      </w:r>
      <w:r w:rsidRPr="001662C6">
        <w:tab/>
      </w:r>
      <w:r w:rsidRPr="001662C6">
        <w:tab/>
      </w:r>
      <w:r w:rsidRPr="001662C6">
        <w:tab/>
      </w:r>
      <w:r w:rsidRPr="001662C6">
        <w:tab/>
      </w:r>
      <w:r w:rsidRPr="001662C6">
        <w:tab/>
      </w:r>
      <w:r w:rsidRPr="001662C6">
        <w:tab/>
        <w:t>BandParameters-v1610</w:t>
      </w:r>
      <w:r w:rsidRPr="001662C6">
        <w:tab/>
      </w:r>
      <w:r w:rsidRPr="001662C6">
        <w:tab/>
        <w:t>OPTIONAL,</w:t>
      </w:r>
    </w:p>
    <w:p w14:paraId="776BD714" w14:textId="77777777" w:rsidR="009D5726" w:rsidRPr="001662C6" w:rsidRDefault="009D5726" w:rsidP="009D5726">
      <w:pPr>
        <w:pStyle w:val="PL"/>
        <w:shd w:val="pct10" w:color="auto" w:fill="auto"/>
      </w:pPr>
      <w:r w:rsidRPr="001662C6">
        <w:tab/>
        <w:t>interFreqDAPS-r16</w:t>
      </w:r>
      <w:r w:rsidRPr="001662C6">
        <w:tab/>
      </w:r>
      <w:r w:rsidRPr="001662C6">
        <w:tab/>
      </w:r>
      <w:r w:rsidRPr="001662C6">
        <w:tab/>
      </w:r>
      <w:r w:rsidRPr="001662C6">
        <w:tab/>
      </w:r>
      <w:r w:rsidRPr="001662C6">
        <w:tab/>
      </w:r>
      <w:r w:rsidRPr="001662C6">
        <w:tab/>
        <w:t>SEQUENCE {</w:t>
      </w:r>
    </w:p>
    <w:p w14:paraId="7F27076F" w14:textId="77777777" w:rsidR="009D5726" w:rsidRPr="001662C6" w:rsidRDefault="009D5726" w:rsidP="009D5726">
      <w:pPr>
        <w:pStyle w:val="PL"/>
        <w:shd w:val="pct10" w:color="auto" w:fill="auto"/>
      </w:pPr>
      <w:r w:rsidRPr="001662C6">
        <w:tab/>
      </w:r>
      <w:r w:rsidRPr="001662C6">
        <w:tab/>
        <w:t>interFreqAsyncDAPS-r16</w:t>
      </w:r>
      <w:r w:rsidRPr="001662C6">
        <w:tab/>
      </w:r>
      <w:r w:rsidRPr="001662C6">
        <w:tab/>
      </w:r>
      <w:r w:rsidRPr="001662C6">
        <w:tab/>
      </w:r>
      <w:r w:rsidRPr="001662C6">
        <w:tab/>
      </w:r>
      <w:r w:rsidRPr="001662C6">
        <w:tab/>
        <w:t>ENUMERATED {supported}</w:t>
      </w:r>
      <w:r w:rsidRPr="001662C6">
        <w:tab/>
      </w:r>
      <w:r w:rsidRPr="001662C6">
        <w:tab/>
        <w:t>OPTIONAL,</w:t>
      </w:r>
    </w:p>
    <w:p w14:paraId="17552031" w14:textId="77777777" w:rsidR="009D5726" w:rsidRPr="001662C6" w:rsidRDefault="009D5726" w:rsidP="009D5726">
      <w:pPr>
        <w:pStyle w:val="PL"/>
        <w:shd w:val="pct10" w:color="auto" w:fill="auto"/>
      </w:pPr>
      <w:r w:rsidRPr="001662C6">
        <w:tab/>
      </w:r>
      <w:r w:rsidRPr="001662C6">
        <w:tab/>
        <w:t>interFreqMultiUL-TransmissionDAPS-r16</w:t>
      </w:r>
      <w:r w:rsidRPr="001662C6">
        <w:tab/>
        <w:t>ENUMERATED {supported}</w:t>
      </w:r>
      <w:r w:rsidRPr="001662C6">
        <w:tab/>
      </w:r>
      <w:r w:rsidRPr="001662C6">
        <w:tab/>
        <w:t>OPTIONAL</w:t>
      </w:r>
    </w:p>
    <w:p w14:paraId="37C0BCD0" w14:textId="77777777" w:rsidR="009D5726" w:rsidRPr="001662C6" w:rsidRDefault="009D5726" w:rsidP="009D5726">
      <w:pPr>
        <w:pStyle w:val="PL"/>
        <w:shd w:val="pct10" w:color="auto" w:fill="auto"/>
      </w:pPr>
      <w:r w:rsidRPr="001662C6">
        <w:lastRenderedPageBreak/>
        <w:tab/>
        <w:t>}</w:t>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rFonts w:cs="Courier New"/>
          <w:lang w:eastAsia="fr-FR"/>
        </w:rPr>
        <w:t>OPTIONAL</w:t>
      </w:r>
    </w:p>
    <w:p w14:paraId="78183633" w14:textId="77777777" w:rsidR="009D5726" w:rsidRPr="001662C6" w:rsidRDefault="009D5726" w:rsidP="009D5726">
      <w:pPr>
        <w:pStyle w:val="PL"/>
        <w:shd w:val="pct10" w:color="auto" w:fill="auto"/>
      </w:pPr>
      <w:r w:rsidRPr="001662C6">
        <w:t>}</w:t>
      </w:r>
    </w:p>
    <w:p w14:paraId="53E43D09" w14:textId="77777777" w:rsidR="009D5726" w:rsidRPr="001662C6" w:rsidRDefault="009D5726" w:rsidP="009D5726">
      <w:pPr>
        <w:pStyle w:val="PL"/>
        <w:shd w:val="clear" w:color="auto" w:fill="E6E6E6"/>
      </w:pPr>
    </w:p>
    <w:p w14:paraId="76065B82" w14:textId="77777777" w:rsidR="009D5726" w:rsidRPr="001662C6" w:rsidRDefault="009D5726" w:rsidP="009D5726">
      <w:pPr>
        <w:pStyle w:val="PL"/>
        <w:shd w:val="clear" w:color="auto" w:fill="E6E6E6"/>
      </w:pPr>
      <w:r w:rsidRPr="001662C6">
        <w:t>BandCombinationParameters-v1630 ::= SEQUENCE {</w:t>
      </w:r>
    </w:p>
    <w:p w14:paraId="6CF170E0" w14:textId="77777777" w:rsidR="009D5726" w:rsidRPr="001662C6" w:rsidRDefault="009D5726" w:rsidP="009D5726">
      <w:pPr>
        <w:pStyle w:val="PL"/>
        <w:shd w:val="clear" w:color="auto" w:fill="E6E6E6"/>
      </w:pPr>
      <w:r w:rsidRPr="001662C6">
        <w:tab/>
        <w:t>v2x-SupportedTxBandCombListPerBC-v1630</w:t>
      </w:r>
      <w:r w:rsidRPr="001662C6">
        <w:tab/>
      </w:r>
      <w:r w:rsidRPr="001662C6">
        <w:tab/>
        <w:t>BIT STRING (SIZE (1..maxBandCombSidelinkNR-r16))</w:t>
      </w:r>
      <w:r w:rsidRPr="001662C6">
        <w:tab/>
      </w:r>
      <w:r w:rsidRPr="001662C6">
        <w:tab/>
        <w:t>OPTIONAL,</w:t>
      </w:r>
    </w:p>
    <w:p w14:paraId="05843BE3" w14:textId="77777777" w:rsidR="009D5726" w:rsidRPr="001662C6" w:rsidRDefault="009D5726" w:rsidP="009D5726">
      <w:pPr>
        <w:pStyle w:val="PL"/>
        <w:shd w:val="clear" w:color="auto" w:fill="E6E6E6"/>
      </w:pPr>
      <w:r w:rsidRPr="001662C6">
        <w:tab/>
        <w:t>v2x-SupportedRxBandCombListPerBC-v1630</w:t>
      </w:r>
      <w:r w:rsidRPr="001662C6">
        <w:tab/>
      </w:r>
      <w:r w:rsidRPr="001662C6">
        <w:tab/>
        <w:t>BIT STRING (SIZE (1..maxBandCombSidelinkNR-r16))</w:t>
      </w:r>
      <w:r w:rsidRPr="001662C6">
        <w:tab/>
      </w:r>
      <w:r w:rsidRPr="001662C6">
        <w:tab/>
        <w:t>OPTIONAL,</w:t>
      </w:r>
    </w:p>
    <w:p w14:paraId="3CFA2657" w14:textId="77777777" w:rsidR="009D5726" w:rsidRPr="001662C6" w:rsidRDefault="009D5726" w:rsidP="009D5726">
      <w:pPr>
        <w:pStyle w:val="PL"/>
        <w:shd w:val="clear" w:color="auto" w:fill="E6E6E6"/>
      </w:pPr>
      <w:r w:rsidRPr="001662C6">
        <w:tab/>
        <w:t>scalingFactorTxSidelink-r16</w:t>
      </w:r>
      <w:r w:rsidRPr="001662C6">
        <w:tab/>
      </w:r>
      <w:r w:rsidRPr="001662C6">
        <w:tab/>
      </w:r>
      <w:r w:rsidRPr="001662C6">
        <w:tab/>
      </w:r>
      <w:r w:rsidRPr="001662C6">
        <w:tab/>
      </w:r>
      <w:r w:rsidRPr="001662C6">
        <w:tab/>
        <w:t>SEQUENCE (SIZE (1..maxBandCombSidelinkNR-r16)) OF ScalingFactorSidelink-r16</w:t>
      </w:r>
      <w:r w:rsidRPr="001662C6">
        <w:tab/>
      </w:r>
      <w:r w:rsidRPr="001662C6">
        <w:tab/>
        <w:t>OPTIONAL,</w:t>
      </w:r>
    </w:p>
    <w:p w14:paraId="639DBE41" w14:textId="77777777" w:rsidR="009D5726" w:rsidRPr="001662C6" w:rsidRDefault="009D5726" w:rsidP="009D5726">
      <w:pPr>
        <w:pStyle w:val="PL"/>
        <w:shd w:val="clear" w:color="auto" w:fill="E6E6E6"/>
      </w:pPr>
      <w:r w:rsidRPr="001662C6">
        <w:tab/>
        <w:t>scalingFactorRxSidelink-r16</w:t>
      </w:r>
      <w:r w:rsidRPr="001662C6">
        <w:tab/>
      </w:r>
      <w:r w:rsidRPr="001662C6">
        <w:tab/>
      </w:r>
      <w:r w:rsidRPr="001662C6">
        <w:tab/>
      </w:r>
      <w:r w:rsidRPr="001662C6">
        <w:tab/>
      </w:r>
      <w:r w:rsidRPr="001662C6">
        <w:tab/>
        <w:t>SEQUENCE (SIZE (1..maxBandCombSidelinkNR-r16)) OF ScalingFactorSidelink-r16</w:t>
      </w:r>
      <w:r w:rsidRPr="001662C6">
        <w:tab/>
      </w:r>
      <w:r w:rsidRPr="001662C6">
        <w:tab/>
        <w:t>OPTIONAL,</w:t>
      </w:r>
    </w:p>
    <w:p w14:paraId="3598BDF9" w14:textId="77777777" w:rsidR="009D5726" w:rsidRPr="001662C6" w:rsidRDefault="009D5726" w:rsidP="009D5726">
      <w:pPr>
        <w:pStyle w:val="PL"/>
        <w:shd w:val="pct10" w:color="auto" w:fill="auto"/>
        <w:rPr>
          <w:rFonts w:cs="Courier New"/>
          <w:lang w:eastAsia="fr-FR"/>
        </w:rPr>
      </w:pPr>
      <w:r w:rsidRPr="001662C6">
        <w:tab/>
        <w:t>interBandPowerSharingSyncDAPS-r16</w:t>
      </w:r>
      <w:r w:rsidRPr="001662C6">
        <w:rPr>
          <w:lang w:eastAsia="en-GB"/>
        </w:rPr>
        <w:tab/>
      </w:r>
      <w:r w:rsidRPr="001662C6">
        <w:rPr>
          <w:lang w:eastAsia="en-GB"/>
        </w:rPr>
        <w:tab/>
      </w:r>
      <w:r w:rsidRPr="001662C6">
        <w:rPr>
          <w:lang w:eastAsia="en-GB"/>
        </w:rPr>
        <w:tab/>
      </w:r>
      <w:r w:rsidRPr="001662C6">
        <w:t>ENUMERATED {supported}</w:t>
      </w:r>
      <w:r w:rsidRPr="001662C6">
        <w:rPr>
          <w:lang w:eastAsia="en-GB"/>
        </w:rPr>
        <w:tab/>
      </w:r>
      <w:r w:rsidRPr="001662C6">
        <w:rPr>
          <w:rFonts w:cs="Courier New"/>
          <w:lang w:eastAsia="fr-FR"/>
        </w:rPr>
        <w:t>OPTIONAL,</w:t>
      </w:r>
    </w:p>
    <w:p w14:paraId="3FBCC4AF" w14:textId="77777777" w:rsidR="009D5726" w:rsidRPr="001662C6" w:rsidRDefault="009D5726" w:rsidP="009D5726">
      <w:pPr>
        <w:pStyle w:val="PL"/>
        <w:shd w:val="pct10" w:color="auto" w:fill="auto"/>
      </w:pPr>
      <w:r w:rsidRPr="001662C6">
        <w:tab/>
        <w:t>interBandPowerSharingAsyncDAPS-r16</w:t>
      </w:r>
      <w:r w:rsidRPr="001662C6">
        <w:rPr>
          <w:lang w:eastAsia="en-GB"/>
        </w:rPr>
        <w:tab/>
      </w:r>
      <w:r w:rsidRPr="001662C6">
        <w:rPr>
          <w:lang w:eastAsia="en-GB"/>
        </w:rPr>
        <w:tab/>
      </w:r>
      <w:r w:rsidRPr="001662C6">
        <w:rPr>
          <w:lang w:eastAsia="en-GB"/>
        </w:rPr>
        <w:tab/>
      </w:r>
      <w:r w:rsidRPr="001662C6">
        <w:t>ENUMERATED {supported}</w:t>
      </w:r>
      <w:r w:rsidRPr="001662C6">
        <w:rPr>
          <w:lang w:eastAsia="en-GB"/>
        </w:rPr>
        <w:tab/>
      </w:r>
      <w:r w:rsidRPr="001662C6">
        <w:rPr>
          <w:rFonts w:cs="Courier New"/>
          <w:lang w:eastAsia="fr-FR"/>
        </w:rPr>
        <w:t>OPTIONAL</w:t>
      </w:r>
    </w:p>
    <w:p w14:paraId="47D25580" w14:textId="77777777" w:rsidR="009D5726" w:rsidRPr="001662C6" w:rsidRDefault="009D5726" w:rsidP="009D5726">
      <w:pPr>
        <w:pStyle w:val="PL"/>
        <w:shd w:val="clear" w:color="auto" w:fill="E6E6E6"/>
      </w:pPr>
      <w:r w:rsidRPr="001662C6">
        <w:t>}</w:t>
      </w:r>
    </w:p>
    <w:p w14:paraId="6B26E6DD" w14:textId="77777777" w:rsidR="009D5726" w:rsidRPr="001662C6" w:rsidRDefault="009D5726" w:rsidP="009D5726">
      <w:pPr>
        <w:pStyle w:val="PL"/>
        <w:shd w:val="clear" w:color="auto" w:fill="E6E6E6"/>
      </w:pPr>
    </w:p>
    <w:p w14:paraId="4E73A48B" w14:textId="77777777" w:rsidR="009D5726" w:rsidRPr="001662C6" w:rsidRDefault="009D5726" w:rsidP="009D5726">
      <w:pPr>
        <w:pStyle w:val="PL"/>
        <w:shd w:val="clear" w:color="auto" w:fill="E6E6E6"/>
      </w:pPr>
      <w:r w:rsidRPr="001662C6">
        <w:t>ScalingFactorSidelink-r16 ::=</w:t>
      </w:r>
      <w:r w:rsidRPr="001662C6">
        <w:tab/>
      </w:r>
      <w:r w:rsidRPr="001662C6">
        <w:tab/>
      </w:r>
      <w:r w:rsidRPr="001662C6">
        <w:tab/>
      </w:r>
      <w:r w:rsidRPr="001662C6">
        <w:tab/>
      </w:r>
      <w:r w:rsidRPr="001662C6">
        <w:tab/>
      </w:r>
      <w:r w:rsidRPr="001662C6">
        <w:tab/>
        <w:t>ENUMERATED {f0p4, f0p75, f0p8, f1}</w:t>
      </w:r>
    </w:p>
    <w:p w14:paraId="457C56DE" w14:textId="77777777" w:rsidR="009D5726" w:rsidRPr="001662C6" w:rsidRDefault="009D5726" w:rsidP="009D5726">
      <w:pPr>
        <w:pStyle w:val="PL"/>
        <w:shd w:val="clear" w:color="auto" w:fill="E6E6E6"/>
      </w:pPr>
    </w:p>
    <w:p w14:paraId="4E1D4B7A" w14:textId="77777777" w:rsidR="009D5726" w:rsidRPr="001662C6" w:rsidRDefault="009D5726" w:rsidP="009D5726">
      <w:pPr>
        <w:pStyle w:val="PL"/>
        <w:shd w:val="clear" w:color="auto" w:fill="E6E6E6"/>
      </w:pPr>
      <w:r w:rsidRPr="001662C6">
        <w:t>SupportedBandwidthCombinationSet-r10 ::=</w:t>
      </w:r>
      <w:r w:rsidRPr="001662C6">
        <w:tab/>
        <w:t>BIT STRING (SIZE (1..maxBandwidthCombSet-r10))</w:t>
      </w:r>
    </w:p>
    <w:p w14:paraId="54E57670" w14:textId="77777777" w:rsidR="009D5726" w:rsidRPr="001662C6" w:rsidRDefault="009D5726" w:rsidP="009D5726">
      <w:pPr>
        <w:pStyle w:val="PL"/>
        <w:shd w:val="clear" w:color="auto" w:fill="E6E6E6"/>
      </w:pPr>
    </w:p>
    <w:p w14:paraId="01FD8ED8" w14:textId="77777777" w:rsidR="009D5726" w:rsidRPr="001662C6" w:rsidRDefault="009D5726" w:rsidP="009D5726">
      <w:pPr>
        <w:pStyle w:val="PL"/>
        <w:shd w:val="clear" w:color="auto" w:fill="E6E6E6"/>
      </w:pPr>
      <w:r w:rsidRPr="001662C6">
        <w:t>BandParameters-r10 ::= SEQUENCE {</w:t>
      </w:r>
    </w:p>
    <w:p w14:paraId="775D9403" w14:textId="77777777" w:rsidR="009D5726" w:rsidRPr="001662C6" w:rsidRDefault="009D5726" w:rsidP="009D5726">
      <w:pPr>
        <w:pStyle w:val="PL"/>
        <w:shd w:val="clear" w:color="auto" w:fill="E6E6E6"/>
      </w:pPr>
      <w:r w:rsidRPr="001662C6">
        <w:tab/>
        <w:t>bandEUTRA-r10</w:t>
      </w:r>
      <w:r w:rsidRPr="001662C6">
        <w:tab/>
      </w:r>
      <w:r w:rsidRPr="001662C6">
        <w:tab/>
      </w:r>
      <w:r w:rsidRPr="001662C6">
        <w:tab/>
      </w:r>
      <w:r w:rsidRPr="001662C6">
        <w:tab/>
      </w:r>
      <w:r w:rsidRPr="001662C6">
        <w:tab/>
        <w:t>FreqBandIndicator,</w:t>
      </w:r>
    </w:p>
    <w:p w14:paraId="5C0422FD" w14:textId="77777777" w:rsidR="009D5726" w:rsidRPr="001662C6" w:rsidRDefault="009D5726" w:rsidP="009D5726">
      <w:pPr>
        <w:pStyle w:val="PL"/>
        <w:shd w:val="clear" w:color="auto" w:fill="E6E6E6"/>
      </w:pPr>
      <w:r w:rsidRPr="001662C6">
        <w:tab/>
        <w:t>bandParametersUL-r10</w:t>
      </w:r>
      <w:r w:rsidRPr="001662C6">
        <w:tab/>
      </w:r>
      <w:r w:rsidRPr="001662C6">
        <w:tab/>
      </w:r>
      <w:r w:rsidRPr="001662C6">
        <w:tab/>
        <w:t>BandParametersUL-r10</w:t>
      </w:r>
      <w:r w:rsidRPr="001662C6">
        <w:tab/>
      </w:r>
      <w:r w:rsidRPr="001662C6">
        <w:tab/>
      </w:r>
      <w:r w:rsidRPr="001662C6">
        <w:tab/>
      </w:r>
      <w:r w:rsidRPr="001662C6">
        <w:tab/>
      </w:r>
      <w:r w:rsidRPr="001662C6">
        <w:tab/>
        <w:t>OPTIONAL,</w:t>
      </w:r>
    </w:p>
    <w:p w14:paraId="25BF240C" w14:textId="77777777" w:rsidR="009D5726" w:rsidRPr="001662C6" w:rsidRDefault="009D5726" w:rsidP="009D5726">
      <w:pPr>
        <w:pStyle w:val="PL"/>
        <w:shd w:val="clear" w:color="auto" w:fill="E6E6E6"/>
      </w:pPr>
      <w:r w:rsidRPr="001662C6">
        <w:tab/>
        <w:t>bandParametersDL-r10</w:t>
      </w:r>
      <w:r w:rsidRPr="001662C6">
        <w:tab/>
      </w:r>
      <w:r w:rsidRPr="001662C6">
        <w:tab/>
      </w:r>
      <w:r w:rsidRPr="001662C6">
        <w:tab/>
        <w:t>BandParametersDL-r10</w:t>
      </w:r>
      <w:r w:rsidRPr="001662C6">
        <w:tab/>
      </w:r>
      <w:r w:rsidRPr="001662C6">
        <w:tab/>
      </w:r>
      <w:r w:rsidRPr="001662C6">
        <w:tab/>
      </w:r>
      <w:r w:rsidRPr="001662C6">
        <w:tab/>
      </w:r>
      <w:r w:rsidRPr="001662C6">
        <w:tab/>
        <w:t>OPTIONAL</w:t>
      </w:r>
    </w:p>
    <w:p w14:paraId="30D6958F" w14:textId="77777777" w:rsidR="009D5726" w:rsidRPr="001662C6" w:rsidRDefault="009D5726" w:rsidP="009D5726">
      <w:pPr>
        <w:pStyle w:val="PL"/>
        <w:shd w:val="clear" w:color="auto" w:fill="E6E6E6"/>
      </w:pPr>
      <w:r w:rsidRPr="001662C6">
        <w:t>}</w:t>
      </w:r>
    </w:p>
    <w:p w14:paraId="33346771" w14:textId="77777777" w:rsidR="009D5726" w:rsidRPr="001662C6" w:rsidRDefault="009D5726" w:rsidP="009D5726">
      <w:pPr>
        <w:pStyle w:val="PL"/>
        <w:shd w:val="clear" w:color="auto" w:fill="E6E6E6"/>
      </w:pPr>
    </w:p>
    <w:p w14:paraId="7C712161" w14:textId="77777777" w:rsidR="009D5726" w:rsidRPr="001662C6" w:rsidRDefault="009D5726" w:rsidP="009D5726">
      <w:pPr>
        <w:pStyle w:val="PL"/>
        <w:shd w:val="clear" w:color="auto" w:fill="E6E6E6"/>
      </w:pPr>
      <w:r w:rsidRPr="001662C6">
        <w:t>BandParameters-v1090 ::= SEQUENCE {</w:t>
      </w:r>
    </w:p>
    <w:p w14:paraId="1B1A8372" w14:textId="77777777" w:rsidR="009D5726" w:rsidRPr="001662C6" w:rsidRDefault="009D5726" w:rsidP="009D5726">
      <w:pPr>
        <w:pStyle w:val="PL"/>
        <w:shd w:val="clear" w:color="auto" w:fill="E6E6E6"/>
      </w:pPr>
      <w:r w:rsidRPr="001662C6">
        <w:tab/>
        <w:t>bandEUTRA-v1090</w:t>
      </w:r>
      <w:r w:rsidRPr="001662C6">
        <w:tab/>
      </w:r>
      <w:r w:rsidRPr="001662C6">
        <w:tab/>
      </w:r>
      <w:r w:rsidRPr="001662C6">
        <w:tab/>
      </w:r>
      <w:r w:rsidRPr="001662C6">
        <w:tab/>
      </w:r>
      <w:r w:rsidRPr="001662C6">
        <w:tab/>
        <w:t>FreqBandIndicator-v9e0</w:t>
      </w:r>
      <w:r w:rsidRPr="001662C6">
        <w:tab/>
      </w:r>
      <w:r w:rsidRPr="001662C6">
        <w:tab/>
      </w:r>
      <w:r w:rsidRPr="001662C6">
        <w:tab/>
      </w:r>
      <w:r w:rsidRPr="001662C6">
        <w:tab/>
      </w:r>
      <w:r w:rsidRPr="001662C6">
        <w:tab/>
        <w:t>OPTIONAL,</w:t>
      </w:r>
    </w:p>
    <w:p w14:paraId="633173F8" w14:textId="77777777" w:rsidR="009D5726" w:rsidRPr="001662C6" w:rsidRDefault="009D5726" w:rsidP="009D5726">
      <w:pPr>
        <w:pStyle w:val="PL"/>
        <w:shd w:val="clear" w:color="auto" w:fill="E6E6E6"/>
      </w:pPr>
      <w:r w:rsidRPr="001662C6">
        <w:tab/>
        <w:t>...</w:t>
      </w:r>
    </w:p>
    <w:p w14:paraId="7B3ADCD6" w14:textId="77777777" w:rsidR="009D5726" w:rsidRPr="001662C6" w:rsidRDefault="009D5726" w:rsidP="009D5726">
      <w:pPr>
        <w:pStyle w:val="PL"/>
        <w:shd w:val="clear" w:color="auto" w:fill="E6E6E6"/>
      </w:pPr>
      <w:r w:rsidRPr="001662C6">
        <w:t>}</w:t>
      </w:r>
    </w:p>
    <w:p w14:paraId="1C370597" w14:textId="77777777" w:rsidR="009D5726" w:rsidRPr="001662C6" w:rsidRDefault="009D5726" w:rsidP="009D5726">
      <w:pPr>
        <w:pStyle w:val="PL"/>
        <w:shd w:val="clear" w:color="auto" w:fill="E6E6E6"/>
      </w:pPr>
    </w:p>
    <w:p w14:paraId="05DE3179" w14:textId="77777777" w:rsidR="009D5726" w:rsidRPr="001662C6" w:rsidRDefault="009D5726" w:rsidP="009D5726">
      <w:pPr>
        <w:pStyle w:val="PL"/>
        <w:shd w:val="clear" w:color="auto" w:fill="E6E6E6"/>
      </w:pPr>
      <w:r w:rsidRPr="001662C6">
        <w:t>BandParameters-v10i0::= SEQUENCE {</w:t>
      </w:r>
    </w:p>
    <w:p w14:paraId="381CAA9A" w14:textId="77777777" w:rsidR="009D5726" w:rsidRPr="001662C6" w:rsidRDefault="009D5726" w:rsidP="009D5726">
      <w:pPr>
        <w:pStyle w:val="PL"/>
        <w:shd w:val="clear" w:color="auto" w:fill="E6E6E6"/>
      </w:pPr>
      <w:r w:rsidRPr="001662C6">
        <w:tab/>
        <w:t>bandParametersDL-v10i0</w:t>
      </w:r>
      <w:r w:rsidRPr="001662C6">
        <w:tab/>
      </w:r>
      <w:r w:rsidRPr="001662C6">
        <w:tab/>
        <w:t>SEQUENCE (SIZE (1..maxBandwidthClass-r10)) OF CA-MIMO-ParametersDL-v10i0</w:t>
      </w:r>
    </w:p>
    <w:p w14:paraId="3EC99FE6" w14:textId="77777777" w:rsidR="009D5726" w:rsidRPr="001662C6" w:rsidRDefault="009D5726" w:rsidP="009D5726">
      <w:pPr>
        <w:pStyle w:val="PL"/>
        <w:shd w:val="clear" w:color="auto" w:fill="E6E6E6"/>
      </w:pPr>
      <w:r w:rsidRPr="001662C6">
        <w:t>}</w:t>
      </w:r>
    </w:p>
    <w:p w14:paraId="58081F1B" w14:textId="77777777" w:rsidR="009D5726" w:rsidRPr="001662C6" w:rsidRDefault="009D5726" w:rsidP="009D5726">
      <w:pPr>
        <w:pStyle w:val="PL"/>
        <w:shd w:val="clear" w:color="auto" w:fill="E6E6E6"/>
      </w:pPr>
    </w:p>
    <w:p w14:paraId="4A9E45DF" w14:textId="77777777" w:rsidR="009D5726" w:rsidRPr="001662C6" w:rsidRDefault="009D5726" w:rsidP="009D5726">
      <w:pPr>
        <w:pStyle w:val="PL"/>
        <w:shd w:val="clear" w:color="auto" w:fill="E6E6E6"/>
      </w:pPr>
      <w:r w:rsidRPr="001662C6">
        <w:t>BandParameters-v1130 ::= SEQUENCE {</w:t>
      </w:r>
    </w:p>
    <w:p w14:paraId="34EB478A" w14:textId="77777777" w:rsidR="009D5726" w:rsidRPr="001662C6" w:rsidRDefault="009D5726" w:rsidP="009D5726">
      <w:pPr>
        <w:pStyle w:val="PL"/>
        <w:shd w:val="clear" w:color="auto" w:fill="E6E6E6"/>
      </w:pPr>
      <w:r w:rsidRPr="001662C6">
        <w:tab/>
        <w:t>supportedCSI-Proc-r11</w:t>
      </w:r>
      <w:r w:rsidRPr="001662C6">
        <w:tab/>
      </w:r>
      <w:r w:rsidRPr="001662C6">
        <w:tab/>
      </w:r>
      <w:r w:rsidRPr="001662C6">
        <w:tab/>
        <w:t>ENUMERATED {n1, n3, n4}</w:t>
      </w:r>
    </w:p>
    <w:p w14:paraId="41245692" w14:textId="77777777" w:rsidR="009D5726" w:rsidRPr="001662C6" w:rsidRDefault="009D5726" w:rsidP="009D5726">
      <w:pPr>
        <w:pStyle w:val="PL"/>
        <w:shd w:val="clear" w:color="auto" w:fill="E6E6E6"/>
      </w:pPr>
      <w:r w:rsidRPr="001662C6">
        <w:t>}</w:t>
      </w:r>
    </w:p>
    <w:p w14:paraId="2A19E5EC" w14:textId="77777777" w:rsidR="009D5726" w:rsidRPr="001662C6" w:rsidRDefault="009D5726" w:rsidP="009D5726">
      <w:pPr>
        <w:pStyle w:val="PL"/>
        <w:shd w:val="clear" w:color="auto" w:fill="E6E6E6"/>
      </w:pPr>
    </w:p>
    <w:p w14:paraId="3E966221" w14:textId="77777777" w:rsidR="009D5726" w:rsidRPr="001662C6" w:rsidRDefault="009D5726" w:rsidP="009D5726">
      <w:pPr>
        <w:pStyle w:val="PL"/>
        <w:shd w:val="clear" w:color="auto" w:fill="E6E6E6"/>
      </w:pPr>
      <w:r w:rsidRPr="001662C6">
        <w:t>BandParameters-r11 ::= SEQUENCE {</w:t>
      </w:r>
    </w:p>
    <w:p w14:paraId="2A3F6C33" w14:textId="77777777" w:rsidR="009D5726" w:rsidRPr="001662C6" w:rsidRDefault="009D5726" w:rsidP="009D5726">
      <w:pPr>
        <w:pStyle w:val="PL"/>
        <w:shd w:val="clear" w:color="auto" w:fill="E6E6E6"/>
      </w:pPr>
      <w:r w:rsidRPr="001662C6">
        <w:tab/>
        <w:t>bandEUTRA-r11</w:t>
      </w:r>
      <w:r w:rsidRPr="001662C6">
        <w:tab/>
      </w:r>
      <w:r w:rsidRPr="001662C6">
        <w:tab/>
      </w:r>
      <w:r w:rsidRPr="001662C6">
        <w:tab/>
      </w:r>
      <w:r w:rsidRPr="001662C6">
        <w:tab/>
      </w:r>
      <w:r w:rsidRPr="001662C6">
        <w:tab/>
        <w:t>FreqBandIndicator-r11,</w:t>
      </w:r>
    </w:p>
    <w:p w14:paraId="5E269CB1" w14:textId="77777777" w:rsidR="009D5726" w:rsidRPr="001662C6" w:rsidRDefault="009D5726" w:rsidP="009D5726">
      <w:pPr>
        <w:pStyle w:val="PL"/>
        <w:shd w:val="clear" w:color="auto" w:fill="E6E6E6"/>
      </w:pPr>
      <w:r w:rsidRPr="001662C6">
        <w:tab/>
        <w:t>bandParametersUL-r11</w:t>
      </w:r>
      <w:r w:rsidRPr="001662C6">
        <w:tab/>
      </w:r>
      <w:r w:rsidRPr="001662C6">
        <w:tab/>
      </w:r>
      <w:r w:rsidRPr="001662C6">
        <w:tab/>
        <w:t>BandParametersUL-r10</w:t>
      </w:r>
      <w:r w:rsidRPr="001662C6">
        <w:tab/>
      </w:r>
      <w:r w:rsidRPr="001662C6">
        <w:tab/>
      </w:r>
      <w:r w:rsidRPr="001662C6">
        <w:tab/>
      </w:r>
      <w:r w:rsidRPr="001662C6">
        <w:tab/>
      </w:r>
      <w:r w:rsidRPr="001662C6">
        <w:tab/>
        <w:t>OPTIONAL,</w:t>
      </w:r>
    </w:p>
    <w:p w14:paraId="0A562D09" w14:textId="77777777" w:rsidR="009D5726" w:rsidRPr="001662C6" w:rsidRDefault="009D5726" w:rsidP="009D5726">
      <w:pPr>
        <w:pStyle w:val="PL"/>
        <w:shd w:val="clear" w:color="auto" w:fill="E6E6E6"/>
      </w:pPr>
      <w:r w:rsidRPr="001662C6">
        <w:tab/>
        <w:t>bandParametersDL-r11</w:t>
      </w:r>
      <w:r w:rsidRPr="001662C6">
        <w:tab/>
      </w:r>
      <w:r w:rsidRPr="001662C6">
        <w:tab/>
      </w:r>
      <w:r w:rsidRPr="001662C6">
        <w:tab/>
        <w:t>BandParametersDL-r10</w:t>
      </w:r>
      <w:r w:rsidRPr="001662C6">
        <w:tab/>
      </w:r>
      <w:r w:rsidRPr="001662C6">
        <w:tab/>
      </w:r>
      <w:r w:rsidRPr="001662C6">
        <w:tab/>
      </w:r>
      <w:r w:rsidRPr="001662C6">
        <w:tab/>
      </w:r>
      <w:r w:rsidRPr="001662C6">
        <w:tab/>
        <w:t>OPTIONAL,</w:t>
      </w:r>
    </w:p>
    <w:p w14:paraId="270A79FA" w14:textId="77777777" w:rsidR="009D5726" w:rsidRPr="001662C6" w:rsidRDefault="009D5726" w:rsidP="009D5726">
      <w:pPr>
        <w:pStyle w:val="PL"/>
        <w:shd w:val="clear" w:color="auto" w:fill="E6E6E6"/>
      </w:pPr>
      <w:r w:rsidRPr="001662C6">
        <w:tab/>
        <w:t>supportedCSI-Proc-r11</w:t>
      </w:r>
      <w:r w:rsidRPr="001662C6">
        <w:tab/>
      </w:r>
      <w:r w:rsidRPr="001662C6">
        <w:tab/>
      </w:r>
      <w:r w:rsidRPr="001662C6">
        <w:tab/>
        <w:t>ENUMERATED {n1, n3, n4}</w:t>
      </w:r>
      <w:r w:rsidRPr="001662C6">
        <w:tab/>
      </w:r>
      <w:r w:rsidRPr="001662C6">
        <w:tab/>
      </w:r>
      <w:r w:rsidRPr="001662C6">
        <w:tab/>
      </w:r>
      <w:r w:rsidRPr="001662C6">
        <w:tab/>
      </w:r>
      <w:r w:rsidRPr="001662C6">
        <w:tab/>
        <w:t>OPTIONAL</w:t>
      </w:r>
    </w:p>
    <w:p w14:paraId="57F63F24" w14:textId="77777777" w:rsidR="009D5726" w:rsidRPr="001662C6" w:rsidRDefault="009D5726" w:rsidP="009D5726">
      <w:pPr>
        <w:pStyle w:val="PL"/>
        <w:shd w:val="clear" w:color="auto" w:fill="E6E6E6"/>
      </w:pPr>
      <w:r w:rsidRPr="001662C6">
        <w:t>}</w:t>
      </w:r>
    </w:p>
    <w:p w14:paraId="1CE12152" w14:textId="77777777" w:rsidR="009D5726" w:rsidRPr="001662C6" w:rsidRDefault="009D5726" w:rsidP="009D5726">
      <w:pPr>
        <w:pStyle w:val="PL"/>
        <w:shd w:val="clear" w:color="auto" w:fill="E6E6E6"/>
      </w:pPr>
    </w:p>
    <w:p w14:paraId="03C80715" w14:textId="77777777" w:rsidR="009D5726" w:rsidRPr="001662C6" w:rsidRDefault="009D5726" w:rsidP="009D5726">
      <w:pPr>
        <w:pStyle w:val="PL"/>
        <w:shd w:val="clear" w:color="auto" w:fill="E6E6E6"/>
      </w:pPr>
      <w:r w:rsidRPr="001662C6">
        <w:t>BandParameters-v1270 ::= SEQUENCE {</w:t>
      </w:r>
    </w:p>
    <w:p w14:paraId="2BC45E43" w14:textId="77777777" w:rsidR="009D5726" w:rsidRPr="001662C6" w:rsidRDefault="009D5726" w:rsidP="009D5726">
      <w:pPr>
        <w:pStyle w:val="PL"/>
        <w:shd w:val="clear" w:color="auto" w:fill="E6E6E6"/>
      </w:pPr>
      <w:r w:rsidRPr="001662C6">
        <w:tab/>
        <w:t>bandParametersDL-v1270</w:t>
      </w:r>
      <w:r w:rsidRPr="001662C6">
        <w:tab/>
      </w:r>
      <w:r w:rsidRPr="001662C6">
        <w:tab/>
      </w:r>
      <w:r w:rsidRPr="001662C6">
        <w:tab/>
        <w:t>SEQUENCE (SIZE (1..maxBandwidthClass-r10)) OF CA-MIMO-ParametersDL-v1270</w:t>
      </w:r>
    </w:p>
    <w:p w14:paraId="2760FB92" w14:textId="77777777" w:rsidR="009D5726" w:rsidRPr="001662C6" w:rsidRDefault="009D5726" w:rsidP="009D5726">
      <w:pPr>
        <w:pStyle w:val="PL"/>
        <w:shd w:val="clear" w:color="auto" w:fill="E6E6E6"/>
      </w:pPr>
      <w:r w:rsidRPr="001662C6">
        <w:t>}</w:t>
      </w:r>
    </w:p>
    <w:p w14:paraId="4E9FD19A" w14:textId="77777777" w:rsidR="009D5726" w:rsidRPr="001662C6" w:rsidRDefault="009D5726" w:rsidP="009D5726">
      <w:pPr>
        <w:pStyle w:val="PL"/>
        <w:shd w:val="clear" w:color="auto" w:fill="E6E6E6"/>
      </w:pPr>
    </w:p>
    <w:p w14:paraId="6438D84F" w14:textId="77777777" w:rsidR="009D5726" w:rsidRPr="001662C6" w:rsidRDefault="009D5726" w:rsidP="009D5726">
      <w:pPr>
        <w:pStyle w:val="PL"/>
        <w:shd w:val="clear" w:color="auto" w:fill="E6E6E6"/>
      </w:pPr>
      <w:r w:rsidRPr="001662C6">
        <w:t>BandParameters-r13 ::= SEQUENCE {</w:t>
      </w:r>
    </w:p>
    <w:p w14:paraId="73CF46F5" w14:textId="77777777" w:rsidR="009D5726" w:rsidRPr="001662C6" w:rsidRDefault="009D5726" w:rsidP="009D5726">
      <w:pPr>
        <w:pStyle w:val="PL"/>
        <w:shd w:val="clear" w:color="auto" w:fill="E6E6E6"/>
      </w:pPr>
      <w:r w:rsidRPr="001662C6">
        <w:tab/>
        <w:t>bandEUTRA-r13</w:t>
      </w:r>
      <w:r w:rsidRPr="001662C6">
        <w:tab/>
      </w:r>
      <w:r w:rsidRPr="001662C6">
        <w:tab/>
      </w:r>
      <w:r w:rsidRPr="001662C6">
        <w:tab/>
      </w:r>
      <w:r w:rsidRPr="001662C6">
        <w:tab/>
      </w:r>
      <w:r w:rsidRPr="001662C6">
        <w:tab/>
        <w:t>FreqBandIndicator-r11,</w:t>
      </w:r>
    </w:p>
    <w:p w14:paraId="71E2134C" w14:textId="77777777" w:rsidR="009D5726" w:rsidRPr="001662C6" w:rsidRDefault="009D5726" w:rsidP="009D5726">
      <w:pPr>
        <w:pStyle w:val="PL"/>
        <w:shd w:val="clear" w:color="auto" w:fill="E6E6E6"/>
      </w:pPr>
      <w:r w:rsidRPr="001662C6">
        <w:tab/>
        <w:t>bandParametersUL-r13</w:t>
      </w:r>
      <w:r w:rsidRPr="001662C6">
        <w:tab/>
      </w:r>
      <w:r w:rsidRPr="001662C6">
        <w:tab/>
      </w:r>
      <w:r w:rsidRPr="001662C6">
        <w:tab/>
      </w:r>
      <w:r w:rsidRPr="001662C6">
        <w:tab/>
        <w:t>BandParametersUL-r13</w:t>
      </w:r>
      <w:r w:rsidRPr="001662C6">
        <w:tab/>
      </w:r>
      <w:r w:rsidRPr="001662C6">
        <w:tab/>
      </w:r>
      <w:r w:rsidRPr="001662C6">
        <w:tab/>
      </w:r>
      <w:r w:rsidRPr="001662C6">
        <w:tab/>
        <w:t>OPTIONAL,</w:t>
      </w:r>
    </w:p>
    <w:p w14:paraId="090B32D7" w14:textId="77777777" w:rsidR="009D5726" w:rsidRPr="001662C6" w:rsidRDefault="009D5726" w:rsidP="009D5726">
      <w:pPr>
        <w:pStyle w:val="PL"/>
        <w:shd w:val="clear" w:color="auto" w:fill="E6E6E6"/>
      </w:pPr>
      <w:r w:rsidRPr="001662C6">
        <w:tab/>
        <w:t>bandParametersDL-r13</w:t>
      </w:r>
      <w:r w:rsidRPr="001662C6">
        <w:tab/>
      </w:r>
      <w:r w:rsidRPr="001662C6">
        <w:tab/>
      </w:r>
      <w:r w:rsidRPr="001662C6">
        <w:tab/>
      </w:r>
      <w:r w:rsidRPr="001662C6">
        <w:tab/>
        <w:t>BandParametersDL-r13</w:t>
      </w:r>
      <w:r w:rsidRPr="001662C6">
        <w:tab/>
      </w:r>
      <w:r w:rsidRPr="001662C6">
        <w:tab/>
      </w:r>
      <w:r w:rsidRPr="001662C6">
        <w:tab/>
      </w:r>
      <w:r w:rsidRPr="001662C6">
        <w:tab/>
        <w:t>OPTIONAL,</w:t>
      </w:r>
    </w:p>
    <w:p w14:paraId="0DAA08B2" w14:textId="77777777" w:rsidR="009D5726" w:rsidRPr="001662C6" w:rsidRDefault="009D5726" w:rsidP="009D5726">
      <w:pPr>
        <w:pStyle w:val="PL"/>
        <w:shd w:val="clear" w:color="auto" w:fill="E6E6E6"/>
      </w:pPr>
      <w:r w:rsidRPr="001662C6">
        <w:tab/>
        <w:t>supportedCSI-Proc-r13</w:t>
      </w:r>
      <w:r w:rsidRPr="001662C6">
        <w:tab/>
      </w:r>
      <w:r w:rsidRPr="001662C6">
        <w:tab/>
      </w:r>
      <w:r w:rsidRPr="001662C6">
        <w:tab/>
        <w:t>ENUMERATED {n1, n3, n4}</w:t>
      </w:r>
      <w:r w:rsidRPr="001662C6">
        <w:tab/>
      </w:r>
      <w:r w:rsidRPr="001662C6">
        <w:tab/>
      </w:r>
      <w:r w:rsidRPr="001662C6">
        <w:tab/>
        <w:t>OPTIONAL</w:t>
      </w:r>
    </w:p>
    <w:p w14:paraId="4F1C5D0B" w14:textId="77777777" w:rsidR="009D5726" w:rsidRPr="001662C6" w:rsidRDefault="009D5726" w:rsidP="009D5726">
      <w:pPr>
        <w:pStyle w:val="PL"/>
        <w:shd w:val="clear" w:color="auto" w:fill="E6E6E6"/>
      </w:pPr>
      <w:r w:rsidRPr="001662C6">
        <w:t>}</w:t>
      </w:r>
    </w:p>
    <w:p w14:paraId="0E2A5AAC" w14:textId="77777777" w:rsidR="009D5726" w:rsidRPr="001662C6" w:rsidRDefault="009D5726" w:rsidP="009D5726">
      <w:pPr>
        <w:pStyle w:val="PL"/>
        <w:shd w:val="clear" w:color="auto" w:fill="E6E6E6"/>
      </w:pPr>
    </w:p>
    <w:p w14:paraId="09E52CA3" w14:textId="77777777" w:rsidR="009D5726" w:rsidRPr="001662C6" w:rsidRDefault="009D5726" w:rsidP="009D5726">
      <w:pPr>
        <w:pStyle w:val="PL"/>
        <w:shd w:val="clear" w:color="auto" w:fill="E6E6E6"/>
      </w:pPr>
      <w:r w:rsidRPr="001662C6">
        <w:t>BandParameters-v1320 ::= SEQUENCE {</w:t>
      </w:r>
    </w:p>
    <w:p w14:paraId="37EE2CE0" w14:textId="77777777" w:rsidR="009D5726" w:rsidRPr="001662C6" w:rsidRDefault="009D5726" w:rsidP="009D5726">
      <w:pPr>
        <w:pStyle w:val="PL"/>
        <w:shd w:val="clear" w:color="auto" w:fill="E6E6E6"/>
      </w:pPr>
      <w:r w:rsidRPr="001662C6">
        <w:tab/>
        <w:t>bandParametersDL-v1320</w:t>
      </w:r>
      <w:r w:rsidRPr="001662C6">
        <w:tab/>
      </w:r>
      <w:r w:rsidRPr="001662C6">
        <w:tab/>
      </w:r>
      <w:r w:rsidRPr="001662C6">
        <w:tab/>
        <w:t>MIMO-CA-ParametersPerBoBC-r13</w:t>
      </w:r>
    </w:p>
    <w:p w14:paraId="473C680A" w14:textId="77777777" w:rsidR="009D5726" w:rsidRPr="001662C6" w:rsidRDefault="009D5726" w:rsidP="009D5726">
      <w:pPr>
        <w:pStyle w:val="PL"/>
        <w:shd w:val="clear" w:color="auto" w:fill="E6E6E6"/>
      </w:pPr>
      <w:r w:rsidRPr="001662C6">
        <w:t>}</w:t>
      </w:r>
    </w:p>
    <w:p w14:paraId="7370193A" w14:textId="77777777" w:rsidR="009D5726" w:rsidRPr="001662C6" w:rsidRDefault="009D5726" w:rsidP="009D5726">
      <w:pPr>
        <w:pStyle w:val="PL"/>
        <w:shd w:val="clear" w:color="auto" w:fill="E6E6E6"/>
      </w:pPr>
    </w:p>
    <w:p w14:paraId="2E84BEDB" w14:textId="77777777" w:rsidR="009D5726" w:rsidRPr="001662C6" w:rsidRDefault="009D5726" w:rsidP="009D5726">
      <w:pPr>
        <w:pStyle w:val="PL"/>
        <w:shd w:val="clear" w:color="auto" w:fill="E6E6E6"/>
      </w:pPr>
      <w:r w:rsidRPr="001662C6">
        <w:t>BandParameters-v1380 ::=</w:t>
      </w:r>
      <w:r w:rsidRPr="001662C6">
        <w:tab/>
        <w:t>SEQUENCE {</w:t>
      </w:r>
    </w:p>
    <w:p w14:paraId="359AA9E8" w14:textId="77777777" w:rsidR="009D5726" w:rsidRPr="001662C6" w:rsidRDefault="009D5726" w:rsidP="009D5726">
      <w:pPr>
        <w:pStyle w:val="PL"/>
        <w:shd w:val="clear" w:color="auto" w:fill="E6E6E6"/>
      </w:pPr>
      <w:r w:rsidRPr="001662C6">
        <w:tab/>
        <w:t>txAntennaSwitchDL-r13</w:t>
      </w:r>
      <w:r w:rsidRPr="001662C6">
        <w:tab/>
      </w:r>
      <w:r w:rsidRPr="001662C6">
        <w:tab/>
      </w:r>
      <w:r w:rsidRPr="001662C6">
        <w:tab/>
        <w:t>INTEGER (1..32)</w:t>
      </w:r>
      <w:r w:rsidRPr="001662C6">
        <w:tab/>
      </w:r>
      <w:r w:rsidRPr="001662C6">
        <w:tab/>
      </w:r>
      <w:r w:rsidRPr="001662C6">
        <w:tab/>
      </w:r>
      <w:r w:rsidRPr="001662C6">
        <w:tab/>
      </w:r>
      <w:r w:rsidRPr="001662C6">
        <w:tab/>
        <w:t>OPTIONAL,</w:t>
      </w:r>
    </w:p>
    <w:p w14:paraId="0974F4AA" w14:textId="77777777" w:rsidR="009D5726" w:rsidRPr="001662C6" w:rsidRDefault="009D5726" w:rsidP="009D5726">
      <w:pPr>
        <w:pStyle w:val="PL"/>
        <w:shd w:val="clear" w:color="auto" w:fill="E6E6E6"/>
      </w:pPr>
      <w:r w:rsidRPr="001662C6">
        <w:tab/>
        <w:t>txAntennaSwitchUL-r13</w:t>
      </w:r>
      <w:r w:rsidRPr="001662C6">
        <w:tab/>
      </w:r>
      <w:r w:rsidRPr="001662C6">
        <w:tab/>
      </w:r>
      <w:r w:rsidRPr="001662C6">
        <w:tab/>
        <w:t>INTEGER (1..32)</w:t>
      </w:r>
      <w:r w:rsidRPr="001662C6">
        <w:tab/>
      </w:r>
      <w:r w:rsidRPr="001662C6">
        <w:tab/>
      </w:r>
      <w:r w:rsidRPr="001662C6">
        <w:tab/>
      </w:r>
      <w:r w:rsidRPr="001662C6">
        <w:tab/>
      </w:r>
      <w:r w:rsidRPr="001662C6">
        <w:tab/>
        <w:t>OPTIONAL</w:t>
      </w:r>
    </w:p>
    <w:p w14:paraId="66DAC6E4" w14:textId="77777777" w:rsidR="009D5726" w:rsidRPr="001662C6" w:rsidRDefault="009D5726" w:rsidP="009D5726">
      <w:pPr>
        <w:pStyle w:val="PL"/>
        <w:shd w:val="clear" w:color="auto" w:fill="E6E6E6"/>
      </w:pPr>
      <w:r w:rsidRPr="001662C6">
        <w:t>}</w:t>
      </w:r>
    </w:p>
    <w:p w14:paraId="720D0E50" w14:textId="77777777" w:rsidR="009D5726" w:rsidRPr="001662C6" w:rsidRDefault="009D5726" w:rsidP="009D5726">
      <w:pPr>
        <w:pStyle w:val="PL"/>
        <w:shd w:val="clear" w:color="auto" w:fill="E6E6E6"/>
      </w:pPr>
    </w:p>
    <w:p w14:paraId="79EB0C12" w14:textId="77777777" w:rsidR="009D5726" w:rsidRPr="001662C6" w:rsidRDefault="009D5726" w:rsidP="009D5726">
      <w:pPr>
        <w:pStyle w:val="PL"/>
        <w:shd w:val="clear" w:color="auto" w:fill="E6E6E6"/>
      </w:pPr>
      <w:r w:rsidRPr="001662C6">
        <w:t>BandParameters-v1430 ::= SEQUENCE {</w:t>
      </w:r>
    </w:p>
    <w:p w14:paraId="493AF5DD" w14:textId="77777777" w:rsidR="009D5726" w:rsidRPr="001662C6" w:rsidRDefault="009D5726" w:rsidP="009D5726">
      <w:pPr>
        <w:pStyle w:val="PL"/>
        <w:shd w:val="clear" w:color="auto" w:fill="E6E6E6"/>
      </w:pPr>
      <w:r w:rsidRPr="001662C6">
        <w:tab/>
        <w:t>bandParametersDL-v1430</w:t>
      </w:r>
      <w:r w:rsidRPr="001662C6">
        <w:tab/>
      </w:r>
      <w:r w:rsidRPr="001662C6">
        <w:tab/>
      </w:r>
      <w:r w:rsidRPr="001662C6">
        <w:tab/>
        <w:t>MIMO-CA-ParametersPerBoBC-v1430</w:t>
      </w:r>
      <w:r w:rsidRPr="001662C6">
        <w:rPr>
          <w:rFonts w:eastAsia="SimSun"/>
        </w:rPr>
        <w:tab/>
        <w:t>OPTIONAL</w:t>
      </w:r>
      <w:r w:rsidRPr="001662C6">
        <w:t>,</w:t>
      </w:r>
    </w:p>
    <w:p w14:paraId="75F70BB4" w14:textId="77777777" w:rsidR="009D5726" w:rsidRPr="001662C6" w:rsidRDefault="009D5726" w:rsidP="009D5726">
      <w:pPr>
        <w:pStyle w:val="PL"/>
        <w:shd w:val="clear" w:color="auto" w:fill="E6E6E6"/>
        <w:tabs>
          <w:tab w:val="clear" w:pos="4224"/>
          <w:tab w:val="left" w:pos="3925"/>
        </w:tabs>
      </w:pPr>
      <w:r w:rsidRPr="001662C6">
        <w:rPr>
          <w:rFonts w:eastAsia="SimSun"/>
        </w:rPr>
        <w:tab/>
        <w:t>ul-256QAM-r14</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t>OPTIONAL</w:t>
      </w:r>
      <w:r w:rsidRPr="001662C6">
        <w:t>,</w:t>
      </w:r>
    </w:p>
    <w:p w14:paraId="2188F23A" w14:textId="77777777" w:rsidR="009D5726" w:rsidRPr="001662C6" w:rsidRDefault="009D5726" w:rsidP="009D5726">
      <w:pPr>
        <w:pStyle w:val="PL"/>
        <w:shd w:val="clear" w:color="auto" w:fill="E6E6E6"/>
      </w:pPr>
      <w:r w:rsidRPr="001662C6">
        <w:tab/>
      </w:r>
      <w:r w:rsidRPr="001662C6">
        <w:rPr>
          <w:rFonts w:eastAsia="SimSun"/>
        </w:rPr>
        <w:t>ul-256QAM-perCC</w:t>
      </w:r>
      <w:r w:rsidRPr="001662C6">
        <w:t>-InfoList-r14</w:t>
      </w:r>
      <w:r w:rsidRPr="001662C6">
        <w:tab/>
      </w:r>
      <w:r w:rsidRPr="001662C6">
        <w:tab/>
        <w:t xml:space="preserve">SEQUENCE (SIZE (2..maxServCell-r13)) OF </w:t>
      </w:r>
      <w:r w:rsidRPr="001662C6">
        <w:rPr>
          <w:rFonts w:eastAsia="SimSun"/>
        </w:rPr>
        <w:t>UL-256QAM-perCC</w:t>
      </w:r>
      <w:r w:rsidRPr="001662C6">
        <w:t>-Info-r14</w:t>
      </w:r>
      <w:r w:rsidRPr="001662C6">
        <w:tab/>
      </w:r>
      <w:r w:rsidRPr="001662C6">
        <w:tab/>
        <w:t>OPTIONAL,</w:t>
      </w:r>
    </w:p>
    <w:p w14:paraId="1DC15C09" w14:textId="77777777" w:rsidR="009D5726" w:rsidRPr="001662C6" w:rsidRDefault="009D5726" w:rsidP="009D5726">
      <w:pPr>
        <w:pStyle w:val="PL"/>
        <w:shd w:val="clear" w:color="auto" w:fill="E6E6E6"/>
      </w:pPr>
      <w:r w:rsidRPr="001662C6">
        <w:tab/>
        <w:t>srs-CapabilityPerBandPairList-r14</w:t>
      </w:r>
      <w:r w:rsidRPr="001662C6">
        <w:tab/>
      </w:r>
      <w:r w:rsidRPr="001662C6">
        <w:tab/>
        <w:t>SEQUENCE (SIZE (1..maxSimultaneousBands-r10)) OF</w:t>
      </w:r>
    </w:p>
    <w:p w14:paraId="1DF48B41" w14:textId="77777777" w:rsidR="009D5726" w:rsidRPr="001662C6" w:rsidRDefault="009D5726" w:rsidP="009D5726">
      <w:pPr>
        <w:pStyle w:val="PL"/>
        <w:shd w:val="clear" w:color="auto" w:fill="E6E6E6"/>
      </w:pPr>
      <w:r w:rsidRPr="001662C6">
        <w:tab/>
      </w:r>
      <w:r w:rsidRPr="001662C6">
        <w:tab/>
      </w:r>
      <w:r w:rsidRPr="001662C6">
        <w:tab/>
        <w:t>SRS-CapabilityPerBandPair-r14</w:t>
      </w:r>
      <w:r w:rsidRPr="001662C6">
        <w:tab/>
        <w:t>OPTIONAL</w:t>
      </w:r>
    </w:p>
    <w:p w14:paraId="498F091D" w14:textId="77777777" w:rsidR="009D5726" w:rsidRPr="001662C6" w:rsidRDefault="009D5726" w:rsidP="009D5726">
      <w:pPr>
        <w:pStyle w:val="PL"/>
        <w:shd w:val="clear" w:color="auto" w:fill="E6E6E6"/>
      </w:pPr>
      <w:r w:rsidRPr="001662C6">
        <w:t>}</w:t>
      </w:r>
    </w:p>
    <w:p w14:paraId="0F5D88D6" w14:textId="77777777" w:rsidR="009D5726" w:rsidRPr="001662C6" w:rsidRDefault="009D5726" w:rsidP="009D5726">
      <w:pPr>
        <w:pStyle w:val="PL"/>
        <w:shd w:val="clear" w:color="auto" w:fill="E6E6E6"/>
      </w:pPr>
    </w:p>
    <w:p w14:paraId="1257316B" w14:textId="77777777" w:rsidR="009D5726" w:rsidRPr="001662C6" w:rsidRDefault="009D5726" w:rsidP="009D5726">
      <w:pPr>
        <w:pStyle w:val="PL"/>
        <w:shd w:val="clear" w:color="auto" w:fill="E6E6E6"/>
      </w:pPr>
      <w:r w:rsidRPr="001662C6">
        <w:t>BandParameters-v1450 ::= SEQUENCE {</w:t>
      </w:r>
    </w:p>
    <w:p w14:paraId="360F87C6" w14:textId="77777777" w:rsidR="009D5726" w:rsidRPr="001662C6" w:rsidRDefault="009D5726" w:rsidP="009D5726">
      <w:pPr>
        <w:pStyle w:val="PL"/>
        <w:shd w:val="clear" w:color="auto" w:fill="E6E6E6"/>
      </w:pPr>
      <w:r w:rsidRPr="001662C6">
        <w:lastRenderedPageBreak/>
        <w:tab/>
        <w:t>must-CapabilityPerBand-r14</w:t>
      </w:r>
      <w:r w:rsidRPr="001662C6">
        <w:tab/>
      </w:r>
      <w:r w:rsidRPr="001662C6">
        <w:tab/>
        <w:t>MUST-Parameters-r14</w:t>
      </w:r>
      <w:r w:rsidRPr="001662C6">
        <w:tab/>
      </w:r>
      <w:r w:rsidRPr="001662C6">
        <w:tab/>
        <w:t>OPTIONAL</w:t>
      </w:r>
    </w:p>
    <w:p w14:paraId="0CD88FB9" w14:textId="77777777" w:rsidR="009D5726" w:rsidRPr="001662C6" w:rsidRDefault="009D5726" w:rsidP="009D5726">
      <w:pPr>
        <w:pStyle w:val="PL"/>
        <w:shd w:val="clear" w:color="auto" w:fill="E6E6E6"/>
      </w:pPr>
      <w:r w:rsidRPr="001662C6">
        <w:t>}</w:t>
      </w:r>
    </w:p>
    <w:p w14:paraId="6B0E690C" w14:textId="77777777" w:rsidR="009D5726" w:rsidRPr="001662C6" w:rsidRDefault="009D5726" w:rsidP="009D5726">
      <w:pPr>
        <w:pStyle w:val="PL"/>
        <w:shd w:val="clear" w:color="auto" w:fill="E6E6E6"/>
      </w:pPr>
    </w:p>
    <w:p w14:paraId="22E0DE15" w14:textId="77777777" w:rsidR="009D5726" w:rsidRPr="001662C6" w:rsidRDefault="009D5726" w:rsidP="009D5726">
      <w:pPr>
        <w:pStyle w:val="PL"/>
        <w:shd w:val="clear" w:color="auto" w:fill="E6E6E6"/>
      </w:pPr>
      <w:r w:rsidRPr="001662C6">
        <w:t>BandParameters-v1470 ::= SEQUENCE {</w:t>
      </w:r>
    </w:p>
    <w:p w14:paraId="27B494B0" w14:textId="77777777" w:rsidR="009D5726" w:rsidRPr="001662C6" w:rsidRDefault="009D5726" w:rsidP="009D5726">
      <w:pPr>
        <w:pStyle w:val="PL"/>
        <w:shd w:val="clear" w:color="auto" w:fill="E6E6E6"/>
      </w:pPr>
      <w:r w:rsidRPr="001662C6">
        <w:tab/>
        <w:t>bandParametersDL-v1470</w:t>
      </w:r>
      <w:r w:rsidRPr="001662C6">
        <w:tab/>
      </w:r>
      <w:r w:rsidRPr="001662C6">
        <w:tab/>
      </w:r>
      <w:r w:rsidRPr="001662C6">
        <w:tab/>
        <w:t>MIMO-CA-ParametersPerBoBC-v1470</w:t>
      </w:r>
      <w:r w:rsidRPr="001662C6">
        <w:tab/>
        <w:t>OPTIONAL</w:t>
      </w:r>
    </w:p>
    <w:p w14:paraId="55B8DB3C" w14:textId="77777777" w:rsidR="009D5726" w:rsidRPr="001662C6" w:rsidRDefault="009D5726" w:rsidP="009D5726">
      <w:pPr>
        <w:pStyle w:val="PL"/>
        <w:shd w:val="clear" w:color="auto" w:fill="E6E6E6"/>
      </w:pPr>
      <w:r w:rsidRPr="001662C6">
        <w:t>}</w:t>
      </w:r>
    </w:p>
    <w:p w14:paraId="2FBF6896" w14:textId="77777777" w:rsidR="009D5726" w:rsidRPr="001662C6" w:rsidRDefault="009D5726" w:rsidP="009D5726">
      <w:pPr>
        <w:pStyle w:val="PL"/>
        <w:shd w:val="clear" w:color="auto" w:fill="E6E6E6"/>
      </w:pPr>
    </w:p>
    <w:p w14:paraId="5D1C0986" w14:textId="77777777" w:rsidR="009D5726" w:rsidRPr="001662C6" w:rsidRDefault="009D5726" w:rsidP="009D5726">
      <w:pPr>
        <w:pStyle w:val="PL"/>
        <w:shd w:val="clear" w:color="auto" w:fill="E6E6E6"/>
      </w:pPr>
      <w:r w:rsidRPr="001662C6">
        <w:t>BandParameters-v14b0 ::= SEQUENCE {</w:t>
      </w:r>
    </w:p>
    <w:p w14:paraId="17A63B04" w14:textId="77777777" w:rsidR="009D5726" w:rsidRPr="001662C6" w:rsidRDefault="009D5726" w:rsidP="009D5726">
      <w:pPr>
        <w:pStyle w:val="PL"/>
        <w:shd w:val="clear" w:color="auto" w:fill="E6E6E6"/>
      </w:pPr>
      <w:r w:rsidRPr="001662C6">
        <w:tab/>
        <w:t>srs-CapabilityPerBandPairList-v14b0</w:t>
      </w:r>
      <w:r w:rsidRPr="001662C6">
        <w:tab/>
      </w:r>
      <w:r w:rsidRPr="001662C6">
        <w:tab/>
        <w:t>SEQUENCE (SIZE (1..maxSimultaneousBands-r10)) OF</w:t>
      </w:r>
      <w:r w:rsidRPr="001662C6">
        <w:tab/>
      </w:r>
      <w:r w:rsidRPr="001662C6">
        <w:tab/>
        <w:t>SRS-CapabilityPerBandPair-v14b0</w:t>
      </w:r>
      <w:r w:rsidRPr="001662C6">
        <w:tab/>
      </w:r>
      <w:r w:rsidRPr="001662C6">
        <w:tab/>
        <w:t>OPTIONAL</w:t>
      </w:r>
    </w:p>
    <w:p w14:paraId="5F32BA0E" w14:textId="77777777" w:rsidR="009D5726" w:rsidRPr="001662C6" w:rsidRDefault="009D5726" w:rsidP="009D5726">
      <w:pPr>
        <w:pStyle w:val="PL"/>
        <w:shd w:val="clear" w:color="auto" w:fill="E6E6E6"/>
      </w:pPr>
      <w:r w:rsidRPr="001662C6">
        <w:t>}</w:t>
      </w:r>
    </w:p>
    <w:p w14:paraId="38188E5E" w14:textId="77777777" w:rsidR="009D5726" w:rsidRPr="001662C6" w:rsidRDefault="009D5726" w:rsidP="009D5726">
      <w:pPr>
        <w:pStyle w:val="PL"/>
        <w:shd w:val="clear" w:color="auto" w:fill="E6E6E6"/>
      </w:pPr>
    </w:p>
    <w:p w14:paraId="211A797A" w14:textId="77777777" w:rsidR="009D5726" w:rsidRPr="001662C6" w:rsidRDefault="009D5726" w:rsidP="009D5726">
      <w:pPr>
        <w:pStyle w:val="PL"/>
        <w:shd w:val="clear" w:color="auto" w:fill="E6E6E6"/>
      </w:pPr>
      <w:r w:rsidRPr="001662C6">
        <w:t>BandParameters-v1530 ::=</w:t>
      </w:r>
      <w:r w:rsidRPr="001662C6">
        <w:tab/>
        <w:t>SEQUENCE {</w:t>
      </w:r>
    </w:p>
    <w:p w14:paraId="0FB3022F" w14:textId="77777777" w:rsidR="009D5726" w:rsidRPr="001662C6" w:rsidRDefault="009D5726" w:rsidP="009D5726">
      <w:pPr>
        <w:pStyle w:val="PL"/>
        <w:shd w:val="clear" w:color="auto" w:fill="E6E6E6"/>
      </w:pPr>
      <w:r w:rsidRPr="001662C6">
        <w:tab/>
        <w:t>ue-TxAntennaSelection-SRS-1T4R-r15</w:t>
      </w:r>
      <w:r w:rsidRPr="001662C6">
        <w:tab/>
      </w:r>
      <w:r w:rsidRPr="001662C6">
        <w:tab/>
      </w:r>
      <w:r w:rsidRPr="001662C6">
        <w:tab/>
      </w:r>
      <w:r w:rsidRPr="001662C6">
        <w:tab/>
        <w:t>ENUMERATED {supported}</w:t>
      </w:r>
      <w:r w:rsidRPr="001662C6">
        <w:tab/>
        <w:t>OPTIONAL,</w:t>
      </w:r>
    </w:p>
    <w:p w14:paraId="616775C7" w14:textId="77777777" w:rsidR="009D5726" w:rsidRPr="001662C6" w:rsidRDefault="009D5726" w:rsidP="009D5726">
      <w:pPr>
        <w:pStyle w:val="PL"/>
        <w:shd w:val="clear" w:color="auto" w:fill="E6E6E6"/>
      </w:pPr>
      <w:r w:rsidRPr="001662C6">
        <w:tab/>
        <w:t>ue-TxAntennaSelection-SRS-2T4R-2Pairs-r15</w:t>
      </w:r>
      <w:r w:rsidRPr="001662C6">
        <w:tab/>
      </w:r>
      <w:r w:rsidRPr="001662C6">
        <w:tab/>
        <w:t>ENUMERATED {supported}</w:t>
      </w:r>
      <w:r w:rsidRPr="001662C6">
        <w:tab/>
        <w:t>OPTIONAL,</w:t>
      </w:r>
    </w:p>
    <w:p w14:paraId="591E2FAE" w14:textId="77777777" w:rsidR="009D5726" w:rsidRPr="001662C6" w:rsidRDefault="009D5726" w:rsidP="009D5726">
      <w:pPr>
        <w:pStyle w:val="PL"/>
        <w:shd w:val="clear" w:color="auto" w:fill="E6E6E6"/>
      </w:pPr>
      <w:r w:rsidRPr="001662C6">
        <w:tab/>
        <w:t>ue-TxAntennaSelection-SRS-2T4R-3Pairs-r15</w:t>
      </w:r>
      <w:r w:rsidRPr="001662C6">
        <w:tab/>
      </w:r>
      <w:r w:rsidRPr="001662C6">
        <w:tab/>
        <w:t>ENUMERATED {supported}</w:t>
      </w:r>
      <w:r w:rsidRPr="001662C6">
        <w:tab/>
        <w:t>OPTIONAL,</w:t>
      </w:r>
    </w:p>
    <w:p w14:paraId="7617FEA0" w14:textId="77777777" w:rsidR="009D5726" w:rsidRPr="001662C6" w:rsidRDefault="009D5726" w:rsidP="009D5726">
      <w:pPr>
        <w:pStyle w:val="PL"/>
        <w:shd w:val="clear" w:color="auto" w:fill="E6E6E6"/>
      </w:pPr>
      <w:r w:rsidRPr="001662C6">
        <w:tab/>
        <w:t>dl-1024QAM-r15</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119026DB" w14:textId="77777777" w:rsidR="009D5726" w:rsidRPr="001662C6" w:rsidRDefault="009D5726" w:rsidP="009D5726">
      <w:pPr>
        <w:pStyle w:val="PL"/>
        <w:shd w:val="clear" w:color="auto" w:fill="E6E6E6"/>
      </w:pPr>
      <w:r w:rsidRPr="001662C6">
        <w:tab/>
        <w:t>qcl-TypeC-Operation-r15</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622F543B" w14:textId="77777777" w:rsidR="009D5726" w:rsidRPr="001662C6" w:rsidRDefault="009D5726" w:rsidP="009D5726">
      <w:pPr>
        <w:pStyle w:val="PL"/>
        <w:shd w:val="clear" w:color="auto" w:fill="E6E6E6"/>
      </w:pPr>
      <w:r w:rsidRPr="001662C6">
        <w:tab/>
        <w:t>qcl-CRI-BasedCSI-Reporting-r15</w:t>
      </w:r>
      <w:r w:rsidRPr="001662C6">
        <w:tab/>
      </w:r>
      <w:r w:rsidRPr="001662C6">
        <w:tab/>
      </w:r>
      <w:r w:rsidRPr="001662C6">
        <w:tab/>
      </w:r>
      <w:r w:rsidRPr="001662C6">
        <w:tab/>
      </w:r>
      <w:r w:rsidRPr="001662C6">
        <w:tab/>
        <w:t>ENUMERATED {supported}</w:t>
      </w:r>
      <w:r w:rsidRPr="001662C6">
        <w:tab/>
        <w:t>OPTIONAL,</w:t>
      </w:r>
    </w:p>
    <w:p w14:paraId="4CBF4FDF" w14:textId="77777777" w:rsidR="009D5726" w:rsidRPr="001662C6" w:rsidRDefault="009D5726" w:rsidP="009D5726">
      <w:pPr>
        <w:pStyle w:val="PL"/>
        <w:shd w:val="clear" w:color="auto" w:fill="E6E6E6"/>
        <w:rPr>
          <w:lang w:eastAsia="zh-CN"/>
        </w:rPr>
      </w:pPr>
      <w:r w:rsidRPr="001662C6">
        <w:tab/>
      </w:r>
      <w:r w:rsidRPr="001662C6">
        <w:rPr>
          <w:lang w:eastAsia="zh-CN"/>
        </w:rPr>
        <w:t>stti-SPT-BandParameters-r15</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STTI-SPT-BandParameters-r15</w:t>
      </w:r>
      <w:r w:rsidRPr="001662C6">
        <w:tab/>
        <w:t>OPTIONAL</w:t>
      </w:r>
    </w:p>
    <w:p w14:paraId="62680230" w14:textId="77777777" w:rsidR="009D5726" w:rsidRPr="001662C6" w:rsidRDefault="009D5726" w:rsidP="009D5726">
      <w:pPr>
        <w:pStyle w:val="PL"/>
        <w:shd w:val="clear" w:color="auto" w:fill="E6E6E6"/>
      </w:pPr>
      <w:r w:rsidRPr="001662C6">
        <w:t>}</w:t>
      </w:r>
    </w:p>
    <w:p w14:paraId="4B28E605" w14:textId="77777777" w:rsidR="009D5726" w:rsidRPr="001662C6" w:rsidRDefault="009D5726" w:rsidP="009D5726">
      <w:pPr>
        <w:pStyle w:val="PL"/>
        <w:shd w:val="clear" w:color="auto" w:fill="E6E6E6"/>
      </w:pPr>
    </w:p>
    <w:p w14:paraId="7B0D2DF2" w14:textId="77777777" w:rsidR="009D5726" w:rsidRPr="001662C6" w:rsidRDefault="009D5726" w:rsidP="009D5726">
      <w:pPr>
        <w:pStyle w:val="PL"/>
        <w:shd w:val="clear" w:color="auto" w:fill="E6E6E6"/>
      </w:pPr>
      <w:r w:rsidRPr="001662C6">
        <w:t xml:space="preserve">BandParameters-v1610 ::= </w:t>
      </w:r>
      <w:r w:rsidRPr="001662C6">
        <w:tab/>
        <w:t>SEQUENCE {</w:t>
      </w:r>
    </w:p>
    <w:p w14:paraId="43A89ED7" w14:textId="77777777" w:rsidR="009D5726" w:rsidRPr="001662C6" w:rsidRDefault="009D5726" w:rsidP="009D5726">
      <w:pPr>
        <w:pStyle w:val="PL"/>
        <w:shd w:val="clear" w:color="auto" w:fill="E6E6E6"/>
      </w:pPr>
      <w:r w:rsidRPr="001662C6">
        <w:tab/>
        <w:t>intraFreqDAPS-r16</w:t>
      </w:r>
      <w:r w:rsidRPr="001662C6">
        <w:tab/>
      </w:r>
      <w:r w:rsidRPr="001662C6">
        <w:tab/>
        <w:t>SEQUENCE {</w:t>
      </w:r>
    </w:p>
    <w:p w14:paraId="36E276BF" w14:textId="77777777" w:rsidR="009D5726" w:rsidRPr="001662C6" w:rsidRDefault="009D5726" w:rsidP="009D5726">
      <w:pPr>
        <w:pStyle w:val="PL"/>
        <w:shd w:val="clear" w:color="auto" w:fill="E6E6E6"/>
      </w:pPr>
      <w:r w:rsidRPr="001662C6">
        <w:tab/>
      </w:r>
      <w:r w:rsidRPr="001662C6">
        <w:tab/>
        <w:t>intraFreqAsyncDAPS-r16</w:t>
      </w:r>
      <w:r w:rsidRPr="001662C6">
        <w:tab/>
      </w:r>
      <w:r w:rsidRPr="001662C6">
        <w:tab/>
      </w:r>
      <w:r w:rsidRPr="001662C6">
        <w:tab/>
      </w:r>
      <w:r w:rsidRPr="001662C6">
        <w:tab/>
      </w:r>
      <w:r w:rsidRPr="001662C6">
        <w:tab/>
        <w:t>ENUMERATED {supported}</w:t>
      </w:r>
      <w:r w:rsidRPr="001662C6">
        <w:tab/>
      </w:r>
      <w:r w:rsidRPr="001662C6">
        <w:tab/>
        <w:t>OPTIONAL,</w:t>
      </w:r>
    </w:p>
    <w:p w14:paraId="28F252A8" w14:textId="77777777" w:rsidR="009D5726" w:rsidRPr="001662C6" w:rsidRDefault="009D5726" w:rsidP="009D5726">
      <w:pPr>
        <w:pStyle w:val="PL"/>
        <w:shd w:val="clear" w:color="auto" w:fill="E6E6E6"/>
      </w:pPr>
      <w:r w:rsidRPr="001662C6">
        <w:tab/>
      </w:r>
      <w:r w:rsidRPr="001662C6">
        <w:tab/>
        <w:t>dummy</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359C5A1" w14:textId="77777777" w:rsidR="009D5726" w:rsidRPr="001662C6" w:rsidRDefault="009D5726" w:rsidP="009D5726">
      <w:pPr>
        <w:pStyle w:val="PL"/>
        <w:shd w:val="clear" w:color="auto" w:fill="E6E6E6"/>
      </w:pPr>
      <w:r w:rsidRPr="001662C6">
        <w:tab/>
      </w:r>
      <w:r w:rsidRPr="001662C6">
        <w:tab/>
        <w:t>intraFreqTwoTAGs-DAPS-r16</w:t>
      </w:r>
      <w:r w:rsidRPr="001662C6">
        <w:tab/>
      </w:r>
      <w:r w:rsidRPr="001662C6">
        <w:tab/>
      </w:r>
      <w:r w:rsidRPr="001662C6">
        <w:tab/>
      </w:r>
      <w:r w:rsidRPr="001662C6">
        <w:tab/>
        <w:t>ENUMERATED {supported}</w:t>
      </w:r>
      <w:r w:rsidRPr="001662C6">
        <w:tab/>
      </w:r>
      <w:r w:rsidRPr="001662C6">
        <w:tab/>
        <w:t>OPTIONAL</w:t>
      </w:r>
    </w:p>
    <w:p w14:paraId="55FFA015" w14:textId="77777777" w:rsidR="009D5726" w:rsidRPr="001662C6" w:rsidRDefault="009D5726" w:rsidP="009D5726">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4AAD235D" w14:textId="77777777" w:rsidR="009D5726" w:rsidRPr="001662C6" w:rsidRDefault="009D5726" w:rsidP="009D5726">
      <w:pPr>
        <w:pStyle w:val="PL"/>
        <w:shd w:val="clear" w:color="auto" w:fill="E6E6E6"/>
        <w:rPr>
          <w:lang w:eastAsia="zh-CN"/>
        </w:rPr>
      </w:pPr>
      <w:r w:rsidRPr="001662C6">
        <w:tab/>
      </w:r>
      <w:r w:rsidRPr="001662C6">
        <w:rPr>
          <w:lang w:eastAsia="zh-CN"/>
        </w:rPr>
        <w:t>addSRS-FrequencyHopping-r16 ENUMERATED {supported}</w:t>
      </w:r>
      <w:r w:rsidRPr="001662C6">
        <w:rPr>
          <w:lang w:eastAsia="zh-CN"/>
        </w:rPr>
        <w:tab/>
      </w:r>
      <w:r w:rsidRPr="001662C6">
        <w:rPr>
          <w:lang w:eastAsia="zh-CN"/>
        </w:rPr>
        <w:tab/>
      </w:r>
      <w:r w:rsidRPr="001662C6">
        <w:rPr>
          <w:lang w:eastAsia="zh-CN"/>
        </w:rPr>
        <w:tab/>
        <w:t>OPTIONAL,</w:t>
      </w:r>
    </w:p>
    <w:p w14:paraId="6F32898A" w14:textId="77777777" w:rsidR="009D5726" w:rsidRPr="001662C6" w:rsidRDefault="009D5726" w:rsidP="009D5726">
      <w:pPr>
        <w:pStyle w:val="PL"/>
        <w:shd w:val="clear" w:color="auto" w:fill="E6E6E6"/>
        <w:rPr>
          <w:lang w:eastAsia="zh-CN"/>
        </w:rPr>
      </w:pPr>
      <w:r w:rsidRPr="001662C6">
        <w:rPr>
          <w:lang w:eastAsia="zh-CN"/>
        </w:rPr>
        <w:tab/>
        <w:t>addSRS-AntennaSwitching-r16</w:t>
      </w:r>
      <w:r w:rsidRPr="001662C6">
        <w:rPr>
          <w:lang w:eastAsia="zh-CN"/>
        </w:rPr>
        <w:tab/>
        <w:t>SEQUENCE {</w:t>
      </w:r>
    </w:p>
    <w:p w14:paraId="00D35C69"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addSRS-1T2R-r16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78CE390"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addSRS-1T4R-r16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302E6BB"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addSRS-2T4R-2pairs-r16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15A4397" w14:textId="77777777" w:rsidR="009D5726" w:rsidRPr="001662C6" w:rsidRDefault="009D5726" w:rsidP="009D5726">
      <w:pPr>
        <w:pStyle w:val="PL"/>
        <w:shd w:val="clear" w:color="auto" w:fill="E6E6E6"/>
        <w:rPr>
          <w:lang w:eastAsia="zh-CN"/>
        </w:rPr>
      </w:pPr>
      <w:r w:rsidRPr="001662C6">
        <w:rPr>
          <w:lang w:eastAsia="zh-CN"/>
        </w:rPr>
        <w:tab/>
      </w:r>
      <w:r w:rsidRPr="001662C6">
        <w:rPr>
          <w:lang w:eastAsia="zh-CN"/>
        </w:rPr>
        <w:tab/>
        <w:t>addSRS-2T4R-3pairs-r16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EDFBF6B" w14:textId="77777777" w:rsidR="009D5726" w:rsidRPr="001662C6" w:rsidRDefault="009D5726" w:rsidP="009D5726">
      <w:pPr>
        <w:pStyle w:val="PL"/>
        <w:shd w:val="clear" w:color="auto" w:fill="E6E6E6"/>
        <w:rPr>
          <w:lang w:eastAsia="zh-CN"/>
        </w:rPr>
      </w:pPr>
      <w:r w:rsidRPr="001662C6">
        <w:rPr>
          <w:lang w:eastAsia="zh-CN"/>
        </w:rPr>
        <w:tab/>
        <w:t>}</w:t>
      </w:r>
      <w:r w:rsidRPr="001662C6">
        <w:rPr>
          <w:lang w:eastAsia="zh-CN"/>
        </w:rPr>
        <w:tab/>
      </w:r>
      <w:r w:rsidRPr="001662C6">
        <w:rPr>
          <w:lang w:eastAsia="zh-CN"/>
        </w:rPr>
        <w:tab/>
      </w:r>
      <w:r w:rsidRPr="001662C6">
        <w:rPr>
          <w:lang w:eastAsia="zh-CN"/>
        </w:rPr>
        <w:tab/>
      </w:r>
      <w:r w:rsidRPr="001662C6">
        <w:rPr>
          <w:lang w:eastAsia="zh-CN"/>
        </w:rPr>
        <w:tab/>
        <w:t>OPTIONAL,</w:t>
      </w:r>
    </w:p>
    <w:p w14:paraId="08BF21E6" w14:textId="77777777" w:rsidR="009D5726" w:rsidRPr="001662C6" w:rsidRDefault="009D5726" w:rsidP="009D5726">
      <w:pPr>
        <w:pStyle w:val="PL"/>
        <w:shd w:val="clear" w:color="auto" w:fill="E6E6E6"/>
      </w:pPr>
      <w:r w:rsidRPr="001662C6">
        <w:rPr>
          <w:lang w:eastAsia="zh-CN"/>
        </w:rPr>
        <w:tab/>
        <w:t>srs-CapabilityPerBandPairList-v1610</w:t>
      </w:r>
      <w:r w:rsidRPr="001662C6">
        <w:tab/>
      </w:r>
      <w:r w:rsidRPr="001662C6">
        <w:tab/>
        <w:t>SEQUENCE (SIZE (1..maxSimultaneousBands-r10)) OF</w:t>
      </w:r>
    </w:p>
    <w:p w14:paraId="2784269C" w14:textId="77777777" w:rsidR="009D5726" w:rsidRPr="001662C6" w:rsidRDefault="009D5726" w:rsidP="009D5726">
      <w:pPr>
        <w:pStyle w:val="PL"/>
        <w:shd w:val="clear" w:color="auto" w:fill="E6E6E6"/>
      </w:pPr>
      <w:r w:rsidRPr="001662C6">
        <w:tab/>
        <w:t>SRS-CapabilityPerBandPair-v1610</w:t>
      </w:r>
      <w:r w:rsidRPr="001662C6">
        <w:tab/>
        <w:t>OPTIONAL</w:t>
      </w:r>
    </w:p>
    <w:p w14:paraId="13C9EF0A" w14:textId="77777777" w:rsidR="009D5726" w:rsidRPr="001662C6" w:rsidRDefault="009D5726" w:rsidP="009D5726">
      <w:pPr>
        <w:pStyle w:val="PL"/>
        <w:shd w:val="clear" w:color="auto" w:fill="E6E6E6"/>
      </w:pPr>
      <w:r w:rsidRPr="001662C6">
        <w:t>}</w:t>
      </w:r>
    </w:p>
    <w:p w14:paraId="44E4073C" w14:textId="77777777" w:rsidR="009D5726" w:rsidRPr="001662C6" w:rsidRDefault="009D5726" w:rsidP="009D5726">
      <w:pPr>
        <w:pStyle w:val="PL"/>
        <w:shd w:val="clear" w:color="auto" w:fill="E6E6E6"/>
      </w:pPr>
    </w:p>
    <w:p w14:paraId="7AF64FE7" w14:textId="77777777" w:rsidR="009D5726" w:rsidRPr="001662C6" w:rsidRDefault="009D5726" w:rsidP="009D5726">
      <w:pPr>
        <w:pStyle w:val="PL"/>
        <w:shd w:val="clear" w:color="auto" w:fill="E6E6E6"/>
      </w:pPr>
      <w:r w:rsidRPr="001662C6">
        <w:t>V2X-BandParameters-r14 ::= SEQUENCE {</w:t>
      </w:r>
    </w:p>
    <w:p w14:paraId="56643938" w14:textId="77777777" w:rsidR="009D5726" w:rsidRPr="001662C6" w:rsidRDefault="009D5726" w:rsidP="009D5726">
      <w:pPr>
        <w:pStyle w:val="PL"/>
        <w:shd w:val="clear" w:color="auto" w:fill="E6E6E6"/>
      </w:pPr>
      <w:r w:rsidRPr="001662C6">
        <w:tab/>
        <w:t>v2x-FreqBandEUTRA-r14</w:t>
      </w:r>
      <w:r w:rsidRPr="001662C6">
        <w:tab/>
      </w:r>
      <w:r w:rsidRPr="001662C6">
        <w:tab/>
      </w:r>
      <w:r w:rsidRPr="001662C6">
        <w:tab/>
        <w:t>FreqBandIndicator-r11,</w:t>
      </w:r>
    </w:p>
    <w:p w14:paraId="5DF3ED30" w14:textId="77777777" w:rsidR="009D5726" w:rsidRPr="001662C6" w:rsidRDefault="009D5726" w:rsidP="009D5726">
      <w:pPr>
        <w:pStyle w:val="PL"/>
        <w:shd w:val="clear" w:color="auto" w:fill="E6E6E6"/>
      </w:pPr>
      <w:r w:rsidRPr="001662C6">
        <w:tab/>
        <w:t>bandParametersTxSL-r14</w:t>
      </w:r>
      <w:r w:rsidRPr="001662C6">
        <w:tab/>
      </w:r>
      <w:r w:rsidRPr="001662C6">
        <w:tab/>
      </w:r>
      <w:r w:rsidRPr="001662C6">
        <w:tab/>
        <w:t>BandParametersTxSL-r14</w:t>
      </w:r>
      <w:r w:rsidRPr="001662C6">
        <w:tab/>
      </w:r>
      <w:r w:rsidRPr="001662C6">
        <w:tab/>
      </w:r>
      <w:r w:rsidRPr="001662C6">
        <w:tab/>
      </w:r>
      <w:r w:rsidRPr="001662C6">
        <w:tab/>
        <w:t>OPTIONAL,</w:t>
      </w:r>
    </w:p>
    <w:p w14:paraId="71DF2E17" w14:textId="77777777" w:rsidR="009D5726" w:rsidRPr="001662C6" w:rsidRDefault="009D5726" w:rsidP="009D5726">
      <w:pPr>
        <w:pStyle w:val="PL"/>
        <w:shd w:val="clear" w:color="auto" w:fill="E6E6E6"/>
      </w:pPr>
      <w:r w:rsidRPr="001662C6">
        <w:tab/>
        <w:t>bandParametersRxSL-r14</w:t>
      </w:r>
      <w:r w:rsidRPr="001662C6">
        <w:tab/>
      </w:r>
      <w:r w:rsidRPr="001662C6">
        <w:tab/>
      </w:r>
      <w:r w:rsidRPr="001662C6">
        <w:tab/>
        <w:t>BandParametersRxSL-r14</w:t>
      </w:r>
      <w:r w:rsidRPr="001662C6">
        <w:tab/>
      </w:r>
      <w:r w:rsidRPr="001662C6">
        <w:tab/>
      </w:r>
      <w:r w:rsidRPr="001662C6">
        <w:tab/>
      </w:r>
      <w:r w:rsidRPr="001662C6">
        <w:tab/>
        <w:t>OPTIONAL</w:t>
      </w:r>
    </w:p>
    <w:p w14:paraId="19F81887" w14:textId="77777777" w:rsidR="009D5726" w:rsidRPr="001662C6" w:rsidRDefault="009D5726" w:rsidP="009D5726">
      <w:pPr>
        <w:pStyle w:val="PL"/>
        <w:shd w:val="clear" w:color="auto" w:fill="E6E6E6"/>
      </w:pPr>
      <w:r w:rsidRPr="001662C6">
        <w:t>}</w:t>
      </w:r>
    </w:p>
    <w:p w14:paraId="5DD1A35F" w14:textId="77777777" w:rsidR="009D5726" w:rsidRPr="001662C6" w:rsidRDefault="009D5726" w:rsidP="009D5726">
      <w:pPr>
        <w:pStyle w:val="PL"/>
        <w:shd w:val="clear" w:color="auto" w:fill="E6E6E6"/>
      </w:pPr>
    </w:p>
    <w:p w14:paraId="4E75536B" w14:textId="77777777" w:rsidR="009D5726" w:rsidRPr="001662C6" w:rsidRDefault="009D5726" w:rsidP="009D5726">
      <w:pPr>
        <w:pStyle w:val="PL"/>
        <w:shd w:val="clear" w:color="auto" w:fill="E6E6E6"/>
      </w:pPr>
      <w:r w:rsidRPr="001662C6">
        <w:t>V2X-BandParameters-v1530 ::= SEQUENCE {</w:t>
      </w:r>
    </w:p>
    <w:p w14:paraId="060E1CE5" w14:textId="77777777" w:rsidR="009D5726" w:rsidRPr="001662C6" w:rsidRDefault="009D5726" w:rsidP="009D5726">
      <w:pPr>
        <w:pStyle w:val="PL"/>
        <w:shd w:val="clear" w:color="auto" w:fill="E6E6E6"/>
      </w:pPr>
      <w:r w:rsidRPr="001662C6">
        <w:tab/>
        <w:t>v2x-EnhancedHighReception-r15</w:t>
      </w:r>
      <w:r w:rsidRPr="001662C6">
        <w:tab/>
      </w:r>
      <w:r w:rsidRPr="001662C6">
        <w:tab/>
      </w:r>
      <w:r w:rsidRPr="001662C6">
        <w:tab/>
        <w:t>ENUMERATED {supported}</w:t>
      </w:r>
      <w:r w:rsidRPr="001662C6">
        <w:tab/>
      </w:r>
      <w:r w:rsidRPr="001662C6">
        <w:tab/>
        <w:t>OPTIONAL</w:t>
      </w:r>
    </w:p>
    <w:p w14:paraId="66773BAE" w14:textId="77777777" w:rsidR="009D5726" w:rsidRPr="001662C6" w:rsidRDefault="009D5726" w:rsidP="009D5726">
      <w:pPr>
        <w:pStyle w:val="PL"/>
        <w:shd w:val="clear" w:color="auto" w:fill="E6E6E6"/>
      </w:pPr>
      <w:r w:rsidRPr="001662C6">
        <w:t>}</w:t>
      </w:r>
    </w:p>
    <w:p w14:paraId="07396EC9" w14:textId="77777777" w:rsidR="009D5726" w:rsidRPr="001662C6" w:rsidRDefault="009D5726" w:rsidP="009D5726">
      <w:pPr>
        <w:pStyle w:val="PL"/>
        <w:shd w:val="clear" w:color="auto" w:fill="E6E6E6"/>
      </w:pPr>
    </w:p>
    <w:p w14:paraId="415BD010" w14:textId="77777777" w:rsidR="009D5726" w:rsidRPr="001662C6" w:rsidRDefault="009D5726" w:rsidP="009D5726">
      <w:pPr>
        <w:pStyle w:val="PL"/>
        <w:shd w:val="clear" w:color="auto" w:fill="E6E6E6"/>
      </w:pPr>
      <w:r w:rsidRPr="001662C6">
        <w:t>BandParametersTxSL-r14 ::= SEQUENCE {</w:t>
      </w:r>
    </w:p>
    <w:p w14:paraId="7A49D4BE" w14:textId="77777777" w:rsidR="009D5726" w:rsidRPr="001662C6" w:rsidRDefault="009D5726" w:rsidP="009D5726">
      <w:pPr>
        <w:pStyle w:val="PL"/>
        <w:shd w:val="clear" w:color="auto" w:fill="E6E6E6"/>
      </w:pPr>
      <w:r w:rsidRPr="001662C6">
        <w:tab/>
        <w:t>v2x-BandwidthClassTxSL-r14</w:t>
      </w:r>
      <w:r w:rsidRPr="001662C6">
        <w:tab/>
      </w:r>
      <w:r w:rsidRPr="001662C6">
        <w:tab/>
        <w:t>V2X-BandwidthClassSL-r14,</w:t>
      </w:r>
    </w:p>
    <w:p w14:paraId="7D73828B" w14:textId="77777777" w:rsidR="009D5726" w:rsidRPr="001662C6" w:rsidRDefault="009D5726" w:rsidP="009D5726">
      <w:pPr>
        <w:pStyle w:val="PL"/>
        <w:shd w:val="clear" w:color="auto" w:fill="E6E6E6"/>
      </w:pPr>
      <w:r w:rsidRPr="001662C6">
        <w:tab/>
        <w:t>v2x-eNB-Scheduled-r14</w:t>
      </w:r>
      <w:r w:rsidRPr="001662C6">
        <w:tab/>
      </w:r>
      <w:r w:rsidRPr="001662C6">
        <w:tab/>
      </w:r>
      <w:r w:rsidRPr="001662C6">
        <w:tab/>
        <w:t>ENUMERATED {supported}</w:t>
      </w:r>
      <w:r w:rsidRPr="001662C6">
        <w:tab/>
      </w:r>
      <w:r w:rsidRPr="001662C6">
        <w:tab/>
      </w:r>
      <w:r w:rsidRPr="001662C6">
        <w:tab/>
      </w:r>
      <w:r w:rsidRPr="001662C6">
        <w:tab/>
        <w:t>OPTIONAL,</w:t>
      </w:r>
    </w:p>
    <w:p w14:paraId="536402B6" w14:textId="77777777" w:rsidR="009D5726" w:rsidRPr="001662C6" w:rsidRDefault="009D5726" w:rsidP="009D5726">
      <w:pPr>
        <w:pStyle w:val="PL"/>
        <w:shd w:val="clear" w:color="auto" w:fill="E6E6E6"/>
      </w:pPr>
      <w:r w:rsidRPr="001662C6">
        <w:tab/>
        <w:t>v2x-HighPower-r14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EC8CF77" w14:textId="77777777" w:rsidR="009D5726" w:rsidRPr="001662C6" w:rsidRDefault="009D5726" w:rsidP="009D5726">
      <w:pPr>
        <w:pStyle w:val="PL"/>
        <w:shd w:val="clear" w:color="auto" w:fill="E6E6E6"/>
      </w:pPr>
      <w:r w:rsidRPr="001662C6">
        <w:t>}</w:t>
      </w:r>
    </w:p>
    <w:p w14:paraId="38CBEFC8" w14:textId="77777777" w:rsidR="009D5726" w:rsidRPr="001662C6" w:rsidRDefault="009D5726" w:rsidP="009D5726">
      <w:pPr>
        <w:pStyle w:val="PL"/>
        <w:shd w:val="clear" w:color="auto" w:fill="E6E6E6"/>
      </w:pPr>
    </w:p>
    <w:p w14:paraId="02BAA68C" w14:textId="77777777" w:rsidR="009D5726" w:rsidRPr="001662C6" w:rsidRDefault="009D5726" w:rsidP="009D5726">
      <w:pPr>
        <w:pStyle w:val="PL"/>
        <w:shd w:val="clear" w:color="auto" w:fill="E6E6E6"/>
      </w:pPr>
      <w:r w:rsidRPr="001662C6">
        <w:t>BandParametersRxSL-r14 ::= SEQUENCE {</w:t>
      </w:r>
    </w:p>
    <w:p w14:paraId="4D9408FF" w14:textId="77777777" w:rsidR="009D5726" w:rsidRPr="001662C6" w:rsidRDefault="009D5726" w:rsidP="009D5726">
      <w:pPr>
        <w:pStyle w:val="PL"/>
        <w:shd w:val="clear" w:color="auto" w:fill="E6E6E6"/>
      </w:pPr>
      <w:r w:rsidRPr="001662C6">
        <w:tab/>
        <w:t>v2x-BandwidthClassRxSL-r14</w:t>
      </w:r>
      <w:r w:rsidRPr="001662C6">
        <w:tab/>
      </w:r>
      <w:r w:rsidRPr="001662C6">
        <w:tab/>
        <w:t>V2X-BandwidthClassSL-r14,</w:t>
      </w:r>
    </w:p>
    <w:p w14:paraId="432A0B0F" w14:textId="77777777" w:rsidR="009D5726" w:rsidRPr="001662C6" w:rsidRDefault="009D5726" w:rsidP="009D5726">
      <w:pPr>
        <w:pStyle w:val="PL"/>
        <w:shd w:val="clear" w:color="auto" w:fill="E6E6E6"/>
      </w:pPr>
      <w:r w:rsidRPr="001662C6">
        <w:tab/>
        <w:t>v2x-HighReception-r14</w:t>
      </w:r>
      <w:r w:rsidRPr="001662C6">
        <w:tab/>
      </w:r>
      <w:r w:rsidRPr="001662C6">
        <w:tab/>
      </w:r>
      <w:r w:rsidRPr="001662C6">
        <w:tab/>
        <w:t>ENUMERATED {supported}</w:t>
      </w:r>
      <w:r w:rsidRPr="001662C6">
        <w:tab/>
      </w:r>
      <w:r w:rsidRPr="001662C6">
        <w:tab/>
      </w:r>
      <w:r w:rsidRPr="001662C6">
        <w:tab/>
      </w:r>
      <w:r w:rsidRPr="001662C6">
        <w:tab/>
        <w:t>OPTIONAL</w:t>
      </w:r>
    </w:p>
    <w:p w14:paraId="3EF728EC" w14:textId="77777777" w:rsidR="009D5726" w:rsidRPr="001662C6" w:rsidRDefault="009D5726" w:rsidP="009D5726">
      <w:pPr>
        <w:pStyle w:val="PL"/>
        <w:shd w:val="clear" w:color="auto" w:fill="E6E6E6"/>
      </w:pPr>
      <w:r w:rsidRPr="001662C6">
        <w:t>}</w:t>
      </w:r>
    </w:p>
    <w:p w14:paraId="2AE9C3D9" w14:textId="77777777" w:rsidR="009D5726" w:rsidRPr="001662C6" w:rsidRDefault="009D5726" w:rsidP="009D5726">
      <w:pPr>
        <w:pStyle w:val="PL"/>
        <w:shd w:val="clear" w:color="auto" w:fill="E6E6E6"/>
      </w:pPr>
    </w:p>
    <w:p w14:paraId="650B14B3" w14:textId="77777777" w:rsidR="009D5726" w:rsidRPr="001662C6" w:rsidRDefault="009D5726" w:rsidP="009D5726">
      <w:pPr>
        <w:pStyle w:val="PL"/>
        <w:shd w:val="clear" w:color="auto" w:fill="E6E6E6"/>
      </w:pPr>
      <w:r w:rsidRPr="001662C6">
        <w:t>V2X-BandwidthClassSL-r14 ::= SEQUENCE (SIZE (1..maxBandwidthClass-r10)) OF V2X-BandwidthClass-r14</w:t>
      </w:r>
    </w:p>
    <w:p w14:paraId="7526120F" w14:textId="77777777" w:rsidR="009D5726" w:rsidRPr="001662C6" w:rsidRDefault="009D5726" w:rsidP="009D5726">
      <w:pPr>
        <w:pStyle w:val="PL"/>
        <w:shd w:val="clear" w:color="auto" w:fill="E6E6E6"/>
      </w:pPr>
    </w:p>
    <w:p w14:paraId="508FAD07" w14:textId="77777777" w:rsidR="009D5726" w:rsidRPr="001662C6" w:rsidRDefault="009D5726" w:rsidP="009D5726">
      <w:pPr>
        <w:pStyle w:val="PL"/>
        <w:shd w:val="clear" w:color="auto" w:fill="E6E6E6"/>
      </w:pPr>
      <w:r w:rsidRPr="001662C6">
        <w:rPr>
          <w:rFonts w:eastAsia="SimSun"/>
        </w:rPr>
        <w:t>UL-256QAM-perCC</w:t>
      </w:r>
      <w:r w:rsidRPr="001662C6">
        <w:t>-Info-r14 ::= SEQUENCE {</w:t>
      </w:r>
    </w:p>
    <w:p w14:paraId="32EDCED1" w14:textId="77777777" w:rsidR="009D5726" w:rsidRPr="001662C6" w:rsidRDefault="009D5726" w:rsidP="009D5726">
      <w:pPr>
        <w:pStyle w:val="PL"/>
        <w:shd w:val="clear" w:color="auto" w:fill="E6E6E6"/>
      </w:pPr>
      <w:r w:rsidRPr="001662C6">
        <w:tab/>
      </w:r>
      <w:r w:rsidRPr="001662C6">
        <w:rPr>
          <w:rFonts w:eastAsia="SimSun"/>
        </w:rPr>
        <w:t>ul-256QAM-perCC-r14</w:t>
      </w:r>
      <w:r w:rsidRPr="001662C6">
        <w:tab/>
      </w:r>
      <w:r w:rsidRPr="001662C6">
        <w:tab/>
      </w:r>
      <w:r w:rsidRPr="001662C6">
        <w:tab/>
        <w:t>ENUMERATED {supported}</w:t>
      </w:r>
      <w:r w:rsidRPr="001662C6">
        <w:tab/>
      </w:r>
      <w:r w:rsidRPr="001662C6">
        <w:tab/>
      </w:r>
      <w:r w:rsidRPr="001662C6">
        <w:tab/>
      </w:r>
      <w:r w:rsidRPr="001662C6">
        <w:tab/>
        <w:t>OPTIONAL</w:t>
      </w:r>
    </w:p>
    <w:p w14:paraId="682409A1" w14:textId="77777777" w:rsidR="009D5726" w:rsidRPr="001662C6" w:rsidRDefault="009D5726" w:rsidP="009D5726">
      <w:pPr>
        <w:pStyle w:val="PL"/>
        <w:shd w:val="clear" w:color="auto" w:fill="E6E6E6"/>
      </w:pPr>
      <w:r w:rsidRPr="001662C6">
        <w:t>}</w:t>
      </w:r>
    </w:p>
    <w:p w14:paraId="4992604C" w14:textId="77777777" w:rsidR="009D5726" w:rsidRPr="001662C6" w:rsidRDefault="009D5726" w:rsidP="009D5726">
      <w:pPr>
        <w:pStyle w:val="PL"/>
        <w:shd w:val="clear" w:color="auto" w:fill="E6E6E6"/>
      </w:pPr>
    </w:p>
    <w:p w14:paraId="0F85124A" w14:textId="77777777" w:rsidR="009D5726" w:rsidRPr="001662C6" w:rsidRDefault="009D5726" w:rsidP="009D5726">
      <w:pPr>
        <w:pStyle w:val="PL"/>
        <w:shd w:val="clear" w:color="auto" w:fill="E6E6E6"/>
      </w:pPr>
      <w:r w:rsidRPr="001662C6">
        <w:t>FeatureSetDL-r15 ::=</w:t>
      </w:r>
      <w:r w:rsidRPr="001662C6">
        <w:tab/>
        <w:t>SEQUENCE {</w:t>
      </w:r>
    </w:p>
    <w:p w14:paraId="7F1B49B7" w14:textId="77777777" w:rsidR="009D5726" w:rsidRPr="001662C6" w:rsidRDefault="009D5726" w:rsidP="009D5726">
      <w:pPr>
        <w:pStyle w:val="PL"/>
        <w:shd w:val="clear" w:color="auto" w:fill="E6E6E6"/>
      </w:pPr>
      <w:r w:rsidRPr="001662C6">
        <w:tab/>
        <w:t>mimo-CA-ParametersPerBoBC-r15</w:t>
      </w:r>
      <w:r w:rsidRPr="001662C6">
        <w:tab/>
        <w:t>MIMO-CA-ParametersPerBoBC-r15</w:t>
      </w:r>
      <w:r w:rsidRPr="001662C6">
        <w:tab/>
      </w:r>
      <w:r w:rsidRPr="001662C6">
        <w:tab/>
      </w:r>
      <w:r w:rsidRPr="001662C6">
        <w:tab/>
        <w:t>OPTIONAL,</w:t>
      </w:r>
    </w:p>
    <w:p w14:paraId="54E7F175" w14:textId="77777777" w:rsidR="009D5726" w:rsidRPr="001662C6" w:rsidRDefault="009D5726" w:rsidP="009D5726">
      <w:pPr>
        <w:pStyle w:val="PL"/>
        <w:shd w:val="clear" w:color="auto" w:fill="E6E6E6"/>
      </w:pPr>
      <w:r w:rsidRPr="001662C6">
        <w:tab/>
        <w:t>featureSetPerCC-ListDL-r15</w:t>
      </w:r>
      <w:r w:rsidRPr="001662C6">
        <w:tab/>
        <w:t>SEQUENCE (SIZE (1..maxServCell-r13)) OF FeatureSetDL-PerCC-Id-r15</w:t>
      </w:r>
    </w:p>
    <w:p w14:paraId="6126F8A2" w14:textId="77777777" w:rsidR="009D5726" w:rsidRPr="001662C6" w:rsidRDefault="009D5726" w:rsidP="009D5726">
      <w:pPr>
        <w:pStyle w:val="PL"/>
        <w:shd w:val="clear" w:color="auto" w:fill="E6E6E6"/>
      </w:pPr>
      <w:r w:rsidRPr="001662C6">
        <w:t>}</w:t>
      </w:r>
    </w:p>
    <w:p w14:paraId="2F1D449B" w14:textId="77777777" w:rsidR="009D5726" w:rsidRPr="001662C6" w:rsidRDefault="009D5726" w:rsidP="009D5726">
      <w:pPr>
        <w:pStyle w:val="PL"/>
        <w:shd w:val="clear" w:color="auto" w:fill="E6E6E6"/>
      </w:pPr>
    </w:p>
    <w:p w14:paraId="10DDBB6A" w14:textId="77777777" w:rsidR="009D5726" w:rsidRPr="001662C6" w:rsidRDefault="009D5726" w:rsidP="009D5726">
      <w:pPr>
        <w:pStyle w:val="PL"/>
        <w:shd w:val="clear" w:color="auto" w:fill="E6E6E6"/>
        <w:rPr>
          <w:rFonts w:eastAsia="Calibri"/>
        </w:rPr>
      </w:pPr>
      <w:r w:rsidRPr="001662C6">
        <w:t>FeatureSetDL-v1550 ::=</w:t>
      </w:r>
      <w:r w:rsidRPr="001662C6">
        <w:tab/>
        <w:t>SEQUENCE {</w:t>
      </w:r>
    </w:p>
    <w:p w14:paraId="256B8177" w14:textId="77777777" w:rsidR="009D5726" w:rsidRPr="001662C6" w:rsidRDefault="009D5726" w:rsidP="009D5726">
      <w:pPr>
        <w:pStyle w:val="PL"/>
        <w:shd w:val="clear" w:color="auto" w:fill="E6E6E6"/>
      </w:pPr>
      <w:r w:rsidRPr="001662C6">
        <w:tab/>
        <w:t>dl-1024QAM-r15</w:t>
      </w:r>
      <w:r w:rsidRPr="001662C6">
        <w:tab/>
      </w:r>
      <w:r w:rsidRPr="001662C6">
        <w:tab/>
      </w:r>
      <w:r w:rsidRPr="001662C6">
        <w:tab/>
      </w:r>
      <w:r w:rsidRPr="001662C6">
        <w:tab/>
        <w:t>ENUMERATED {supported}</w:t>
      </w:r>
      <w:r w:rsidRPr="001662C6">
        <w:tab/>
      </w:r>
      <w:r w:rsidRPr="001662C6">
        <w:tab/>
      </w:r>
      <w:r w:rsidRPr="001662C6">
        <w:tab/>
        <w:t>OPTIONAL</w:t>
      </w:r>
    </w:p>
    <w:p w14:paraId="28526F4C" w14:textId="77777777" w:rsidR="009D5726" w:rsidRPr="001662C6" w:rsidRDefault="009D5726" w:rsidP="009D5726">
      <w:pPr>
        <w:pStyle w:val="PL"/>
        <w:shd w:val="clear" w:color="auto" w:fill="E6E6E6"/>
      </w:pPr>
      <w:r w:rsidRPr="001662C6">
        <w:t>}</w:t>
      </w:r>
    </w:p>
    <w:p w14:paraId="7D8491DE" w14:textId="77777777" w:rsidR="009D5726" w:rsidRPr="001662C6" w:rsidRDefault="009D5726" w:rsidP="009D5726">
      <w:pPr>
        <w:pStyle w:val="PL"/>
        <w:shd w:val="clear" w:color="auto" w:fill="E6E6E6"/>
      </w:pPr>
    </w:p>
    <w:p w14:paraId="61DCFAFE" w14:textId="77777777" w:rsidR="009D5726" w:rsidRPr="001662C6" w:rsidRDefault="009D5726" w:rsidP="009D5726">
      <w:pPr>
        <w:pStyle w:val="PL"/>
        <w:shd w:val="clear" w:color="auto" w:fill="E6E6E6"/>
      </w:pPr>
      <w:r w:rsidRPr="001662C6">
        <w:t>FeatureSetDL-PerCC-r15 ::=</w:t>
      </w:r>
      <w:r w:rsidRPr="001662C6">
        <w:tab/>
        <w:t>SEQUENCE {</w:t>
      </w:r>
    </w:p>
    <w:p w14:paraId="7595BA29" w14:textId="77777777" w:rsidR="009D5726" w:rsidRPr="001662C6" w:rsidRDefault="009D5726" w:rsidP="009D5726">
      <w:pPr>
        <w:pStyle w:val="PL"/>
        <w:shd w:val="clear" w:color="auto" w:fill="E6E6E6"/>
      </w:pPr>
      <w:r w:rsidRPr="001662C6">
        <w:tab/>
        <w:t>fourLayerTM3-TM4-r15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C13B993" w14:textId="77777777" w:rsidR="009D5726" w:rsidRPr="001662C6" w:rsidRDefault="009D5726" w:rsidP="009D5726">
      <w:pPr>
        <w:pStyle w:val="PL"/>
        <w:shd w:val="clear" w:color="auto" w:fill="E6E6E6"/>
      </w:pPr>
      <w:r w:rsidRPr="001662C6">
        <w:tab/>
        <w:t>supportedMIMO-CapabilityDL-MRDC-r15</w:t>
      </w:r>
      <w:r w:rsidRPr="001662C6">
        <w:tab/>
      </w:r>
      <w:r w:rsidRPr="001662C6">
        <w:tab/>
        <w:t>MIMO-CapabilityDL-r10</w:t>
      </w:r>
      <w:r w:rsidRPr="001662C6">
        <w:tab/>
      </w:r>
      <w:r w:rsidRPr="001662C6">
        <w:tab/>
      </w:r>
      <w:r w:rsidRPr="001662C6">
        <w:tab/>
      </w:r>
      <w:r w:rsidRPr="001662C6">
        <w:tab/>
      </w:r>
      <w:r w:rsidRPr="001662C6">
        <w:tab/>
        <w:t>OPTIONAL,</w:t>
      </w:r>
    </w:p>
    <w:p w14:paraId="6BC2E77C" w14:textId="77777777" w:rsidR="009D5726" w:rsidRPr="001662C6" w:rsidRDefault="009D5726" w:rsidP="009D5726">
      <w:pPr>
        <w:pStyle w:val="PL"/>
        <w:shd w:val="clear" w:color="auto" w:fill="E6E6E6"/>
      </w:pPr>
      <w:r w:rsidRPr="001662C6">
        <w:lastRenderedPageBreak/>
        <w:tab/>
        <w:t>supportedCSI-Proc-r15</w:t>
      </w:r>
      <w:r w:rsidRPr="001662C6">
        <w:tab/>
      </w:r>
      <w:r w:rsidRPr="001662C6">
        <w:tab/>
      </w:r>
      <w:r w:rsidRPr="001662C6">
        <w:tab/>
      </w:r>
      <w:r w:rsidRPr="001662C6">
        <w:tab/>
      </w:r>
      <w:r w:rsidRPr="001662C6">
        <w:tab/>
      </w:r>
      <w:r w:rsidRPr="001662C6">
        <w:tab/>
        <w:t>ENUMERATED {n1, n3, n4}</w:t>
      </w:r>
      <w:r w:rsidRPr="001662C6">
        <w:tab/>
      </w:r>
      <w:r w:rsidRPr="001662C6">
        <w:tab/>
      </w:r>
      <w:r w:rsidRPr="001662C6">
        <w:tab/>
      </w:r>
      <w:r w:rsidRPr="001662C6">
        <w:tab/>
        <w:t>OPTIONAL</w:t>
      </w:r>
    </w:p>
    <w:p w14:paraId="2F376AE5" w14:textId="77777777" w:rsidR="009D5726" w:rsidRPr="001662C6" w:rsidRDefault="009D5726" w:rsidP="009D5726">
      <w:pPr>
        <w:pStyle w:val="PL"/>
        <w:shd w:val="clear" w:color="auto" w:fill="E6E6E6"/>
      </w:pPr>
      <w:r w:rsidRPr="001662C6">
        <w:t>}</w:t>
      </w:r>
    </w:p>
    <w:p w14:paraId="7C0CADED" w14:textId="77777777" w:rsidR="009D5726" w:rsidRPr="001662C6" w:rsidRDefault="009D5726" w:rsidP="009D5726">
      <w:pPr>
        <w:pStyle w:val="PL"/>
        <w:shd w:val="clear" w:color="auto" w:fill="E6E6E6"/>
      </w:pPr>
    </w:p>
    <w:p w14:paraId="0D795C08" w14:textId="77777777" w:rsidR="009D5726" w:rsidRPr="001662C6" w:rsidRDefault="009D5726" w:rsidP="009D5726">
      <w:pPr>
        <w:pStyle w:val="PL"/>
        <w:shd w:val="clear" w:color="auto" w:fill="E6E6E6"/>
      </w:pPr>
      <w:r w:rsidRPr="001662C6">
        <w:t>FeatureSetUL-r15 ::=</w:t>
      </w:r>
      <w:r w:rsidRPr="001662C6">
        <w:tab/>
        <w:t>SEQUENCE {</w:t>
      </w:r>
    </w:p>
    <w:p w14:paraId="03CC46FF" w14:textId="77777777" w:rsidR="009D5726" w:rsidRPr="001662C6" w:rsidRDefault="009D5726" w:rsidP="009D5726">
      <w:pPr>
        <w:pStyle w:val="PL"/>
        <w:shd w:val="clear" w:color="auto" w:fill="E6E6E6"/>
      </w:pPr>
      <w:r w:rsidRPr="001662C6">
        <w:tab/>
        <w:t>featureSetPerCC-ListUL-r15</w:t>
      </w:r>
      <w:r w:rsidRPr="001662C6">
        <w:tab/>
        <w:t>SEQUENCE (SIZE(1..maxServCell-r13)) OF FeatureSetUL-PerCC-Id-r15</w:t>
      </w:r>
    </w:p>
    <w:p w14:paraId="4ECC5EEE" w14:textId="77777777" w:rsidR="009D5726" w:rsidRPr="001662C6" w:rsidRDefault="009D5726" w:rsidP="009D5726">
      <w:pPr>
        <w:pStyle w:val="PL"/>
        <w:shd w:val="clear" w:color="auto" w:fill="E6E6E6"/>
      </w:pPr>
      <w:r w:rsidRPr="001662C6">
        <w:t>}</w:t>
      </w:r>
    </w:p>
    <w:p w14:paraId="1162B671" w14:textId="77777777" w:rsidR="009D5726" w:rsidRPr="001662C6" w:rsidRDefault="009D5726" w:rsidP="009D5726">
      <w:pPr>
        <w:pStyle w:val="PL"/>
        <w:shd w:val="clear" w:color="auto" w:fill="E6E6E6"/>
      </w:pPr>
    </w:p>
    <w:p w14:paraId="12FDC8B2" w14:textId="77777777" w:rsidR="009D5726" w:rsidRPr="001662C6" w:rsidRDefault="009D5726" w:rsidP="009D5726">
      <w:pPr>
        <w:pStyle w:val="PL"/>
        <w:shd w:val="clear" w:color="auto" w:fill="E6E6E6"/>
      </w:pPr>
      <w:r w:rsidRPr="001662C6">
        <w:t>FeatureSetUL-PerCC-r15 ::=</w:t>
      </w:r>
      <w:r w:rsidRPr="001662C6">
        <w:tab/>
        <w:t>SEQUENCE {</w:t>
      </w:r>
    </w:p>
    <w:p w14:paraId="2D091E9F" w14:textId="77777777" w:rsidR="009D5726" w:rsidRPr="001662C6" w:rsidRDefault="009D5726" w:rsidP="009D5726">
      <w:pPr>
        <w:pStyle w:val="PL"/>
        <w:shd w:val="clear" w:color="auto" w:fill="E6E6E6"/>
      </w:pPr>
      <w:r w:rsidRPr="001662C6">
        <w:tab/>
        <w:t>supportedMIMO-CapabilityUL-r15</w:t>
      </w:r>
      <w:r w:rsidRPr="001662C6">
        <w:tab/>
      </w:r>
      <w:r w:rsidRPr="001662C6">
        <w:tab/>
        <w:t>MIMO-CapabilityUL-r10</w:t>
      </w:r>
      <w:r w:rsidRPr="001662C6">
        <w:tab/>
      </w:r>
      <w:r w:rsidRPr="001662C6">
        <w:tab/>
      </w:r>
      <w:r w:rsidRPr="001662C6">
        <w:tab/>
      </w:r>
      <w:r w:rsidRPr="001662C6">
        <w:tab/>
        <w:t>OPTIONAL,</w:t>
      </w:r>
    </w:p>
    <w:p w14:paraId="51E877F4" w14:textId="77777777" w:rsidR="009D5726" w:rsidRPr="001662C6" w:rsidRDefault="009D5726" w:rsidP="009D5726">
      <w:pPr>
        <w:pStyle w:val="PL"/>
        <w:shd w:val="clear" w:color="auto" w:fill="E6E6E6"/>
      </w:pPr>
      <w:r w:rsidRPr="001662C6">
        <w:tab/>
        <w:t>ul-256QAM-r15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E4E9C56" w14:textId="77777777" w:rsidR="009D5726" w:rsidRPr="001662C6" w:rsidRDefault="009D5726" w:rsidP="009D5726">
      <w:pPr>
        <w:pStyle w:val="PL"/>
        <w:shd w:val="clear" w:color="auto" w:fill="E6E6E6"/>
      </w:pPr>
      <w:r w:rsidRPr="001662C6">
        <w:t>}</w:t>
      </w:r>
    </w:p>
    <w:p w14:paraId="08D08123" w14:textId="77777777" w:rsidR="009D5726" w:rsidRPr="001662C6" w:rsidRDefault="009D5726" w:rsidP="009D5726">
      <w:pPr>
        <w:pStyle w:val="PL"/>
        <w:shd w:val="clear" w:color="auto" w:fill="E6E6E6"/>
      </w:pPr>
    </w:p>
    <w:p w14:paraId="41F6D2CA" w14:textId="77777777" w:rsidR="009D5726" w:rsidRPr="001662C6" w:rsidRDefault="009D5726" w:rsidP="009D5726">
      <w:pPr>
        <w:pStyle w:val="PL"/>
        <w:shd w:val="clear" w:color="auto" w:fill="E6E6E6"/>
      </w:pPr>
      <w:r w:rsidRPr="001662C6">
        <w:t>FeatureSetDL-PerCC-Id-r15 ::=</w:t>
      </w:r>
      <w:r w:rsidRPr="001662C6">
        <w:tab/>
        <w:t>INTEGER (0..maxPerCC-FeatureSets-r15)</w:t>
      </w:r>
    </w:p>
    <w:p w14:paraId="35015644" w14:textId="77777777" w:rsidR="009D5726" w:rsidRPr="001662C6" w:rsidRDefault="009D5726" w:rsidP="009D5726">
      <w:pPr>
        <w:pStyle w:val="PL"/>
        <w:shd w:val="clear" w:color="auto" w:fill="E6E6E6"/>
      </w:pPr>
    </w:p>
    <w:p w14:paraId="0F57421A" w14:textId="77777777" w:rsidR="009D5726" w:rsidRPr="001662C6" w:rsidRDefault="009D5726" w:rsidP="009D5726">
      <w:pPr>
        <w:pStyle w:val="PL"/>
        <w:shd w:val="clear" w:color="auto" w:fill="E6E6E6"/>
      </w:pPr>
      <w:r w:rsidRPr="001662C6">
        <w:t>FeatureSetUL-PerCC-Id-r15 ::=</w:t>
      </w:r>
      <w:r w:rsidRPr="001662C6">
        <w:tab/>
        <w:t>INTEGER (0..maxPerCC-FeatureSets-r15)</w:t>
      </w:r>
    </w:p>
    <w:p w14:paraId="218F994B" w14:textId="77777777" w:rsidR="009D5726" w:rsidRPr="001662C6" w:rsidRDefault="009D5726" w:rsidP="009D5726">
      <w:pPr>
        <w:pStyle w:val="PL"/>
        <w:shd w:val="clear" w:color="auto" w:fill="E6E6E6"/>
      </w:pPr>
    </w:p>
    <w:p w14:paraId="1CF88E6A" w14:textId="77777777" w:rsidR="009D5726" w:rsidRPr="001662C6" w:rsidRDefault="009D5726" w:rsidP="009D5726">
      <w:pPr>
        <w:pStyle w:val="PL"/>
        <w:shd w:val="clear" w:color="auto" w:fill="E6E6E6"/>
      </w:pPr>
      <w:r w:rsidRPr="001662C6">
        <w:t>BandParametersUL-r10 ::= SEQUENCE (SIZE (1..maxBandwidthClass-r10)) OF CA-MIMO-ParametersUL-r10</w:t>
      </w:r>
    </w:p>
    <w:p w14:paraId="067C4CE2" w14:textId="77777777" w:rsidR="009D5726" w:rsidRPr="001662C6" w:rsidRDefault="009D5726" w:rsidP="009D5726">
      <w:pPr>
        <w:pStyle w:val="PL"/>
        <w:shd w:val="clear" w:color="auto" w:fill="E6E6E6"/>
      </w:pPr>
    </w:p>
    <w:p w14:paraId="699E1B71" w14:textId="77777777" w:rsidR="009D5726" w:rsidRPr="001662C6" w:rsidRDefault="009D5726" w:rsidP="009D5726">
      <w:pPr>
        <w:pStyle w:val="PL"/>
        <w:shd w:val="clear" w:color="auto" w:fill="E6E6E6"/>
      </w:pPr>
      <w:r w:rsidRPr="001662C6">
        <w:t>BandParametersUL-r13 ::= CA-MIMO-ParametersUL-r10</w:t>
      </w:r>
    </w:p>
    <w:p w14:paraId="718FB7BB" w14:textId="77777777" w:rsidR="009D5726" w:rsidRPr="001662C6" w:rsidRDefault="009D5726" w:rsidP="009D5726">
      <w:pPr>
        <w:pStyle w:val="PL"/>
        <w:shd w:val="clear" w:color="auto" w:fill="E6E6E6"/>
      </w:pPr>
    </w:p>
    <w:p w14:paraId="3188808A" w14:textId="77777777" w:rsidR="009D5726" w:rsidRPr="001662C6" w:rsidRDefault="009D5726" w:rsidP="009D5726">
      <w:pPr>
        <w:pStyle w:val="PL"/>
        <w:shd w:val="clear" w:color="auto" w:fill="E6E6E6"/>
      </w:pPr>
      <w:r w:rsidRPr="001662C6">
        <w:t>CA-MIMO-ParametersUL-r10 ::= SEQUENCE {</w:t>
      </w:r>
    </w:p>
    <w:p w14:paraId="5CB7EE7F" w14:textId="77777777" w:rsidR="009D5726" w:rsidRPr="001662C6" w:rsidRDefault="009D5726" w:rsidP="009D5726">
      <w:pPr>
        <w:pStyle w:val="PL"/>
        <w:shd w:val="clear" w:color="auto" w:fill="E6E6E6"/>
      </w:pPr>
      <w:r w:rsidRPr="001662C6">
        <w:tab/>
        <w:t>ca-BandwidthClassUL-r10</w:t>
      </w:r>
      <w:r w:rsidRPr="001662C6">
        <w:tab/>
      </w:r>
      <w:r w:rsidRPr="001662C6">
        <w:tab/>
      </w:r>
      <w:r w:rsidRPr="001662C6">
        <w:tab/>
      </w:r>
      <w:r w:rsidRPr="001662C6">
        <w:tab/>
        <w:t>CA-BandwidthClass-r10,</w:t>
      </w:r>
    </w:p>
    <w:p w14:paraId="1745591A" w14:textId="77777777" w:rsidR="009D5726" w:rsidRPr="001662C6" w:rsidRDefault="009D5726" w:rsidP="009D5726">
      <w:pPr>
        <w:pStyle w:val="PL"/>
        <w:shd w:val="clear" w:color="auto" w:fill="E6E6E6"/>
      </w:pPr>
      <w:r w:rsidRPr="001662C6">
        <w:tab/>
        <w:t>supportedMIMO-CapabilityUL-r10</w:t>
      </w:r>
      <w:r w:rsidRPr="001662C6">
        <w:tab/>
      </w:r>
      <w:r w:rsidRPr="001662C6">
        <w:tab/>
        <w:t>MIMO-CapabilityUL-r10</w:t>
      </w:r>
      <w:r w:rsidRPr="001662C6">
        <w:tab/>
      </w:r>
      <w:r w:rsidRPr="001662C6">
        <w:tab/>
      </w:r>
      <w:r w:rsidRPr="001662C6">
        <w:tab/>
      </w:r>
      <w:r w:rsidRPr="001662C6">
        <w:tab/>
        <w:t>OPTIONAL</w:t>
      </w:r>
    </w:p>
    <w:p w14:paraId="5A78018D" w14:textId="77777777" w:rsidR="009D5726" w:rsidRPr="001662C6" w:rsidRDefault="009D5726" w:rsidP="009D5726">
      <w:pPr>
        <w:pStyle w:val="PL"/>
        <w:shd w:val="clear" w:color="auto" w:fill="E6E6E6"/>
      </w:pPr>
      <w:r w:rsidRPr="001662C6">
        <w:t>}</w:t>
      </w:r>
    </w:p>
    <w:p w14:paraId="48E06686" w14:textId="77777777" w:rsidR="009D5726" w:rsidRPr="001662C6" w:rsidRDefault="009D5726" w:rsidP="009D5726">
      <w:pPr>
        <w:pStyle w:val="PL"/>
        <w:shd w:val="clear" w:color="auto" w:fill="E6E6E6"/>
      </w:pPr>
    </w:p>
    <w:p w14:paraId="63C9F686" w14:textId="77777777" w:rsidR="009D5726" w:rsidRPr="001662C6" w:rsidRDefault="009D5726" w:rsidP="009D5726">
      <w:pPr>
        <w:pStyle w:val="PL"/>
        <w:shd w:val="clear" w:color="auto" w:fill="E6E6E6"/>
      </w:pPr>
      <w:r w:rsidRPr="001662C6">
        <w:t>CA-MIMO-ParametersUL-r15 ::= SEQUENCE {</w:t>
      </w:r>
    </w:p>
    <w:p w14:paraId="56035655" w14:textId="77777777" w:rsidR="009D5726" w:rsidRPr="001662C6" w:rsidRDefault="009D5726" w:rsidP="009D5726">
      <w:pPr>
        <w:pStyle w:val="PL"/>
        <w:shd w:val="clear" w:color="auto" w:fill="E6E6E6"/>
      </w:pPr>
      <w:r w:rsidRPr="001662C6">
        <w:tab/>
        <w:t>supportedMIMO-CapabilityUL-r15</w:t>
      </w:r>
      <w:r w:rsidRPr="001662C6">
        <w:tab/>
      </w:r>
      <w:r w:rsidRPr="001662C6">
        <w:tab/>
        <w:t>MIMO-CapabilityUL-r10</w:t>
      </w:r>
      <w:r w:rsidRPr="001662C6">
        <w:tab/>
      </w:r>
      <w:r w:rsidRPr="001662C6">
        <w:tab/>
      </w:r>
      <w:r w:rsidRPr="001662C6">
        <w:tab/>
      </w:r>
      <w:r w:rsidRPr="001662C6">
        <w:tab/>
        <w:t>OPTIONAL</w:t>
      </w:r>
    </w:p>
    <w:p w14:paraId="5913EB0C" w14:textId="77777777" w:rsidR="009D5726" w:rsidRPr="001662C6" w:rsidRDefault="009D5726" w:rsidP="009D5726">
      <w:pPr>
        <w:pStyle w:val="PL"/>
        <w:shd w:val="clear" w:color="auto" w:fill="E6E6E6"/>
      </w:pPr>
      <w:r w:rsidRPr="001662C6">
        <w:t>}</w:t>
      </w:r>
    </w:p>
    <w:p w14:paraId="6C2D01F9" w14:textId="77777777" w:rsidR="009D5726" w:rsidRPr="001662C6" w:rsidRDefault="009D5726" w:rsidP="009D5726">
      <w:pPr>
        <w:pStyle w:val="PL"/>
        <w:shd w:val="clear" w:color="auto" w:fill="E6E6E6"/>
      </w:pPr>
    </w:p>
    <w:p w14:paraId="15B1ACC3" w14:textId="77777777" w:rsidR="009D5726" w:rsidRPr="001662C6" w:rsidRDefault="009D5726" w:rsidP="009D5726">
      <w:pPr>
        <w:pStyle w:val="PL"/>
        <w:shd w:val="clear" w:color="auto" w:fill="E6E6E6"/>
      </w:pPr>
      <w:r w:rsidRPr="001662C6">
        <w:t>BandParametersDL-r10 ::= SEQUENCE (SIZE (1..maxBandwidthClass-r10)) OF CA-MIMO-ParametersDL-r10</w:t>
      </w:r>
    </w:p>
    <w:p w14:paraId="5C3D7FB1" w14:textId="77777777" w:rsidR="009D5726" w:rsidRPr="001662C6" w:rsidRDefault="009D5726" w:rsidP="009D5726">
      <w:pPr>
        <w:pStyle w:val="PL"/>
        <w:shd w:val="clear" w:color="auto" w:fill="E6E6E6"/>
      </w:pPr>
    </w:p>
    <w:p w14:paraId="3E5894C0" w14:textId="77777777" w:rsidR="009D5726" w:rsidRPr="001662C6" w:rsidRDefault="009D5726" w:rsidP="009D5726">
      <w:pPr>
        <w:pStyle w:val="PL"/>
        <w:shd w:val="clear" w:color="auto" w:fill="E6E6E6"/>
      </w:pPr>
      <w:r w:rsidRPr="001662C6">
        <w:t>BandParametersDL-r13 ::= CA-MIMO-ParametersDL-r13</w:t>
      </w:r>
    </w:p>
    <w:p w14:paraId="674F4F5B" w14:textId="77777777" w:rsidR="009D5726" w:rsidRPr="001662C6" w:rsidRDefault="009D5726" w:rsidP="009D5726">
      <w:pPr>
        <w:pStyle w:val="PL"/>
        <w:shd w:val="clear" w:color="auto" w:fill="E6E6E6"/>
      </w:pPr>
    </w:p>
    <w:p w14:paraId="68A44C71" w14:textId="77777777" w:rsidR="009D5726" w:rsidRPr="001662C6" w:rsidRDefault="009D5726" w:rsidP="009D5726">
      <w:pPr>
        <w:pStyle w:val="PL"/>
        <w:shd w:val="clear" w:color="auto" w:fill="E6E6E6"/>
      </w:pPr>
      <w:r w:rsidRPr="001662C6">
        <w:t>CA-MIMO-ParametersDL-r10 ::= SEQUENCE {</w:t>
      </w:r>
    </w:p>
    <w:p w14:paraId="02158AF5" w14:textId="77777777" w:rsidR="009D5726" w:rsidRPr="001662C6" w:rsidRDefault="009D5726" w:rsidP="009D5726">
      <w:pPr>
        <w:pStyle w:val="PL"/>
        <w:shd w:val="clear" w:color="auto" w:fill="E6E6E6"/>
      </w:pPr>
      <w:r w:rsidRPr="001662C6">
        <w:tab/>
        <w:t>ca-BandwidthClassDL-r10</w:t>
      </w:r>
      <w:r w:rsidRPr="001662C6">
        <w:tab/>
      </w:r>
      <w:r w:rsidRPr="001662C6">
        <w:tab/>
      </w:r>
      <w:r w:rsidRPr="001662C6">
        <w:tab/>
      </w:r>
      <w:r w:rsidRPr="001662C6">
        <w:tab/>
        <w:t>CA-BandwidthClass-r10,</w:t>
      </w:r>
    </w:p>
    <w:p w14:paraId="0F808ECE" w14:textId="77777777" w:rsidR="009D5726" w:rsidRPr="001662C6" w:rsidRDefault="009D5726" w:rsidP="009D5726">
      <w:pPr>
        <w:pStyle w:val="PL"/>
        <w:shd w:val="clear" w:color="auto" w:fill="E6E6E6"/>
      </w:pPr>
      <w:r w:rsidRPr="001662C6">
        <w:tab/>
        <w:t>supportedMIMO-CapabilityDL-r10</w:t>
      </w:r>
      <w:r w:rsidRPr="001662C6">
        <w:tab/>
      </w:r>
      <w:r w:rsidRPr="001662C6">
        <w:tab/>
        <w:t>MIMO-CapabilityDL-r10</w:t>
      </w:r>
      <w:r w:rsidRPr="001662C6">
        <w:tab/>
      </w:r>
      <w:r w:rsidRPr="001662C6">
        <w:tab/>
      </w:r>
      <w:r w:rsidRPr="001662C6">
        <w:tab/>
      </w:r>
      <w:r w:rsidRPr="001662C6">
        <w:tab/>
        <w:t>OPTIONAL</w:t>
      </w:r>
    </w:p>
    <w:p w14:paraId="51F33859" w14:textId="77777777" w:rsidR="009D5726" w:rsidRPr="001662C6" w:rsidRDefault="009D5726" w:rsidP="009D5726">
      <w:pPr>
        <w:pStyle w:val="PL"/>
        <w:shd w:val="clear" w:color="auto" w:fill="E6E6E6"/>
      </w:pPr>
      <w:r w:rsidRPr="001662C6">
        <w:t>}</w:t>
      </w:r>
    </w:p>
    <w:p w14:paraId="7AC5920F" w14:textId="77777777" w:rsidR="009D5726" w:rsidRPr="001662C6" w:rsidRDefault="009D5726" w:rsidP="009D5726">
      <w:pPr>
        <w:pStyle w:val="PL"/>
        <w:shd w:val="clear" w:color="auto" w:fill="E6E6E6"/>
      </w:pPr>
    </w:p>
    <w:p w14:paraId="08814097" w14:textId="77777777" w:rsidR="009D5726" w:rsidRPr="001662C6" w:rsidRDefault="009D5726" w:rsidP="009D5726">
      <w:pPr>
        <w:pStyle w:val="PL"/>
        <w:shd w:val="clear" w:color="auto" w:fill="E6E6E6"/>
      </w:pPr>
      <w:r w:rsidRPr="001662C6">
        <w:t>CA-MIMO-ParametersDL-v10i0 ::= SEQUENCE {</w:t>
      </w:r>
    </w:p>
    <w:p w14:paraId="61978D23" w14:textId="77777777" w:rsidR="009D5726" w:rsidRPr="001662C6" w:rsidRDefault="009D5726" w:rsidP="009D5726">
      <w:pPr>
        <w:pStyle w:val="PL"/>
        <w:shd w:val="clear" w:color="auto" w:fill="E6E6E6"/>
      </w:pPr>
      <w:r w:rsidRPr="001662C6">
        <w:tab/>
        <w:t>fourLayerTM3-TM4-r10</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E0E5EF8" w14:textId="77777777" w:rsidR="009D5726" w:rsidRPr="001662C6" w:rsidRDefault="009D5726" w:rsidP="009D5726">
      <w:pPr>
        <w:pStyle w:val="PL"/>
        <w:shd w:val="clear" w:color="auto" w:fill="E6E6E6"/>
      </w:pPr>
      <w:r w:rsidRPr="001662C6">
        <w:t>}</w:t>
      </w:r>
    </w:p>
    <w:p w14:paraId="585E0F1B" w14:textId="77777777" w:rsidR="009D5726" w:rsidRPr="001662C6" w:rsidRDefault="009D5726" w:rsidP="009D5726">
      <w:pPr>
        <w:pStyle w:val="PL"/>
        <w:shd w:val="clear" w:color="auto" w:fill="E6E6E6"/>
      </w:pPr>
    </w:p>
    <w:p w14:paraId="2B7675CC" w14:textId="77777777" w:rsidR="009D5726" w:rsidRPr="001662C6" w:rsidRDefault="009D5726" w:rsidP="009D5726">
      <w:pPr>
        <w:pStyle w:val="PL"/>
        <w:shd w:val="clear" w:color="auto" w:fill="E6E6E6"/>
      </w:pPr>
      <w:r w:rsidRPr="001662C6">
        <w:t>CA-MIMO-ParametersDL-v1270 ::= SEQUENCE {</w:t>
      </w:r>
    </w:p>
    <w:p w14:paraId="7A91D7AA" w14:textId="77777777" w:rsidR="009D5726" w:rsidRPr="001662C6" w:rsidRDefault="009D5726" w:rsidP="009D5726">
      <w:pPr>
        <w:pStyle w:val="PL"/>
        <w:shd w:val="clear" w:color="auto" w:fill="E6E6E6"/>
      </w:pPr>
      <w:r w:rsidRPr="001662C6">
        <w:tab/>
        <w:t>intraBandContiguousCC-InfoList-r12</w:t>
      </w:r>
      <w:r w:rsidRPr="001662C6">
        <w:tab/>
      </w:r>
      <w:r w:rsidRPr="001662C6">
        <w:tab/>
      </w:r>
      <w:r w:rsidRPr="001662C6">
        <w:tab/>
        <w:t>SEQUENCE (SIZE (1..maxServCell-r10)) OF IntraBandContiguousCC-Info-r12</w:t>
      </w:r>
    </w:p>
    <w:p w14:paraId="480B9CAD" w14:textId="77777777" w:rsidR="009D5726" w:rsidRPr="001662C6" w:rsidRDefault="009D5726" w:rsidP="009D5726">
      <w:pPr>
        <w:pStyle w:val="PL"/>
        <w:shd w:val="clear" w:color="auto" w:fill="E6E6E6"/>
      </w:pPr>
      <w:r w:rsidRPr="001662C6">
        <w:t>}</w:t>
      </w:r>
    </w:p>
    <w:p w14:paraId="008685DF" w14:textId="77777777" w:rsidR="009D5726" w:rsidRPr="001662C6" w:rsidRDefault="009D5726" w:rsidP="009D5726">
      <w:pPr>
        <w:pStyle w:val="PL"/>
        <w:shd w:val="clear" w:color="auto" w:fill="E6E6E6"/>
      </w:pPr>
    </w:p>
    <w:p w14:paraId="43CA7A81" w14:textId="77777777" w:rsidR="009D5726" w:rsidRPr="001662C6" w:rsidRDefault="009D5726" w:rsidP="009D5726">
      <w:pPr>
        <w:pStyle w:val="PL"/>
        <w:shd w:val="clear" w:color="auto" w:fill="E6E6E6"/>
      </w:pPr>
      <w:r w:rsidRPr="001662C6">
        <w:t>CA-MIMO-ParametersDL-r13 ::= SEQUENCE {</w:t>
      </w:r>
    </w:p>
    <w:p w14:paraId="49CA6D12" w14:textId="77777777" w:rsidR="009D5726" w:rsidRPr="001662C6" w:rsidRDefault="009D5726" w:rsidP="009D5726">
      <w:pPr>
        <w:pStyle w:val="PL"/>
        <w:shd w:val="clear" w:color="auto" w:fill="E6E6E6"/>
      </w:pPr>
      <w:r w:rsidRPr="001662C6">
        <w:tab/>
        <w:t>ca-BandwidthClassDL-r13</w:t>
      </w:r>
      <w:r w:rsidRPr="001662C6">
        <w:tab/>
      </w:r>
      <w:r w:rsidRPr="001662C6">
        <w:tab/>
      </w:r>
      <w:r w:rsidRPr="001662C6">
        <w:tab/>
      </w:r>
      <w:r w:rsidRPr="001662C6">
        <w:tab/>
      </w:r>
      <w:r w:rsidRPr="001662C6">
        <w:tab/>
        <w:t>CA-BandwidthClass-r10,</w:t>
      </w:r>
    </w:p>
    <w:p w14:paraId="75C73868" w14:textId="77777777" w:rsidR="009D5726" w:rsidRPr="001662C6" w:rsidRDefault="009D5726" w:rsidP="009D5726">
      <w:pPr>
        <w:pStyle w:val="PL"/>
        <w:shd w:val="clear" w:color="auto" w:fill="E6E6E6"/>
      </w:pPr>
      <w:r w:rsidRPr="001662C6">
        <w:tab/>
        <w:t>supportedMIMO-CapabilityDL-r13</w:t>
      </w:r>
      <w:r w:rsidRPr="001662C6">
        <w:tab/>
      </w:r>
      <w:r w:rsidRPr="001662C6">
        <w:tab/>
      </w:r>
      <w:r w:rsidRPr="001662C6">
        <w:tab/>
        <w:t>MIMO-CapabilityDL-r10</w:t>
      </w:r>
      <w:r w:rsidRPr="001662C6">
        <w:tab/>
      </w:r>
      <w:r w:rsidRPr="001662C6">
        <w:tab/>
      </w:r>
      <w:r w:rsidRPr="001662C6">
        <w:tab/>
      </w:r>
      <w:r w:rsidRPr="001662C6">
        <w:tab/>
        <w:t>OPTIONAL,</w:t>
      </w:r>
    </w:p>
    <w:p w14:paraId="76CBEB0F" w14:textId="77777777" w:rsidR="009D5726" w:rsidRPr="001662C6" w:rsidRDefault="009D5726" w:rsidP="009D5726">
      <w:pPr>
        <w:pStyle w:val="PL"/>
        <w:shd w:val="clear" w:color="auto" w:fill="E6E6E6"/>
      </w:pPr>
      <w:r w:rsidRPr="001662C6">
        <w:tab/>
        <w:t>fourLayerTM3-TM4-r13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8059344" w14:textId="77777777" w:rsidR="009D5726" w:rsidRPr="001662C6" w:rsidRDefault="009D5726" w:rsidP="009D5726">
      <w:pPr>
        <w:pStyle w:val="PL"/>
        <w:shd w:val="clear" w:color="auto" w:fill="E6E6E6"/>
      </w:pPr>
      <w:r w:rsidRPr="001662C6">
        <w:tab/>
        <w:t>intraBandContiguousCC-InfoList-r13</w:t>
      </w:r>
      <w:r w:rsidRPr="001662C6">
        <w:tab/>
      </w:r>
      <w:r w:rsidRPr="001662C6">
        <w:tab/>
        <w:t>SEQUENCE (SIZE (1..maxServCell-r13)) OF IntraBandContiguousCC-Info-r12</w:t>
      </w:r>
    </w:p>
    <w:p w14:paraId="58EF5212" w14:textId="77777777" w:rsidR="009D5726" w:rsidRPr="001662C6" w:rsidRDefault="009D5726" w:rsidP="009D5726">
      <w:pPr>
        <w:pStyle w:val="PL"/>
        <w:shd w:val="clear" w:color="auto" w:fill="E6E6E6"/>
      </w:pPr>
      <w:r w:rsidRPr="001662C6">
        <w:t>}</w:t>
      </w:r>
    </w:p>
    <w:p w14:paraId="702C697B" w14:textId="77777777" w:rsidR="009D5726" w:rsidRPr="001662C6" w:rsidRDefault="009D5726" w:rsidP="009D5726">
      <w:pPr>
        <w:pStyle w:val="PL"/>
        <w:shd w:val="clear" w:color="auto" w:fill="E6E6E6"/>
      </w:pPr>
    </w:p>
    <w:p w14:paraId="72D797EE" w14:textId="77777777" w:rsidR="009D5726" w:rsidRPr="001662C6" w:rsidRDefault="009D5726" w:rsidP="009D5726">
      <w:pPr>
        <w:pStyle w:val="PL"/>
        <w:shd w:val="clear" w:color="auto" w:fill="E6E6E6"/>
      </w:pPr>
      <w:r w:rsidRPr="001662C6">
        <w:t>CA-MIMO-ParametersDL-r15 ::= SEQUENCE {</w:t>
      </w:r>
    </w:p>
    <w:p w14:paraId="53EC763A" w14:textId="77777777" w:rsidR="009D5726" w:rsidRPr="001662C6" w:rsidRDefault="009D5726" w:rsidP="009D5726">
      <w:pPr>
        <w:pStyle w:val="PL"/>
        <w:shd w:val="clear" w:color="auto" w:fill="E6E6E6"/>
      </w:pPr>
      <w:r w:rsidRPr="001662C6">
        <w:tab/>
        <w:t>supportedMIMO-CapabilityDL-r15</w:t>
      </w:r>
      <w:r w:rsidRPr="001662C6">
        <w:tab/>
      </w:r>
      <w:r w:rsidRPr="001662C6">
        <w:tab/>
      </w:r>
      <w:r w:rsidRPr="001662C6">
        <w:tab/>
        <w:t>MIMO-CapabilityDL-r10</w:t>
      </w:r>
      <w:r w:rsidRPr="001662C6">
        <w:tab/>
      </w:r>
      <w:r w:rsidRPr="001662C6">
        <w:tab/>
      </w:r>
      <w:r w:rsidRPr="001662C6">
        <w:tab/>
      </w:r>
      <w:r w:rsidRPr="001662C6">
        <w:tab/>
        <w:t>OPTIONAL,</w:t>
      </w:r>
    </w:p>
    <w:p w14:paraId="31807726" w14:textId="77777777" w:rsidR="009D5726" w:rsidRPr="001662C6" w:rsidRDefault="009D5726" w:rsidP="009D5726">
      <w:pPr>
        <w:pStyle w:val="PL"/>
        <w:shd w:val="clear" w:color="auto" w:fill="E6E6E6"/>
      </w:pPr>
      <w:r w:rsidRPr="001662C6">
        <w:tab/>
        <w:t>fourLayerTM3-TM4-r15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867ABBF" w14:textId="77777777" w:rsidR="009D5726" w:rsidRPr="001662C6" w:rsidRDefault="009D5726" w:rsidP="009D5726">
      <w:pPr>
        <w:pStyle w:val="PL"/>
        <w:shd w:val="clear" w:color="auto" w:fill="E6E6E6"/>
      </w:pPr>
      <w:r w:rsidRPr="001662C6">
        <w:tab/>
        <w:t>intraBandContiguousCC-InfoList-r15</w:t>
      </w:r>
      <w:r w:rsidRPr="001662C6">
        <w:tab/>
      </w:r>
      <w:r w:rsidRPr="001662C6">
        <w:tab/>
        <w:t>SEQUENCE (SIZE (1..maxServCell-r13)) OF</w:t>
      </w:r>
    </w:p>
    <w:p w14:paraId="2C34880B" w14:textId="77777777" w:rsidR="009D5726" w:rsidRPr="001662C6" w:rsidRDefault="009D5726" w:rsidP="009D5726">
      <w:pPr>
        <w:pStyle w:val="PL"/>
        <w:shd w:val="clear" w:color="auto" w:fill="E6E6E6"/>
      </w:pPr>
      <w:r w:rsidRPr="001662C6">
        <w:tab/>
        <w:t>IntraBandContiguousCC-Info-r12</w:t>
      </w:r>
      <w:r w:rsidRPr="001662C6">
        <w:tab/>
      </w:r>
      <w:r w:rsidRPr="001662C6">
        <w:tab/>
      </w:r>
      <w:r w:rsidRPr="001662C6">
        <w:tab/>
      </w:r>
      <w:r w:rsidRPr="001662C6">
        <w:tab/>
        <w:t>OPTIONAL</w:t>
      </w:r>
    </w:p>
    <w:p w14:paraId="7653D6AC" w14:textId="77777777" w:rsidR="009D5726" w:rsidRPr="001662C6" w:rsidRDefault="009D5726" w:rsidP="009D5726">
      <w:pPr>
        <w:pStyle w:val="PL"/>
        <w:shd w:val="clear" w:color="auto" w:fill="E6E6E6"/>
      </w:pPr>
      <w:r w:rsidRPr="001662C6">
        <w:t>}</w:t>
      </w:r>
    </w:p>
    <w:p w14:paraId="095F8C09" w14:textId="77777777" w:rsidR="009D5726" w:rsidRPr="001662C6" w:rsidRDefault="009D5726" w:rsidP="009D5726">
      <w:pPr>
        <w:pStyle w:val="PL"/>
        <w:shd w:val="clear" w:color="auto" w:fill="E6E6E6"/>
      </w:pPr>
    </w:p>
    <w:p w14:paraId="318BD903" w14:textId="77777777" w:rsidR="009D5726" w:rsidRPr="001662C6" w:rsidRDefault="009D5726" w:rsidP="009D5726">
      <w:pPr>
        <w:pStyle w:val="PL"/>
        <w:shd w:val="clear" w:color="auto" w:fill="E6E6E6"/>
      </w:pPr>
      <w:r w:rsidRPr="001662C6">
        <w:t>IntraBandContiguousCC-Info-r12 ::= SEQUENCE {</w:t>
      </w:r>
    </w:p>
    <w:p w14:paraId="5D111437" w14:textId="77777777" w:rsidR="009D5726" w:rsidRPr="001662C6" w:rsidRDefault="009D5726" w:rsidP="009D5726">
      <w:pPr>
        <w:pStyle w:val="PL"/>
        <w:shd w:val="clear" w:color="auto" w:fill="E6E6E6"/>
      </w:pPr>
      <w:r w:rsidRPr="001662C6">
        <w:tab/>
        <w:t>fourLayerTM3-TM4-perCC-r12</w:t>
      </w:r>
      <w:r w:rsidRPr="001662C6">
        <w:tab/>
      </w:r>
      <w:r w:rsidRPr="001662C6">
        <w:tab/>
      </w:r>
      <w:r w:rsidRPr="001662C6">
        <w:tab/>
        <w:t>ENUMERATED {supported}</w:t>
      </w:r>
      <w:r w:rsidRPr="001662C6">
        <w:tab/>
      </w:r>
      <w:r w:rsidRPr="001662C6">
        <w:tab/>
      </w:r>
      <w:r w:rsidRPr="001662C6">
        <w:tab/>
      </w:r>
      <w:r w:rsidRPr="001662C6">
        <w:tab/>
        <w:t>OPTIONAL,</w:t>
      </w:r>
    </w:p>
    <w:p w14:paraId="734170CC" w14:textId="77777777" w:rsidR="009D5726" w:rsidRPr="001662C6" w:rsidRDefault="009D5726" w:rsidP="009D5726">
      <w:pPr>
        <w:pStyle w:val="PL"/>
        <w:shd w:val="clear" w:color="auto" w:fill="E6E6E6"/>
      </w:pPr>
      <w:r w:rsidRPr="001662C6">
        <w:tab/>
        <w:t>supportedMIMO-CapabilityDL-r12</w:t>
      </w:r>
      <w:r w:rsidRPr="001662C6">
        <w:tab/>
      </w:r>
      <w:r w:rsidRPr="001662C6">
        <w:tab/>
        <w:t>MIMO-CapabilityDL-r10</w:t>
      </w:r>
      <w:r w:rsidRPr="001662C6">
        <w:tab/>
      </w:r>
      <w:r w:rsidRPr="001662C6">
        <w:tab/>
      </w:r>
      <w:r w:rsidRPr="001662C6">
        <w:tab/>
      </w:r>
      <w:r w:rsidRPr="001662C6">
        <w:tab/>
        <w:t>OPTIONAL,</w:t>
      </w:r>
    </w:p>
    <w:p w14:paraId="309134C0" w14:textId="77777777" w:rsidR="009D5726" w:rsidRPr="001662C6" w:rsidRDefault="009D5726" w:rsidP="009D5726">
      <w:pPr>
        <w:pStyle w:val="PL"/>
        <w:shd w:val="clear" w:color="auto" w:fill="E6E6E6"/>
      </w:pPr>
      <w:r w:rsidRPr="001662C6">
        <w:tab/>
        <w:t>supportedCSI-Proc-r12</w:t>
      </w:r>
      <w:r w:rsidRPr="001662C6">
        <w:tab/>
      </w:r>
      <w:r w:rsidRPr="001662C6">
        <w:tab/>
      </w:r>
      <w:r w:rsidRPr="001662C6">
        <w:tab/>
      </w:r>
      <w:r w:rsidRPr="001662C6">
        <w:tab/>
        <w:t>ENUMERATED {n1, n3, n4}</w:t>
      </w:r>
      <w:r w:rsidRPr="001662C6">
        <w:tab/>
      </w:r>
      <w:r w:rsidRPr="001662C6">
        <w:tab/>
      </w:r>
      <w:r w:rsidRPr="001662C6">
        <w:tab/>
      </w:r>
      <w:r w:rsidRPr="001662C6">
        <w:tab/>
        <w:t>OPTIONAL</w:t>
      </w:r>
    </w:p>
    <w:p w14:paraId="4DA1804B" w14:textId="77777777" w:rsidR="009D5726" w:rsidRPr="001662C6" w:rsidRDefault="009D5726" w:rsidP="009D5726">
      <w:pPr>
        <w:pStyle w:val="PL"/>
        <w:shd w:val="clear" w:color="auto" w:fill="E6E6E6"/>
      </w:pPr>
      <w:r w:rsidRPr="001662C6">
        <w:t>}</w:t>
      </w:r>
    </w:p>
    <w:p w14:paraId="47C38F38" w14:textId="77777777" w:rsidR="009D5726" w:rsidRPr="001662C6" w:rsidRDefault="009D5726" w:rsidP="009D5726">
      <w:pPr>
        <w:pStyle w:val="PL"/>
        <w:shd w:val="clear" w:color="auto" w:fill="E6E6E6"/>
      </w:pPr>
    </w:p>
    <w:p w14:paraId="345A263F" w14:textId="77777777" w:rsidR="009D5726" w:rsidRPr="001662C6" w:rsidRDefault="009D5726" w:rsidP="009D5726">
      <w:pPr>
        <w:pStyle w:val="PL"/>
        <w:shd w:val="clear" w:color="auto" w:fill="E6E6E6"/>
      </w:pPr>
      <w:r w:rsidRPr="001662C6">
        <w:t>CA-BandwidthClass-r10 ::= ENUMERATED {a, b, c, d, e, f, ...}</w:t>
      </w:r>
    </w:p>
    <w:p w14:paraId="0179FCA2" w14:textId="77777777" w:rsidR="009D5726" w:rsidRPr="001662C6" w:rsidRDefault="009D5726" w:rsidP="009D5726">
      <w:pPr>
        <w:pStyle w:val="PL"/>
        <w:shd w:val="clear" w:color="auto" w:fill="E6E6E6"/>
      </w:pPr>
    </w:p>
    <w:p w14:paraId="3FDD79BD" w14:textId="77777777" w:rsidR="009D5726" w:rsidRPr="001662C6" w:rsidRDefault="009D5726" w:rsidP="009D5726">
      <w:pPr>
        <w:pStyle w:val="PL"/>
        <w:shd w:val="clear" w:color="auto" w:fill="E6E6E6"/>
      </w:pPr>
      <w:r w:rsidRPr="001662C6">
        <w:t>V2X-BandwidthClass-r14 ::= ENUMERATED {a, b, c, d, e, f, ..., c1-v1530}</w:t>
      </w:r>
    </w:p>
    <w:p w14:paraId="2E942BEB" w14:textId="77777777" w:rsidR="009D5726" w:rsidRPr="001662C6" w:rsidRDefault="009D5726" w:rsidP="009D5726">
      <w:pPr>
        <w:pStyle w:val="PL"/>
        <w:shd w:val="clear" w:color="auto" w:fill="E6E6E6"/>
      </w:pPr>
    </w:p>
    <w:p w14:paraId="056596AA" w14:textId="77777777" w:rsidR="009D5726" w:rsidRPr="001662C6" w:rsidRDefault="009D5726" w:rsidP="009D5726">
      <w:pPr>
        <w:pStyle w:val="PL"/>
        <w:shd w:val="clear" w:color="auto" w:fill="E6E6E6"/>
      </w:pPr>
      <w:r w:rsidRPr="001662C6">
        <w:t>MIMO-CapabilityUL-r10 ::= ENUMERATED {twoLayers, fourLayers}</w:t>
      </w:r>
    </w:p>
    <w:p w14:paraId="2551A564" w14:textId="77777777" w:rsidR="009D5726" w:rsidRPr="001662C6" w:rsidRDefault="009D5726" w:rsidP="009D5726">
      <w:pPr>
        <w:pStyle w:val="PL"/>
        <w:shd w:val="clear" w:color="auto" w:fill="E6E6E6"/>
      </w:pPr>
    </w:p>
    <w:p w14:paraId="4842B88E" w14:textId="77777777" w:rsidR="009D5726" w:rsidRPr="001662C6" w:rsidRDefault="009D5726" w:rsidP="009D5726">
      <w:pPr>
        <w:pStyle w:val="PL"/>
        <w:shd w:val="clear" w:color="auto" w:fill="E6E6E6"/>
      </w:pPr>
      <w:r w:rsidRPr="001662C6">
        <w:t>MIMO-CapabilityDL-r10 ::= ENUMERATED {twoLayers, fourLayers, eightLayers}</w:t>
      </w:r>
    </w:p>
    <w:p w14:paraId="42AF0783" w14:textId="77777777" w:rsidR="009D5726" w:rsidRPr="001662C6" w:rsidRDefault="009D5726" w:rsidP="009D5726">
      <w:pPr>
        <w:pStyle w:val="PL"/>
        <w:shd w:val="clear" w:color="auto" w:fill="E6E6E6"/>
      </w:pPr>
    </w:p>
    <w:p w14:paraId="4FC003F5" w14:textId="77777777" w:rsidR="009D5726" w:rsidRPr="001662C6" w:rsidRDefault="009D5726" w:rsidP="009D5726">
      <w:pPr>
        <w:pStyle w:val="PL"/>
        <w:shd w:val="clear" w:color="auto" w:fill="E6E6E6"/>
      </w:pPr>
      <w:r w:rsidRPr="001662C6">
        <w:t>MUST-Parameters-r14 ::= SEQUENCE {</w:t>
      </w:r>
    </w:p>
    <w:p w14:paraId="14649FE7" w14:textId="77777777" w:rsidR="009D5726" w:rsidRPr="001662C6" w:rsidRDefault="009D5726" w:rsidP="009D5726">
      <w:pPr>
        <w:pStyle w:val="PL"/>
        <w:shd w:val="clear" w:color="auto" w:fill="E6E6E6"/>
      </w:pPr>
      <w:r w:rsidRPr="001662C6">
        <w:tab/>
        <w:t>must-TM234-UpTo2Tx-r14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35728D9" w14:textId="77777777" w:rsidR="009D5726" w:rsidRPr="001662C6" w:rsidRDefault="009D5726" w:rsidP="009D5726">
      <w:pPr>
        <w:pStyle w:val="PL"/>
        <w:shd w:val="clear" w:color="auto" w:fill="E6E6E6"/>
      </w:pPr>
      <w:r w:rsidRPr="001662C6">
        <w:lastRenderedPageBreak/>
        <w:tab/>
        <w:t>must-TM89-UpToOneInterferingLayer-r14</w:t>
      </w:r>
      <w:r w:rsidRPr="001662C6">
        <w:tab/>
      </w:r>
      <w:r w:rsidRPr="001662C6">
        <w:tab/>
        <w:t>ENUMERATED {supported}</w:t>
      </w:r>
      <w:r w:rsidRPr="001662C6">
        <w:tab/>
      </w:r>
      <w:r w:rsidRPr="001662C6">
        <w:tab/>
        <w:t>OPTIONAL,</w:t>
      </w:r>
    </w:p>
    <w:p w14:paraId="71C6F50E" w14:textId="77777777" w:rsidR="009D5726" w:rsidRPr="001662C6" w:rsidRDefault="009D5726" w:rsidP="009D5726">
      <w:pPr>
        <w:pStyle w:val="PL"/>
        <w:shd w:val="clear" w:color="auto" w:fill="E6E6E6"/>
      </w:pPr>
      <w:r w:rsidRPr="001662C6">
        <w:tab/>
        <w:t>must-TM10-UpToOneInterferingLayer-r14</w:t>
      </w:r>
      <w:r w:rsidRPr="001662C6">
        <w:tab/>
      </w:r>
      <w:r w:rsidRPr="001662C6">
        <w:tab/>
        <w:t>ENUMERATED {supported}</w:t>
      </w:r>
      <w:r w:rsidRPr="001662C6">
        <w:tab/>
      </w:r>
      <w:r w:rsidRPr="001662C6">
        <w:tab/>
        <w:t>OPTIONAL,</w:t>
      </w:r>
    </w:p>
    <w:p w14:paraId="78B40D66" w14:textId="77777777" w:rsidR="009D5726" w:rsidRPr="001662C6" w:rsidRDefault="009D5726" w:rsidP="009D5726">
      <w:pPr>
        <w:pStyle w:val="PL"/>
        <w:shd w:val="clear" w:color="auto" w:fill="E6E6E6"/>
      </w:pPr>
      <w:r w:rsidRPr="001662C6">
        <w:tab/>
        <w:t>must-TM89-UpToThreeInterferingLayers-r14</w:t>
      </w:r>
      <w:r w:rsidRPr="001662C6">
        <w:tab/>
        <w:t>ENUMERATED {supported}</w:t>
      </w:r>
      <w:r w:rsidRPr="001662C6">
        <w:tab/>
      </w:r>
      <w:r w:rsidRPr="001662C6">
        <w:tab/>
        <w:t>OPTIONAL,</w:t>
      </w:r>
    </w:p>
    <w:p w14:paraId="2E72F0E0" w14:textId="77777777" w:rsidR="009D5726" w:rsidRPr="001662C6" w:rsidRDefault="009D5726" w:rsidP="009D5726">
      <w:pPr>
        <w:pStyle w:val="PL"/>
        <w:shd w:val="clear" w:color="auto" w:fill="E6E6E6"/>
      </w:pPr>
      <w:r w:rsidRPr="001662C6">
        <w:tab/>
        <w:t>must-TM10-UpToThreeInterferingLayers-r14</w:t>
      </w:r>
      <w:r w:rsidRPr="001662C6">
        <w:tab/>
        <w:t>ENUMERATED {supported}</w:t>
      </w:r>
      <w:r w:rsidRPr="001662C6">
        <w:tab/>
      </w:r>
      <w:r w:rsidRPr="001662C6">
        <w:tab/>
        <w:t>OPTIONAL</w:t>
      </w:r>
    </w:p>
    <w:p w14:paraId="0A8F8DBB" w14:textId="77777777" w:rsidR="009D5726" w:rsidRPr="001662C6" w:rsidRDefault="009D5726" w:rsidP="009D5726">
      <w:pPr>
        <w:pStyle w:val="PL"/>
        <w:shd w:val="clear" w:color="auto" w:fill="E6E6E6"/>
      </w:pPr>
      <w:r w:rsidRPr="001662C6">
        <w:t>}</w:t>
      </w:r>
    </w:p>
    <w:p w14:paraId="403CF5EE" w14:textId="77777777" w:rsidR="009D5726" w:rsidRPr="001662C6" w:rsidRDefault="009D5726" w:rsidP="009D5726">
      <w:pPr>
        <w:pStyle w:val="PL"/>
        <w:shd w:val="clear" w:color="auto" w:fill="E6E6E6"/>
      </w:pPr>
    </w:p>
    <w:p w14:paraId="7DB391BC" w14:textId="77777777" w:rsidR="009D5726" w:rsidRPr="001662C6" w:rsidRDefault="009D5726" w:rsidP="009D5726">
      <w:pPr>
        <w:pStyle w:val="PL"/>
        <w:shd w:val="clear" w:color="auto" w:fill="E6E6E6"/>
      </w:pPr>
      <w:r w:rsidRPr="001662C6">
        <w:t>SupportedBandListEUTRA ::=</w:t>
      </w:r>
      <w:r w:rsidRPr="001662C6">
        <w:tab/>
      </w:r>
      <w:r w:rsidRPr="001662C6">
        <w:tab/>
      </w:r>
      <w:r w:rsidRPr="001662C6">
        <w:tab/>
        <w:t>SEQUENCE (SIZE (1..maxBands)) OF SupportedBandEUTRA</w:t>
      </w:r>
    </w:p>
    <w:p w14:paraId="6CEAD72D" w14:textId="77777777" w:rsidR="009D5726" w:rsidRPr="001662C6" w:rsidRDefault="009D5726" w:rsidP="009D5726">
      <w:pPr>
        <w:pStyle w:val="PL"/>
        <w:shd w:val="clear" w:color="auto" w:fill="E6E6E6"/>
      </w:pPr>
    </w:p>
    <w:p w14:paraId="084DB92F" w14:textId="77777777" w:rsidR="009D5726" w:rsidRPr="001662C6" w:rsidRDefault="009D5726" w:rsidP="009D5726">
      <w:pPr>
        <w:pStyle w:val="PL"/>
        <w:shd w:val="clear" w:color="auto" w:fill="E6E6E6"/>
        <w:rPr>
          <w:rFonts w:eastAsia="SimSun"/>
        </w:rPr>
      </w:pPr>
      <w:r w:rsidRPr="001662C6">
        <w:t>SupportedBandListEUTRA-v9e0::=</w:t>
      </w:r>
      <w:r w:rsidRPr="001662C6">
        <w:tab/>
      </w:r>
      <w:r w:rsidRPr="001662C6">
        <w:tab/>
      </w:r>
      <w:r w:rsidRPr="001662C6">
        <w:tab/>
        <w:t>SEQUENCE (SIZE (1..maxBands)) OF SupportedBandEUTRA-v9e0</w:t>
      </w:r>
    </w:p>
    <w:p w14:paraId="28C5FFD7" w14:textId="77777777" w:rsidR="009D5726" w:rsidRPr="001662C6" w:rsidRDefault="009D5726" w:rsidP="009D5726">
      <w:pPr>
        <w:pStyle w:val="PL"/>
        <w:shd w:val="clear" w:color="auto" w:fill="E6E6E6"/>
        <w:rPr>
          <w:rFonts w:eastAsia="SimSun"/>
        </w:rPr>
      </w:pPr>
    </w:p>
    <w:p w14:paraId="4EF4A4AF" w14:textId="77777777" w:rsidR="009D5726" w:rsidRPr="001662C6" w:rsidRDefault="009D5726" w:rsidP="009D5726">
      <w:pPr>
        <w:pStyle w:val="PL"/>
        <w:shd w:val="clear" w:color="auto" w:fill="E6E6E6"/>
      </w:pPr>
      <w:r w:rsidRPr="001662C6">
        <w:t>SupportedBandListEUTRA-v1250</w:t>
      </w:r>
      <w:r w:rsidRPr="001662C6">
        <w:rPr>
          <w:rFonts w:eastAsia="SimSun"/>
        </w:rPr>
        <w:t xml:space="preserve"> </w:t>
      </w:r>
      <w:r w:rsidRPr="001662C6">
        <w:t>::=</w:t>
      </w:r>
      <w:r w:rsidRPr="001662C6">
        <w:tab/>
      </w:r>
      <w:r w:rsidRPr="001662C6">
        <w:tab/>
        <w:t>SEQUENCE (SIZE (1..maxBands)) OF SupportedBandEUTRA-v1250</w:t>
      </w:r>
    </w:p>
    <w:p w14:paraId="1A5EB5A7" w14:textId="77777777" w:rsidR="009D5726" w:rsidRPr="001662C6" w:rsidRDefault="009D5726" w:rsidP="009D5726">
      <w:pPr>
        <w:pStyle w:val="PL"/>
        <w:shd w:val="clear" w:color="auto" w:fill="E6E6E6"/>
      </w:pPr>
    </w:p>
    <w:p w14:paraId="3E6B869C" w14:textId="77777777" w:rsidR="009D5726" w:rsidRPr="001662C6" w:rsidRDefault="009D5726" w:rsidP="009D5726">
      <w:pPr>
        <w:pStyle w:val="PL"/>
        <w:shd w:val="clear" w:color="auto" w:fill="E6E6E6"/>
      </w:pPr>
      <w:r w:rsidRPr="001662C6">
        <w:t>SupportedBandListEUTRA-v1310</w:t>
      </w:r>
      <w:r w:rsidRPr="001662C6">
        <w:rPr>
          <w:rFonts w:eastAsia="SimSun"/>
        </w:rPr>
        <w:t xml:space="preserve"> </w:t>
      </w:r>
      <w:r w:rsidRPr="001662C6">
        <w:t>::=</w:t>
      </w:r>
      <w:r w:rsidRPr="001662C6">
        <w:tab/>
      </w:r>
      <w:r w:rsidRPr="001662C6">
        <w:tab/>
        <w:t>SEQUENCE (SIZE (1..maxBands)) OF SupportedBandEUTRA-v1310</w:t>
      </w:r>
    </w:p>
    <w:p w14:paraId="3E17D854" w14:textId="77777777" w:rsidR="009D5726" w:rsidRPr="001662C6" w:rsidRDefault="009D5726" w:rsidP="009D5726">
      <w:pPr>
        <w:pStyle w:val="PL"/>
        <w:shd w:val="clear" w:color="auto" w:fill="E6E6E6"/>
      </w:pPr>
    </w:p>
    <w:p w14:paraId="33D2D732" w14:textId="77777777" w:rsidR="009D5726" w:rsidRPr="001662C6" w:rsidRDefault="009D5726" w:rsidP="009D5726">
      <w:pPr>
        <w:pStyle w:val="PL"/>
        <w:shd w:val="clear" w:color="auto" w:fill="E6E6E6"/>
      </w:pPr>
      <w:r w:rsidRPr="001662C6">
        <w:t>SupportedBandListEUTRA-v1320</w:t>
      </w:r>
      <w:r w:rsidRPr="001662C6">
        <w:rPr>
          <w:rFonts w:eastAsia="SimSun"/>
        </w:rPr>
        <w:t xml:space="preserve"> </w:t>
      </w:r>
      <w:r w:rsidRPr="001662C6">
        <w:t>::=</w:t>
      </w:r>
      <w:r w:rsidRPr="001662C6">
        <w:tab/>
      </w:r>
      <w:r w:rsidRPr="001662C6">
        <w:tab/>
        <w:t>SEQUENCE (SIZE (1..maxBands)) OF SupportedBandEUTRA-v1320</w:t>
      </w:r>
    </w:p>
    <w:p w14:paraId="3A967A59" w14:textId="77777777" w:rsidR="009D5726" w:rsidRPr="001662C6" w:rsidRDefault="009D5726" w:rsidP="009D5726">
      <w:pPr>
        <w:pStyle w:val="PL"/>
        <w:shd w:val="clear" w:color="auto" w:fill="E6E6E6"/>
      </w:pPr>
    </w:p>
    <w:p w14:paraId="39E0725D" w14:textId="77777777" w:rsidR="009D5726" w:rsidRPr="001662C6" w:rsidRDefault="009D5726" w:rsidP="009D5726">
      <w:pPr>
        <w:pStyle w:val="PL"/>
        <w:shd w:val="clear" w:color="auto" w:fill="E6E6E6"/>
      </w:pPr>
      <w:r w:rsidRPr="001662C6">
        <w:t>SupportedBandEUTRA ::=</w:t>
      </w:r>
      <w:r w:rsidRPr="001662C6">
        <w:tab/>
      </w:r>
      <w:r w:rsidRPr="001662C6">
        <w:tab/>
      </w:r>
      <w:r w:rsidRPr="001662C6">
        <w:tab/>
      </w:r>
      <w:r w:rsidRPr="001662C6">
        <w:tab/>
        <w:t>SEQUENCE {</w:t>
      </w:r>
    </w:p>
    <w:p w14:paraId="72901EF1" w14:textId="77777777" w:rsidR="009D5726" w:rsidRPr="001662C6" w:rsidRDefault="009D5726" w:rsidP="009D5726">
      <w:pPr>
        <w:pStyle w:val="PL"/>
        <w:shd w:val="clear" w:color="auto" w:fill="E6E6E6"/>
      </w:pPr>
      <w:r w:rsidRPr="001662C6">
        <w:tab/>
        <w:t>bandEUTRA</w:t>
      </w:r>
      <w:r w:rsidRPr="001662C6">
        <w:tab/>
      </w:r>
      <w:r w:rsidRPr="001662C6">
        <w:tab/>
      </w:r>
      <w:r w:rsidRPr="001662C6">
        <w:tab/>
      </w:r>
      <w:r w:rsidRPr="001662C6">
        <w:tab/>
      </w:r>
      <w:r w:rsidRPr="001662C6">
        <w:tab/>
      </w:r>
      <w:r w:rsidRPr="001662C6">
        <w:tab/>
      </w:r>
      <w:r w:rsidRPr="001662C6">
        <w:tab/>
        <w:t>FreqBandIndicator,</w:t>
      </w:r>
    </w:p>
    <w:p w14:paraId="1DFFF67E" w14:textId="77777777" w:rsidR="009D5726" w:rsidRPr="001662C6" w:rsidRDefault="009D5726" w:rsidP="009D5726">
      <w:pPr>
        <w:pStyle w:val="PL"/>
        <w:shd w:val="clear" w:color="auto" w:fill="E6E6E6"/>
      </w:pPr>
      <w:r w:rsidRPr="001662C6">
        <w:tab/>
        <w:t>halfDuplex</w:t>
      </w:r>
      <w:r w:rsidRPr="001662C6">
        <w:tab/>
      </w:r>
      <w:r w:rsidRPr="001662C6">
        <w:tab/>
      </w:r>
      <w:r w:rsidRPr="001662C6">
        <w:tab/>
      </w:r>
      <w:r w:rsidRPr="001662C6">
        <w:tab/>
      </w:r>
      <w:r w:rsidRPr="001662C6">
        <w:tab/>
      </w:r>
      <w:r w:rsidRPr="001662C6">
        <w:tab/>
      </w:r>
      <w:r w:rsidRPr="001662C6">
        <w:tab/>
        <w:t>BOOLEAN</w:t>
      </w:r>
    </w:p>
    <w:p w14:paraId="7FA00BD2" w14:textId="77777777" w:rsidR="009D5726" w:rsidRPr="001662C6" w:rsidRDefault="009D5726" w:rsidP="009D5726">
      <w:pPr>
        <w:pStyle w:val="PL"/>
        <w:shd w:val="clear" w:color="auto" w:fill="E6E6E6"/>
      </w:pPr>
      <w:r w:rsidRPr="001662C6">
        <w:t>}</w:t>
      </w:r>
    </w:p>
    <w:p w14:paraId="39F28581" w14:textId="77777777" w:rsidR="009D5726" w:rsidRPr="001662C6" w:rsidRDefault="009D5726" w:rsidP="009D5726">
      <w:pPr>
        <w:pStyle w:val="PL"/>
        <w:shd w:val="clear" w:color="auto" w:fill="E6E6E6"/>
      </w:pPr>
    </w:p>
    <w:p w14:paraId="27F8766A" w14:textId="77777777" w:rsidR="009D5726" w:rsidRPr="001662C6" w:rsidRDefault="009D5726" w:rsidP="009D5726">
      <w:pPr>
        <w:pStyle w:val="PL"/>
        <w:shd w:val="clear" w:color="auto" w:fill="E6E6E6"/>
      </w:pPr>
      <w:r w:rsidRPr="001662C6">
        <w:t>SupportedBandEUTRA-v9e0 ::=</w:t>
      </w:r>
      <w:r w:rsidRPr="001662C6">
        <w:tab/>
      </w:r>
      <w:r w:rsidRPr="001662C6">
        <w:tab/>
        <w:t>SEQUENCE {</w:t>
      </w:r>
    </w:p>
    <w:p w14:paraId="01E37E1A" w14:textId="77777777" w:rsidR="009D5726" w:rsidRPr="001662C6" w:rsidRDefault="009D5726" w:rsidP="009D5726">
      <w:pPr>
        <w:pStyle w:val="PL"/>
        <w:shd w:val="clear" w:color="auto" w:fill="E6E6E6"/>
      </w:pPr>
      <w:r w:rsidRPr="001662C6">
        <w:tab/>
        <w:t>bandEUTRA-v9e0</w:t>
      </w:r>
      <w:r w:rsidRPr="001662C6">
        <w:tab/>
      </w:r>
      <w:r w:rsidRPr="001662C6">
        <w:tab/>
      </w:r>
      <w:r w:rsidRPr="001662C6">
        <w:tab/>
      </w:r>
      <w:r w:rsidRPr="001662C6">
        <w:tab/>
      </w:r>
      <w:r w:rsidRPr="001662C6">
        <w:tab/>
      </w:r>
      <w:r w:rsidRPr="001662C6">
        <w:tab/>
        <w:t>FreqBandIndicator-v9e0</w:t>
      </w:r>
      <w:r w:rsidRPr="001662C6">
        <w:tab/>
      </w:r>
      <w:r w:rsidRPr="001662C6">
        <w:tab/>
        <w:t>OPTIONAL</w:t>
      </w:r>
    </w:p>
    <w:p w14:paraId="0F696AC3" w14:textId="77777777" w:rsidR="009D5726" w:rsidRPr="001662C6" w:rsidRDefault="009D5726" w:rsidP="009D5726">
      <w:pPr>
        <w:pStyle w:val="PL"/>
        <w:shd w:val="clear" w:color="auto" w:fill="E6E6E6"/>
        <w:rPr>
          <w:rFonts w:eastAsia="SimSun"/>
        </w:rPr>
      </w:pPr>
      <w:r w:rsidRPr="001662C6">
        <w:t>}</w:t>
      </w:r>
    </w:p>
    <w:p w14:paraId="5A3180F9" w14:textId="77777777" w:rsidR="009D5726" w:rsidRPr="001662C6" w:rsidRDefault="009D5726" w:rsidP="009D5726">
      <w:pPr>
        <w:pStyle w:val="PL"/>
        <w:shd w:val="clear" w:color="auto" w:fill="E6E6E6"/>
        <w:rPr>
          <w:rFonts w:eastAsia="SimSun"/>
        </w:rPr>
      </w:pPr>
    </w:p>
    <w:p w14:paraId="382DC1E6" w14:textId="77777777" w:rsidR="009D5726" w:rsidRPr="001662C6" w:rsidRDefault="009D5726" w:rsidP="009D5726">
      <w:pPr>
        <w:pStyle w:val="PL"/>
        <w:shd w:val="clear" w:color="auto" w:fill="E6E6E6"/>
      </w:pPr>
      <w:r w:rsidRPr="001662C6">
        <w:t>SupportedBandEUTRA-v1250 ::=</w:t>
      </w:r>
      <w:r w:rsidRPr="001662C6">
        <w:tab/>
      </w:r>
      <w:r w:rsidRPr="001662C6">
        <w:tab/>
        <w:t>SEQUENCE {</w:t>
      </w:r>
    </w:p>
    <w:p w14:paraId="4E746E8B" w14:textId="77777777" w:rsidR="009D5726" w:rsidRPr="001662C6" w:rsidRDefault="009D5726" w:rsidP="009D5726">
      <w:pPr>
        <w:pStyle w:val="PL"/>
        <w:shd w:val="clear" w:color="auto" w:fill="E6E6E6"/>
      </w:pPr>
      <w:r w:rsidRPr="001662C6">
        <w:rPr>
          <w:rFonts w:eastAsia="SimSun"/>
        </w:rPr>
        <w:tab/>
        <w:t>dl-256QAM-r12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t>OPTIONAL,</w:t>
      </w:r>
    </w:p>
    <w:p w14:paraId="63C1AA1A" w14:textId="77777777" w:rsidR="009D5726" w:rsidRPr="001662C6" w:rsidRDefault="009D5726" w:rsidP="009D5726">
      <w:pPr>
        <w:pStyle w:val="PL"/>
        <w:shd w:val="clear" w:color="auto" w:fill="E6E6E6"/>
      </w:pPr>
      <w:r w:rsidRPr="001662C6">
        <w:tab/>
        <w:t>ul-64QAM-r12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7A79EF5" w14:textId="77777777" w:rsidR="009D5726" w:rsidRPr="001662C6" w:rsidRDefault="009D5726" w:rsidP="009D5726">
      <w:pPr>
        <w:pStyle w:val="PL"/>
        <w:shd w:val="clear" w:color="auto" w:fill="E6E6E6"/>
      </w:pPr>
      <w:r w:rsidRPr="001662C6">
        <w:t>}</w:t>
      </w:r>
    </w:p>
    <w:p w14:paraId="1489EBFB" w14:textId="77777777" w:rsidR="009D5726" w:rsidRPr="001662C6" w:rsidRDefault="009D5726" w:rsidP="009D5726">
      <w:pPr>
        <w:pStyle w:val="PL"/>
        <w:shd w:val="clear" w:color="auto" w:fill="E6E6E6"/>
      </w:pPr>
    </w:p>
    <w:p w14:paraId="0A2EC0E5" w14:textId="77777777" w:rsidR="009D5726" w:rsidRPr="001662C6" w:rsidRDefault="009D5726" w:rsidP="009D5726">
      <w:pPr>
        <w:pStyle w:val="PL"/>
        <w:shd w:val="clear" w:color="auto" w:fill="E6E6E6"/>
      </w:pPr>
      <w:r w:rsidRPr="001662C6">
        <w:t>SupportedBandEUTRA-v1310 ::=</w:t>
      </w:r>
      <w:r w:rsidRPr="001662C6">
        <w:tab/>
      </w:r>
      <w:r w:rsidRPr="001662C6">
        <w:tab/>
        <w:t>SEQUENCE {</w:t>
      </w:r>
    </w:p>
    <w:p w14:paraId="3EAADA52" w14:textId="77777777" w:rsidR="009D5726" w:rsidRPr="001662C6" w:rsidRDefault="009D5726" w:rsidP="009D5726">
      <w:pPr>
        <w:pStyle w:val="PL"/>
        <w:shd w:val="clear" w:color="auto" w:fill="E6E6E6"/>
      </w:pPr>
      <w:r w:rsidRPr="001662C6">
        <w:rPr>
          <w:rFonts w:eastAsia="SimSun"/>
        </w:rPr>
        <w:tab/>
      </w:r>
      <w:r w:rsidRPr="001662C6">
        <w:rPr>
          <w:iCs/>
        </w:rPr>
        <w:t>ue-PowerClass-5-r13</w:t>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t>OPTIONAL</w:t>
      </w:r>
    </w:p>
    <w:p w14:paraId="3B86606B" w14:textId="77777777" w:rsidR="009D5726" w:rsidRPr="001662C6" w:rsidRDefault="009D5726" w:rsidP="009D5726">
      <w:pPr>
        <w:pStyle w:val="PL"/>
        <w:shd w:val="clear" w:color="auto" w:fill="E6E6E6"/>
      </w:pPr>
      <w:r w:rsidRPr="001662C6">
        <w:t>}</w:t>
      </w:r>
    </w:p>
    <w:p w14:paraId="2D2DC08A" w14:textId="77777777" w:rsidR="009D5726" w:rsidRPr="001662C6" w:rsidRDefault="009D5726" w:rsidP="009D5726">
      <w:pPr>
        <w:pStyle w:val="PL"/>
        <w:shd w:val="clear" w:color="auto" w:fill="E6E6E6"/>
      </w:pPr>
      <w:r w:rsidRPr="001662C6">
        <w:t>SupportedBandEUTRA-v1320 ::=</w:t>
      </w:r>
      <w:r w:rsidRPr="001662C6">
        <w:tab/>
      </w:r>
      <w:r w:rsidRPr="001662C6">
        <w:tab/>
        <w:t>SEQUENCE {</w:t>
      </w:r>
    </w:p>
    <w:p w14:paraId="4F40358A" w14:textId="77777777" w:rsidR="009D5726" w:rsidRPr="001662C6" w:rsidRDefault="009D5726" w:rsidP="009D5726">
      <w:pPr>
        <w:pStyle w:val="PL"/>
        <w:shd w:val="clear" w:color="auto" w:fill="E6E6E6"/>
      </w:pPr>
      <w:r w:rsidRPr="001662C6">
        <w:tab/>
        <w:t>intraFreq-CE-NeedForGaps-r13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6D52CCF1" w14:textId="77777777" w:rsidR="009D5726" w:rsidRPr="001662C6" w:rsidRDefault="009D5726" w:rsidP="009D5726">
      <w:pPr>
        <w:pStyle w:val="PL"/>
        <w:shd w:val="clear" w:color="auto" w:fill="E6E6E6"/>
      </w:pPr>
      <w:r w:rsidRPr="001662C6">
        <w:rPr>
          <w:rFonts w:eastAsia="SimSun"/>
        </w:rPr>
        <w:tab/>
      </w:r>
      <w:r w:rsidRPr="001662C6">
        <w:rPr>
          <w:iCs/>
        </w:rPr>
        <w:t>ue-PowerClass-N-r13</w:t>
      </w:r>
      <w:r w:rsidRPr="001662C6">
        <w:rPr>
          <w:rFonts w:eastAsia="SimSun"/>
        </w:rPr>
        <w:tab/>
      </w:r>
      <w:r w:rsidRPr="001662C6">
        <w:rPr>
          <w:rFonts w:eastAsia="SimSun"/>
        </w:rPr>
        <w:tab/>
      </w:r>
      <w:r w:rsidRPr="001662C6">
        <w:rPr>
          <w:rFonts w:eastAsia="SimSun"/>
        </w:rPr>
        <w:tab/>
        <w:t>ENUMERATED {class1, class2, class4}</w:t>
      </w:r>
      <w:r w:rsidRPr="001662C6">
        <w:rPr>
          <w:rFonts w:eastAsia="SimSun"/>
        </w:rPr>
        <w:tab/>
      </w:r>
      <w:r w:rsidRPr="001662C6">
        <w:rPr>
          <w:rFonts w:eastAsia="SimSun"/>
        </w:rPr>
        <w:tab/>
        <w:t>OPTIONAL</w:t>
      </w:r>
    </w:p>
    <w:p w14:paraId="1C8D2347" w14:textId="77777777" w:rsidR="009D5726" w:rsidRPr="001662C6" w:rsidRDefault="009D5726" w:rsidP="009D5726">
      <w:pPr>
        <w:pStyle w:val="PL"/>
        <w:shd w:val="clear" w:color="auto" w:fill="E6E6E6"/>
      </w:pPr>
      <w:r w:rsidRPr="001662C6">
        <w:t>}</w:t>
      </w:r>
    </w:p>
    <w:p w14:paraId="6D8F19A8" w14:textId="77777777" w:rsidR="009D5726" w:rsidRPr="001662C6" w:rsidRDefault="009D5726" w:rsidP="009D5726">
      <w:pPr>
        <w:pStyle w:val="PL"/>
        <w:shd w:val="clear" w:color="auto" w:fill="E6E6E6"/>
      </w:pPr>
    </w:p>
    <w:p w14:paraId="25D82B15" w14:textId="77777777" w:rsidR="009D5726" w:rsidRPr="001662C6" w:rsidRDefault="009D5726" w:rsidP="009D5726">
      <w:pPr>
        <w:pStyle w:val="PL"/>
        <w:shd w:val="clear" w:color="auto" w:fill="E6E6E6"/>
      </w:pPr>
      <w:r w:rsidRPr="001662C6">
        <w:t>MeasParameters ::=</w:t>
      </w:r>
      <w:r w:rsidRPr="001662C6">
        <w:tab/>
      </w:r>
      <w:r w:rsidRPr="001662C6">
        <w:tab/>
      </w:r>
      <w:r w:rsidRPr="001662C6">
        <w:tab/>
      </w:r>
      <w:r w:rsidRPr="001662C6">
        <w:tab/>
      </w:r>
      <w:r w:rsidRPr="001662C6">
        <w:tab/>
        <w:t>SEQUENCE {</w:t>
      </w:r>
    </w:p>
    <w:p w14:paraId="70F99194" w14:textId="77777777" w:rsidR="009D5726" w:rsidRPr="001662C6" w:rsidRDefault="009D5726" w:rsidP="009D5726">
      <w:pPr>
        <w:pStyle w:val="PL"/>
        <w:shd w:val="clear" w:color="auto" w:fill="E6E6E6"/>
      </w:pPr>
      <w:r w:rsidRPr="001662C6">
        <w:tab/>
        <w:t>bandListEUTRA</w:t>
      </w:r>
      <w:r w:rsidRPr="001662C6">
        <w:tab/>
      </w:r>
      <w:r w:rsidRPr="001662C6">
        <w:tab/>
      </w:r>
      <w:r w:rsidRPr="001662C6">
        <w:tab/>
      </w:r>
      <w:r w:rsidRPr="001662C6">
        <w:tab/>
      </w:r>
      <w:r w:rsidRPr="001662C6">
        <w:tab/>
      </w:r>
      <w:r w:rsidRPr="001662C6">
        <w:tab/>
        <w:t>BandListEUTRA</w:t>
      </w:r>
    </w:p>
    <w:p w14:paraId="3152C983" w14:textId="77777777" w:rsidR="009D5726" w:rsidRPr="001662C6" w:rsidRDefault="009D5726" w:rsidP="009D5726">
      <w:pPr>
        <w:pStyle w:val="PL"/>
        <w:shd w:val="clear" w:color="auto" w:fill="E6E6E6"/>
      </w:pPr>
      <w:r w:rsidRPr="001662C6">
        <w:t>}</w:t>
      </w:r>
    </w:p>
    <w:p w14:paraId="50096C0C" w14:textId="77777777" w:rsidR="009D5726" w:rsidRPr="001662C6" w:rsidRDefault="009D5726" w:rsidP="009D5726">
      <w:pPr>
        <w:pStyle w:val="PL"/>
        <w:shd w:val="clear" w:color="auto" w:fill="E6E6E6"/>
      </w:pPr>
    </w:p>
    <w:p w14:paraId="1482F0D0" w14:textId="77777777" w:rsidR="009D5726" w:rsidRPr="001662C6" w:rsidRDefault="009D5726" w:rsidP="009D5726">
      <w:pPr>
        <w:pStyle w:val="PL"/>
        <w:shd w:val="clear" w:color="auto" w:fill="E6E6E6"/>
      </w:pPr>
      <w:r w:rsidRPr="001662C6">
        <w:t>MeasParameters-v1020 ::=</w:t>
      </w:r>
      <w:r w:rsidRPr="001662C6">
        <w:tab/>
      </w:r>
      <w:r w:rsidRPr="001662C6">
        <w:tab/>
      </w:r>
      <w:r w:rsidRPr="001662C6">
        <w:tab/>
        <w:t>SEQUENCE {</w:t>
      </w:r>
    </w:p>
    <w:p w14:paraId="7E5D16FA" w14:textId="77777777" w:rsidR="009D5726" w:rsidRPr="001662C6" w:rsidRDefault="009D5726" w:rsidP="009D5726">
      <w:pPr>
        <w:pStyle w:val="PL"/>
        <w:shd w:val="clear" w:color="auto" w:fill="E6E6E6"/>
      </w:pPr>
      <w:r w:rsidRPr="001662C6">
        <w:tab/>
        <w:t>bandCombinationListEUTRA-r10</w:t>
      </w:r>
      <w:r w:rsidRPr="001662C6">
        <w:tab/>
      </w:r>
      <w:r w:rsidRPr="001662C6">
        <w:tab/>
      </w:r>
      <w:r w:rsidRPr="001662C6">
        <w:tab/>
        <w:t>BandCombinationListEUTRA-r10</w:t>
      </w:r>
    </w:p>
    <w:p w14:paraId="54477698" w14:textId="77777777" w:rsidR="009D5726" w:rsidRPr="001662C6" w:rsidRDefault="009D5726" w:rsidP="009D5726">
      <w:pPr>
        <w:pStyle w:val="PL"/>
        <w:shd w:val="clear" w:color="auto" w:fill="E6E6E6"/>
      </w:pPr>
      <w:r w:rsidRPr="001662C6">
        <w:t>}</w:t>
      </w:r>
    </w:p>
    <w:p w14:paraId="549D9622" w14:textId="77777777" w:rsidR="009D5726" w:rsidRPr="001662C6" w:rsidRDefault="009D5726" w:rsidP="009D5726">
      <w:pPr>
        <w:pStyle w:val="PL"/>
        <w:shd w:val="clear" w:color="auto" w:fill="E6E6E6"/>
      </w:pPr>
    </w:p>
    <w:p w14:paraId="3C958C4A" w14:textId="77777777" w:rsidR="009D5726" w:rsidRPr="001662C6" w:rsidRDefault="009D5726" w:rsidP="009D5726">
      <w:pPr>
        <w:pStyle w:val="PL"/>
        <w:shd w:val="clear" w:color="auto" w:fill="E6E6E6"/>
      </w:pPr>
      <w:r w:rsidRPr="001662C6">
        <w:t>MeasParameters-v1130 ::=</w:t>
      </w:r>
      <w:r w:rsidRPr="001662C6">
        <w:tab/>
      </w:r>
      <w:r w:rsidRPr="001662C6">
        <w:tab/>
      </w:r>
      <w:r w:rsidRPr="001662C6">
        <w:tab/>
        <w:t>SEQUENCE {</w:t>
      </w:r>
    </w:p>
    <w:p w14:paraId="5033C8FA" w14:textId="77777777" w:rsidR="009D5726" w:rsidRPr="001662C6" w:rsidRDefault="009D5726" w:rsidP="009D5726">
      <w:pPr>
        <w:pStyle w:val="PL"/>
        <w:shd w:val="clear" w:color="auto" w:fill="E6E6E6"/>
      </w:pPr>
      <w:r w:rsidRPr="001662C6">
        <w:tab/>
        <w:t>rsrqMeasWideband-r11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DB1ED58" w14:textId="77777777" w:rsidR="009D5726" w:rsidRPr="001662C6" w:rsidRDefault="009D5726" w:rsidP="009D5726">
      <w:pPr>
        <w:pStyle w:val="PL"/>
        <w:shd w:val="clear" w:color="auto" w:fill="E6E6E6"/>
      </w:pPr>
      <w:r w:rsidRPr="001662C6">
        <w:t>}</w:t>
      </w:r>
    </w:p>
    <w:p w14:paraId="5DEB3098" w14:textId="77777777" w:rsidR="009D5726" w:rsidRPr="001662C6" w:rsidRDefault="009D5726" w:rsidP="009D5726">
      <w:pPr>
        <w:pStyle w:val="PL"/>
        <w:shd w:val="clear" w:color="auto" w:fill="E6E6E6"/>
      </w:pPr>
    </w:p>
    <w:p w14:paraId="22B41927" w14:textId="77777777" w:rsidR="009D5726" w:rsidRPr="001662C6" w:rsidRDefault="009D5726" w:rsidP="009D5726">
      <w:pPr>
        <w:pStyle w:val="PL"/>
        <w:shd w:val="clear" w:color="auto" w:fill="E6E6E6"/>
      </w:pPr>
      <w:r w:rsidRPr="001662C6">
        <w:t>MeasParameters-v11a0 ::=</w:t>
      </w:r>
      <w:r w:rsidRPr="001662C6">
        <w:tab/>
      </w:r>
      <w:r w:rsidRPr="001662C6">
        <w:tab/>
      </w:r>
      <w:r w:rsidRPr="001662C6">
        <w:tab/>
        <w:t>SEQUENCE {</w:t>
      </w:r>
    </w:p>
    <w:p w14:paraId="7235B027" w14:textId="77777777" w:rsidR="009D5726" w:rsidRPr="001662C6" w:rsidRDefault="009D5726" w:rsidP="009D5726">
      <w:pPr>
        <w:pStyle w:val="PL"/>
        <w:shd w:val="clear" w:color="auto" w:fill="E6E6E6"/>
      </w:pPr>
      <w:r w:rsidRPr="001662C6">
        <w:tab/>
        <w:t>benefitsFromInterruption-r11</w:t>
      </w:r>
      <w:r w:rsidRPr="001662C6">
        <w:tab/>
      </w:r>
      <w:r w:rsidRPr="001662C6">
        <w:tab/>
      </w:r>
      <w:r w:rsidRPr="001662C6">
        <w:tab/>
        <w:t>ENUMERATED {true}</w:t>
      </w:r>
      <w:r w:rsidRPr="001662C6">
        <w:tab/>
      </w:r>
      <w:r w:rsidRPr="001662C6">
        <w:tab/>
      </w:r>
      <w:r w:rsidRPr="001662C6">
        <w:tab/>
      </w:r>
      <w:r w:rsidRPr="001662C6">
        <w:tab/>
        <w:t>OPTIONAL</w:t>
      </w:r>
    </w:p>
    <w:p w14:paraId="10B3B0D9" w14:textId="77777777" w:rsidR="009D5726" w:rsidRPr="001662C6" w:rsidRDefault="009D5726" w:rsidP="009D5726">
      <w:pPr>
        <w:pStyle w:val="PL"/>
        <w:shd w:val="clear" w:color="auto" w:fill="E6E6E6"/>
      </w:pPr>
      <w:r w:rsidRPr="001662C6">
        <w:t>}</w:t>
      </w:r>
    </w:p>
    <w:p w14:paraId="58941EDE" w14:textId="77777777" w:rsidR="009D5726" w:rsidRPr="001662C6" w:rsidRDefault="009D5726" w:rsidP="009D5726">
      <w:pPr>
        <w:pStyle w:val="PL"/>
        <w:shd w:val="clear" w:color="auto" w:fill="E6E6E6"/>
      </w:pPr>
    </w:p>
    <w:p w14:paraId="457100AB" w14:textId="77777777" w:rsidR="009D5726" w:rsidRPr="001662C6" w:rsidRDefault="009D5726" w:rsidP="009D5726">
      <w:pPr>
        <w:pStyle w:val="PL"/>
        <w:shd w:val="clear" w:color="auto" w:fill="E6E6E6"/>
      </w:pPr>
      <w:r w:rsidRPr="001662C6">
        <w:t>MeasParameters-v1250 ::=</w:t>
      </w:r>
      <w:r w:rsidRPr="001662C6">
        <w:tab/>
      </w:r>
      <w:r w:rsidRPr="001662C6">
        <w:tab/>
      </w:r>
      <w:r w:rsidRPr="001662C6">
        <w:tab/>
        <w:t>SEQUENCE {</w:t>
      </w:r>
      <w:r w:rsidRPr="001662C6">
        <w:tab/>
      </w:r>
    </w:p>
    <w:p w14:paraId="1B3367AE" w14:textId="77777777" w:rsidR="009D5726" w:rsidRPr="001662C6" w:rsidRDefault="009D5726" w:rsidP="009D5726">
      <w:pPr>
        <w:pStyle w:val="PL"/>
        <w:shd w:val="clear" w:color="auto" w:fill="E6E6E6"/>
      </w:pPr>
      <w:r w:rsidRPr="001662C6">
        <w:tab/>
        <w:t>timerT312-r12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E1D4399" w14:textId="77777777" w:rsidR="009D5726" w:rsidRPr="001662C6" w:rsidRDefault="009D5726" w:rsidP="009D5726">
      <w:pPr>
        <w:pStyle w:val="PL"/>
        <w:shd w:val="clear" w:color="auto" w:fill="E6E6E6"/>
      </w:pPr>
      <w:r w:rsidRPr="001662C6">
        <w:tab/>
        <w:t>alternativeTimeToTrigger-r12</w:t>
      </w:r>
      <w:r w:rsidRPr="001662C6">
        <w:tab/>
      </w:r>
      <w:r w:rsidRPr="001662C6">
        <w:tab/>
        <w:t>ENUMERATED {supported}</w:t>
      </w:r>
      <w:r w:rsidRPr="001662C6">
        <w:tab/>
      </w:r>
      <w:r w:rsidRPr="001662C6">
        <w:tab/>
        <w:t>OPTIONAL,</w:t>
      </w:r>
    </w:p>
    <w:p w14:paraId="63B6FFB3" w14:textId="77777777" w:rsidR="009D5726" w:rsidRPr="001662C6" w:rsidRDefault="009D5726" w:rsidP="009D5726">
      <w:pPr>
        <w:pStyle w:val="PL"/>
        <w:shd w:val="clear" w:color="auto" w:fill="E6E6E6"/>
      </w:pPr>
      <w:r w:rsidRPr="001662C6">
        <w:tab/>
        <w:t>incMonEUTRA-r12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E7C5BED" w14:textId="77777777" w:rsidR="009D5726" w:rsidRPr="001662C6" w:rsidRDefault="009D5726" w:rsidP="009D5726">
      <w:pPr>
        <w:pStyle w:val="PL"/>
        <w:shd w:val="clear" w:color="auto" w:fill="E6E6E6"/>
      </w:pPr>
      <w:r w:rsidRPr="001662C6">
        <w:tab/>
        <w:t>incMonUTRA-r12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3DF9481" w14:textId="77777777" w:rsidR="009D5726" w:rsidRPr="001662C6" w:rsidRDefault="009D5726" w:rsidP="009D5726">
      <w:pPr>
        <w:pStyle w:val="PL"/>
        <w:shd w:val="clear" w:color="auto" w:fill="E6E6E6"/>
      </w:pPr>
      <w:r w:rsidRPr="001662C6">
        <w:tab/>
        <w:t>extendedMaxMeasId-r12</w:t>
      </w:r>
      <w:r w:rsidRPr="001662C6">
        <w:tab/>
      </w:r>
      <w:r w:rsidRPr="001662C6">
        <w:tab/>
      </w:r>
      <w:r w:rsidRPr="001662C6">
        <w:tab/>
      </w:r>
      <w:r w:rsidRPr="001662C6">
        <w:tab/>
        <w:t>ENUMERATED {supported}</w:t>
      </w:r>
      <w:r w:rsidRPr="001662C6">
        <w:tab/>
      </w:r>
      <w:r w:rsidRPr="001662C6">
        <w:tab/>
        <w:t>OPTIONAL,</w:t>
      </w:r>
    </w:p>
    <w:p w14:paraId="3350C0A7" w14:textId="77777777" w:rsidR="009D5726" w:rsidRPr="001662C6" w:rsidRDefault="009D5726" w:rsidP="009D5726">
      <w:pPr>
        <w:pStyle w:val="PL"/>
        <w:shd w:val="clear" w:color="auto" w:fill="E6E6E6"/>
      </w:pPr>
      <w:r w:rsidRPr="001662C6">
        <w:tab/>
        <w:t>extendedRSRQ-LowerRange-r12</w:t>
      </w:r>
      <w:r w:rsidRPr="001662C6">
        <w:tab/>
      </w:r>
      <w:r w:rsidRPr="001662C6">
        <w:tab/>
      </w:r>
      <w:r w:rsidRPr="001662C6">
        <w:tab/>
        <w:t>ENUMERATED {supported}</w:t>
      </w:r>
      <w:r w:rsidRPr="001662C6">
        <w:tab/>
      </w:r>
      <w:r w:rsidRPr="001662C6">
        <w:tab/>
        <w:t>OPTIONAL,</w:t>
      </w:r>
    </w:p>
    <w:p w14:paraId="3BFB8B74" w14:textId="77777777" w:rsidR="009D5726" w:rsidRPr="001662C6" w:rsidRDefault="009D5726" w:rsidP="009D5726">
      <w:pPr>
        <w:pStyle w:val="PL"/>
        <w:shd w:val="clear" w:color="auto" w:fill="E6E6E6"/>
      </w:pPr>
      <w:r w:rsidRPr="001662C6">
        <w:tab/>
        <w:t>rsrq-OnAllSymbols-r12</w:t>
      </w:r>
      <w:r w:rsidRPr="001662C6">
        <w:tab/>
      </w:r>
      <w:r w:rsidRPr="001662C6">
        <w:tab/>
      </w:r>
      <w:r w:rsidRPr="001662C6">
        <w:tab/>
      </w:r>
      <w:r w:rsidRPr="001662C6">
        <w:tab/>
        <w:t>ENUMERATED {supported}</w:t>
      </w:r>
      <w:r w:rsidRPr="001662C6">
        <w:tab/>
      </w:r>
      <w:r w:rsidRPr="001662C6">
        <w:tab/>
        <w:t>OPTIONAL,</w:t>
      </w:r>
    </w:p>
    <w:p w14:paraId="3C21B13D" w14:textId="77777777" w:rsidR="009D5726" w:rsidRPr="001662C6" w:rsidRDefault="009D5726" w:rsidP="009D5726">
      <w:pPr>
        <w:pStyle w:val="PL"/>
        <w:shd w:val="clear" w:color="auto" w:fill="E6E6E6"/>
      </w:pPr>
      <w:r w:rsidRPr="001662C6">
        <w:tab/>
        <w:t>crs-DiscoverySignalsMeas-r12</w:t>
      </w:r>
      <w:r w:rsidRPr="001662C6">
        <w:tab/>
      </w:r>
      <w:r w:rsidRPr="001662C6">
        <w:tab/>
        <w:t>ENUMERATED {supported}</w:t>
      </w:r>
      <w:r w:rsidRPr="001662C6">
        <w:tab/>
      </w:r>
      <w:r w:rsidRPr="001662C6">
        <w:tab/>
        <w:t>OPTIONAL,</w:t>
      </w:r>
    </w:p>
    <w:p w14:paraId="739951AA" w14:textId="77777777" w:rsidR="009D5726" w:rsidRPr="001662C6" w:rsidRDefault="009D5726" w:rsidP="009D5726">
      <w:pPr>
        <w:pStyle w:val="PL"/>
        <w:shd w:val="clear" w:color="auto" w:fill="E6E6E6"/>
      </w:pPr>
      <w:r w:rsidRPr="001662C6">
        <w:tab/>
        <w:t>csi-RS-DiscoverySignalsMeas-r12</w:t>
      </w:r>
      <w:r w:rsidRPr="001662C6">
        <w:tab/>
      </w:r>
      <w:r w:rsidRPr="001662C6">
        <w:tab/>
        <w:t>ENUMERATED {supported}</w:t>
      </w:r>
      <w:r w:rsidRPr="001662C6">
        <w:tab/>
      </w:r>
      <w:r w:rsidRPr="001662C6">
        <w:tab/>
        <w:t>OPTIONAL</w:t>
      </w:r>
    </w:p>
    <w:p w14:paraId="5BDEE529" w14:textId="77777777" w:rsidR="009D5726" w:rsidRPr="001662C6" w:rsidRDefault="009D5726" w:rsidP="009D5726">
      <w:pPr>
        <w:pStyle w:val="PL"/>
        <w:shd w:val="clear" w:color="auto" w:fill="E6E6E6"/>
      </w:pPr>
      <w:r w:rsidRPr="001662C6">
        <w:t>}</w:t>
      </w:r>
    </w:p>
    <w:p w14:paraId="110A4039" w14:textId="77777777" w:rsidR="009D5726" w:rsidRPr="001662C6" w:rsidRDefault="009D5726" w:rsidP="009D5726">
      <w:pPr>
        <w:pStyle w:val="PL"/>
        <w:shd w:val="clear" w:color="auto" w:fill="E6E6E6"/>
      </w:pPr>
    </w:p>
    <w:p w14:paraId="514E7484" w14:textId="77777777" w:rsidR="009D5726" w:rsidRPr="001662C6" w:rsidRDefault="009D5726" w:rsidP="009D5726">
      <w:pPr>
        <w:pStyle w:val="PL"/>
        <w:shd w:val="clear" w:color="auto" w:fill="E6E6E6"/>
      </w:pPr>
      <w:r w:rsidRPr="001662C6">
        <w:t>MeasParameters-v1310 ::=</w:t>
      </w:r>
      <w:r w:rsidRPr="001662C6">
        <w:tab/>
      </w:r>
      <w:r w:rsidRPr="001662C6">
        <w:tab/>
      </w:r>
      <w:r w:rsidRPr="001662C6">
        <w:tab/>
        <w:t>SEQUENCE {</w:t>
      </w:r>
    </w:p>
    <w:p w14:paraId="49D8D36E" w14:textId="77777777" w:rsidR="009D5726" w:rsidRPr="001662C6" w:rsidRDefault="009D5726" w:rsidP="009D5726">
      <w:pPr>
        <w:pStyle w:val="PL"/>
        <w:shd w:val="clear" w:color="auto" w:fill="E6E6E6"/>
      </w:pPr>
      <w:r w:rsidRPr="001662C6">
        <w:tab/>
        <w:t>rs-SINR-Meas-r13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E33F6E2" w14:textId="77777777" w:rsidR="009D5726" w:rsidRPr="001662C6" w:rsidRDefault="009D5726" w:rsidP="009D5726">
      <w:pPr>
        <w:pStyle w:val="PL"/>
        <w:shd w:val="clear" w:color="auto" w:fill="E6E6E6"/>
      </w:pPr>
      <w:r w:rsidRPr="001662C6">
        <w:tab/>
        <w:t>whiteCellList-r13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A93005C" w14:textId="77777777" w:rsidR="009D5726" w:rsidRPr="001662C6" w:rsidRDefault="009D5726" w:rsidP="009D5726">
      <w:pPr>
        <w:pStyle w:val="PL"/>
        <w:shd w:val="clear" w:color="auto" w:fill="E6E6E6"/>
      </w:pPr>
      <w:r w:rsidRPr="001662C6">
        <w:tab/>
        <w:t>extendedMaxObjectId-r13</w:t>
      </w:r>
      <w:r w:rsidRPr="001662C6">
        <w:tab/>
      </w:r>
      <w:r w:rsidRPr="001662C6">
        <w:tab/>
      </w:r>
      <w:r w:rsidRPr="001662C6">
        <w:tab/>
      </w:r>
      <w:r w:rsidRPr="001662C6">
        <w:tab/>
      </w:r>
      <w:r w:rsidRPr="001662C6">
        <w:tab/>
        <w:t>ENUMERATED {supported}</w:t>
      </w:r>
      <w:r w:rsidRPr="001662C6">
        <w:tab/>
      </w:r>
      <w:r w:rsidRPr="001662C6">
        <w:tab/>
        <w:t>OPTIONAL,</w:t>
      </w:r>
    </w:p>
    <w:p w14:paraId="0481B579" w14:textId="77777777" w:rsidR="009D5726" w:rsidRPr="001662C6" w:rsidRDefault="009D5726" w:rsidP="009D5726">
      <w:pPr>
        <w:pStyle w:val="PL"/>
        <w:shd w:val="clear" w:color="auto" w:fill="E6E6E6"/>
      </w:pPr>
      <w:r w:rsidRPr="001662C6">
        <w:tab/>
        <w:t>ul-PDCP-Delay-r13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F1B9395" w14:textId="77777777" w:rsidR="009D5726" w:rsidRPr="001662C6" w:rsidRDefault="009D5726" w:rsidP="009D5726">
      <w:pPr>
        <w:pStyle w:val="PL"/>
        <w:shd w:val="clear" w:color="auto" w:fill="E6E6E6"/>
      </w:pPr>
      <w:r w:rsidRPr="001662C6">
        <w:tab/>
        <w:t>extendedFreqPriorities-r13</w:t>
      </w:r>
      <w:r w:rsidRPr="001662C6">
        <w:tab/>
      </w:r>
      <w:r w:rsidRPr="001662C6">
        <w:tab/>
      </w:r>
      <w:r w:rsidRPr="001662C6">
        <w:tab/>
      </w:r>
      <w:r w:rsidRPr="001662C6">
        <w:tab/>
        <w:t>ENUMERATED {supported}</w:t>
      </w:r>
      <w:r w:rsidRPr="001662C6">
        <w:tab/>
      </w:r>
      <w:r w:rsidRPr="001662C6">
        <w:tab/>
        <w:t>OPTIONAL,</w:t>
      </w:r>
    </w:p>
    <w:p w14:paraId="5FF9B6E9" w14:textId="77777777" w:rsidR="009D5726" w:rsidRPr="001662C6" w:rsidRDefault="009D5726" w:rsidP="009D5726">
      <w:pPr>
        <w:pStyle w:val="PL"/>
        <w:shd w:val="clear" w:color="auto" w:fill="E6E6E6"/>
      </w:pPr>
      <w:r w:rsidRPr="001662C6">
        <w:tab/>
        <w:t>multiBandInfoReport-r13</w:t>
      </w:r>
      <w:r w:rsidRPr="001662C6">
        <w:tab/>
      </w:r>
      <w:r w:rsidRPr="001662C6">
        <w:tab/>
      </w:r>
      <w:r w:rsidRPr="001662C6">
        <w:tab/>
      </w:r>
      <w:r w:rsidRPr="001662C6">
        <w:tab/>
      </w:r>
      <w:r w:rsidRPr="001662C6">
        <w:tab/>
        <w:t>ENUMERATED {supported}</w:t>
      </w:r>
      <w:r w:rsidRPr="001662C6">
        <w:tab/>
      </w:r>
      <w:r w:rsidRPr="001662C6">
        <w:tab/>
        <w:t>OPTIONAL,</w:t>
      </w:r>
    </w:p>
    <w:p w14:paraId="09EAE52F" w14:textId="77777777" w:rsidR="009D5726" w:rsidRPr="001662C6" w:rsidRDefault="009D5726" w:rsidP="009D5726">
      <w:pPr>
        <w:pStyle w:val="PL"/>
        <w:shd w:val="clear" w:color="auto" w:fill="E6E6E6"/>
      </w:pPr>
      <w:r w:rsidRPr="001662C6">
        <w:tab/>
        <w:t>rssi-AndChannelOccupancyReporting-r13</w:t>
      </w:r>
      <w:r w:rsidRPr="001662C6">
        <w:tab/>
        <w:t>ENUMERATED {supported}</w:t>
      </w:r>
      <w:r w:rsidRPr="001662C6">
        <w:tab/>
      </w:r>
      <w:r w:rsidRPr="001662C6">
        <w:tab/>
        <w:t>OPTIONAL</w:t>
      </w:r>
    </w:p>
    <w:p w14:paraId="1366FC11" w14:textId="77777777" w:rsidR="009D5726" w:rsidRPr="001662C6" w:rsidRDefault="009D5726" w:rsidP="009D5726">
      <w:pPr>
        <w:pStyle w:val="PL"/>
        <w:shd w:val="clear" w:color="auto" w:fill="E6E6E6"/>
      </w:pPr>
      <w:r w:rsidRPr="001662C6">
        <w:t>}</w:t>
      </w:r>
    </w:p>
    <w:p w14:paraId="70E0D04B" w14:textId="77777777" w:rsidR="009D5726" w:rsidRPr="001662C6" w:rsidRDefault="009D5726" w:rsidP="009D5726">
      <w:pPr>
        <w:pStyle w:val="PL"/>
        <w:shd w:val="clear" w:color="auto" w:fill="E6E6E6"/>
      </w:pPr>
    </w:p>
    <w:p w14:paraId="7BA3CF51" w14:textId="77777777" w:rsidR="009D5726" w:rsidRPr="001662C6" w:rsidRDefault="009D5726" w:rsidP="009D5726">
      <w:pPr>
        <w:pStyle w:val="PL"/>
        <w:shd w:val="clear" w:color="auto" w:fill="E6E6E6"/>
      </w:pPr>
      <w:r w:rsidRPr="001662C6">
        <w:t>MeasParameters-v1430 ::=</w:t>
      </w:r>
      <w:r w:rsidRPr="001662C6">
        <w:tab/>
      </w:r>
      <w:r w:rsidRPr="001662C6">
        <w:tab/>
      </w:r>
      <w:r w:rsidRPr="001662C6">
        <w:tab/>
        <w:t>SEQUENCE {</w:t>
      </w:r>
    </w:p>
    <w:p w14:paraId="56556337" w14:textId="77777777" w:rsidR="009D5726" w:rsidRPr="001662C6" w:rsidRDefault="009D5726" w:rsidP="009D5726">
      <w:pPr>
        <w:pStyle w:val="PL"/>
        <w:shd w:val="clear" w:color="auto" w:fill="E6E6E6"/>
      </w:pPr>
      <w:r w:rsidRPr="001662C6">
        <w:tab/>
        <w:t>ceMeasurements-r14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4CC1A83" w14:textId="77777777" w:rsidR="009D5726" w:rsidRPr="001662C6" w:rsidRDefault="009D5726" w:rsidP="009D5726">
      <w:pPr>
        <w:pStyle w:val="PL"/>
        <w:shd w:val="clear" w:color="auto" w:fill="E6E6E6"/>
      </w:pPr>
      <w:r w:rsidRPr="001662C6">
        <w:lastRenderedPageBreak/>
        <w:tab/>
        <w:t>ncsg-r14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521CBC9" w14:textId="77777777" w:rsidR="009D5726" w:rsidRPr="001662C6" w:rsidRDefault="009D5726" w:rsidP="009D5726">
      <w:pPr>
        <w:pStyle w:val="PL"/>
        <w:shd w:val="clear" w:color="auto" w:fill="E6E6E6"/>
      </w:pPr>
      <w:r w:rsidRPr="001662C6">
        <w:tab/>
        <w:t>shortMeasurementGap-r14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C93C0B3" w14:textId="77777777" w:rsidR="009D5726" w:rsidRPr="001662C6" w:rsidRDefault="009D5726" w:rsidP="009D5726">
      <w:pPr>
        <w:pStyle w:val="PL"/>
        <w:shd w:val="clear" w:color="auto" w:fill="E6E6E6"/>
      </w:pPr>
      <w:r w:rsidRPr="001662C6">
        <w:tab/>
        <w:t>perServingCellMeasurementGap-r14</w:t>
      </w:r>
      <w:r w:rsidRPr="001662C6">
        <w:tab/>
      </w:r>
      <w:r w:rsidRPr="001662C6">
        <w:tab/>
        <w:t>ENUMERATED {supported}</w:t>
      </w:r>
      <w:r w:rsidRPr="001662C6">
        <w:tab/>
      </w:r>
      <w:r w:rsidRPr="001662C6">
        <w:tab/>
      </w:r>
      <w:r w:rsidRPr="001662C6">
        <w:tab/>
      </w:r>
      <w:r w:rsidRPr="001662C6">
        <w:tab/>
        <w:t>OPTIONAL,</w:t>
      </w:r>
    </w:p>
    <w:p w14:paraId="0B547556" w14:textId="77777777" w:rsidR="009D5726" w:rsidRPr="001662C6" w:rsidRDefault="009D5726" w:rsidP="009D5726">
      <w:pPr>
        <w:pStyle w:val="PL"/>
        <w:shd w:val="clear" w:color="auto" w:fill="E6E6E6"/>
      </w:pPr>
      <w:r w:rsidRPr="001662C6">
        <w:tab/>
        <w:t>nonUniformGap-r14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22623B5" w14:textId="77777777" w:rsidR="009D5726" w:rsidRPr="001662C6" w:rsidRDefault="009D5726" w:rsidP="009D5726">
      <w:pPr>
        <w:pStyle w:val="PL"/>
        <w:shd w:val="clear" w:color="auto" w:fill="E6E6E6"/>
      </w:pPr>
      <w:r w:rsidRPr="001662C6">
        <w:t>}</w:t>
      </w:r>
    </w:p>
    <w:p w14:paraId="4C34AAD3" w14:textId="77777777" w:rsidR="009D5726" w:rsidRPr="001662C6" w:rsidRDefault="009D5726" w:rsidP="009D5726">
      <w:pPr>
        <w:pStyle w:val="PL"/>
        <w:shd w:val="clear" w:color="auto" w:fill="E6E6E6"/>
      </w:pPr>
    </w:p>
    <w:p w14:paraId="1B8A32DA" w14:textId="77777777" w:rsidR="009D5726" w:rsidRPr="001662C6" w:rsidRDefault="009D5726" w:rsidP="009D5726">
      <w:pPr>
        <w:pStyle w:val="PL"/>
        <w:shd w:val="clear" w:color="auto" w:fill="E6E6E6"/>
      </w:pPr>
      <w:r w:rsidRPr="001662C6">
        <w:t>MeasParameters-v1520 ::=</w:t>
      </w:r>
      <w:r w:rsidRPr="001662C6">
        <w:tab/>
      </w:r>
      <w:r w:rsidRPr="001662C6">
        <w:tab/>
      </w:r>
      <w:r w:rsidRPr="001662C6">
        <w:tab/>
        <w:t>SEQUENCE {</w:t>
      </w:r>
    </w:p>
    <w:p w14:paraId="1FCD92A4" w14:textId="77777777" w:rsidR="009D5726" w:rsidRPr="001662C6" w:rsidRDefault="009D5726" w:rsidP="009D5726">
      <w:pPr>
        <w:pStyle w:val="PL"/>
        <w:shd w:val="clear" w:color="auto" w:fill="E6E6E6"/>
      </w:pPr>
      <w:r w:rsidRPr="001662C6">
        <w:tab/>
        <w:t>measGapPatterns-r15</w:t>
      </w:r>
      <w:r w:rsidRPr="001662C6">
        <w:tab/>
      </w:r>
      <w:r w:rsidRPr="001662C6">
        <w:tab/>
      </w:r>
      <w:r w:rsidRPr="001662C6">
        <w:tab/>
      </w:r>
      <w:r w:rsidRPr="001662C6">
        <w:tab/>
      </w:r>
      <w:r w:rsidRPr="001662C6">
        <w:tab/>
        <w:t>BIT STRING (SIZE (8))</w:t>
      </w:r>
      <w:r w:rsidRPr="001662C6">
        <w:tab/>
      </w:r>
      <w:r w:rsidRPr="001662C6">
        <w:tab/>
        <w:t>OPTIONAL</w:t>
      </w:r>
    </w:p>
    <w:p w14:paraId="2C7F4EF5" w14:textId="77777777" w:rsidR="009D5726" w:rsidRPr="001662C6" w:rsidRDefault="009D5726" w:rsidP="009D5726">
      <w:pPr>
        <w:pStyle w:val="PL"/>
        <w:shd w:val="clear" w:color="auto" w:fill="E6E6E6"/>
      </w:pPr>
      <w:r w:rsidRPr="001662C6">
        <w:t>}</w:t>
      </w:r>
    </w:p>
    <w:p w14:paraId="2B04DB61" w14:textId="77777777" w:rsidR="009D5726" w:rsidRPr="001662C6" w:rsidRDefault="009D5726" w:rsidP="009D5726">
      <w:pPr>
        <w:pStyle w:val="PL"/>
        <w:shd w:val="clear" w:color="auto" w:fill="E6E6E6"/>
      </w:pPr>
    </w:p>
    <w:p w14:paraId="7460F1ED" w14:textId="77777777" w:rsidR="009D5726" w:rsidRPr="001662C6" w:rsidRDefault="009D5726" w:rsidP="009D5726">
      <w:pPr>
        <w:pStyle w:val="PL"/>
        <w:shd w:val="clear" w:color="auto" w:fill="E6E6E6"/>
      </w:pPr>
      <w:r w:rsidRPr="001662C6">
        <w:t>MeasParameters-v1530 ::=</w:t>
      </w:r>
      <w:r w:rsidRPr="001662C6">
        <w:tab/>
      </w:r>
      <w:r w:rsidRPr="001662C6">
        <w:tab/>
      </w:r>
      <w:r w:rsidRPr="001662C6">
        <w:tab/>
        <w:t>SEQUENCE {</w:t>
      </w:r>
    </w:p>
    <w:p w14:paraId="462DFB32" w14:textId="77777777" w:rsidR="009D5726" w:rsidRPr="001662C6" w:rsidRDefault="009D5726" w:rsidP="009D5726">
      <w:pPr>
        <w:pStyle w:val="PL"/>
        <w:shd w:val="clear" w:color="auto" w:fill="E6E6E6"/>
      </w:pPr>
      <w:r w:rsidRPr="001662C6">
        <w:tab/>
        <w:t>qoe-MeasReport-r15</w:t>
      </w:r>
      <w:r w:rsidRPr="001662C6">
        <w:tab/>
      </w:r>
      <w:r w:rsidRPr="001662C6">
        <w:tab/>
      </w:r>
      <w:r w:rsidRPr="001662C6">
        <w:tab/>
      </w:r>
      <w:r w:rsidRPr="001662C6">
        <w:tab/>
      </w:r>
      <w:r w:rsidRPr="001662C6">
        <w:tab/>
        <w:t>ENUMERATED {supported}</w:t>
      </w:r>
      <w:r w:rsidRPr="001662C6">
        <w:tab/>
      </w:r>
      <w:r w:rsidRPr="001662C6">
        <w:tab/>
        <w:t>OPTIONAL,</w:t>
      </w:r>
    </w:p>
    <w:p w14:paraId="6D0A8ECB" w14:textId="77777777" w:rsidR="009D5726" w:rsidRPr="001662C6" w:rsidRDefault="009D5726" w:rsidP="009D5726">
      <w:pPr>
        <w:pStyle w:val="PL"/>
        <w:shd w:val="clear" w:color="auto" w:fill="E6E6E6"/>
      </w:pPr>
      <w:r w:rsidRPr="001662C6">
        <w:tab/>
        <w:t>qoe-MTSI-MeasReport-r15</w:t>
      </w:r>
      <w:r w:rsidRPr="001662C6">
        <w:tab/>
      </w:r>
      <w:r w:rsidRPr="001662C6">
        <w:tab/>
      </w:r>
      <w:r w:rsidRPr="001662C6">
        <w:tab/>
      </w:r>
      <w:r w:rsidRPr="001662C6">
        <w:tab/>
        <w:t>ENUMERATED {supported}</w:t>
      </w:r>
      <w:r w:rsidRPr="001662C6">
        <w:tab/>
      </w:r>
      <w:r w:rsidRPr="001662C6">
        <w:tab/>
        <w:t>OPTIONAL,</w:t>
      </w:r>
    </w:p>
    <w:p w14:paraId="4914F596" w14:textId="77777777" w:rsidR="009D5726" w:rsidRPr="001662C6" w:rsidRDefault="009D5726" w:rsidP="009D5726">
      <w:pPr>
        <w:pStyle w:val="PL"/>
        <w:shd w:val="clear" w:color="auto" w:fill="E6E6E6"/>
      </w:pPr>
      <w:r w:rsidRPr="001662C6">
        <w:tab/>
        <w:t>ca-IdleModeMeasurements-r15</w:t>
      </w:r>
      <w:r w:rsidRPr="001662C6">
        <w:tab/>
      </w:r>
      <w:r w:rsidRPr="001662C6">
        <w:tab/>
      </w:r>
      <w:r w:rsidRPr="001662C6">
        <w:tab/>
      </w:r>
      <w:r w:rsidRPr="001662C6">
        <w:tab/>
        <w:t>ENUMERATED {supported}</w:t>
      </w:r>
      <w:r w:rsidRPr="001662C6">
        <w:tab/>
      </w:r>
      <w:r w:rsidRPr="001662C6">
        <w:tab/>
        <w:t>OPTIONAL,</w:t>
      </w:r>
    </w:p>
    <w:p w14:paraId="441E4E70" w14:textId="77777777" w:rsidR="009D5726" w:rsidRPr="001662C6" w:rsidRDefault="009D5726" w:rsidP="009D5726">
      <w:pPr>
        <w:pStyle w:val="PL"/>
        <w:shd w:val="clear" w:color="auto" w:fill="E6E6E6"/>
      </w:pPr>
      <w:r w:rsidRPr="001662C6">
        <w:tab/>
        <w:t>ca-IdleModeValidityArea-r15</w:t>
      </w:r>
      <w:r w:rsidRPr="001662C6">
        <w:tab/>
      </w:r>
      <w:r w:rsidRPr="001662C6">
        <w:tab/>
      </w:r>
      <w:r w:rsidRPr="001662C6">
        <w:tab/>
      </w:r>
      <w:r w:rsidRPr="001662C6">
        <w:tab/>
        <w:t>ENUMERATED {supported}</w:t>
      </w:r>
      <w:r w:rsidRPr="001662C6">
        <w:tab/>
      </w:r>
      <w:r w:rsidRPr="001662C6">
        <w:tab/>
        <w:t>OPTIONAL,</w:t>
      </w:r>
    </w:p>
    <w:p w14:paraId="59B3FB73" w14:textId="77777777" w:rsidR="009D5726" w:rsidRPr="001662C6" w:rsidRDefault="009D5726" w:rsidP="009D5726">
      <w:pPr>
        <w:pStyle w:val="PL"/>
        <w:shd w:val="clear" w:color="auto" w:fill="E6E6E6"/>
      </w:pPr>
      <w:r w:rsidRPr="001662C6">
        <w:tab/>
        <w:t>heightMeas-r15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8C23FAB" w14:textId="77777777" w:rsidR="009D5726" w:rsidRPr="001662C6" w:rsidRDefault="009D5726" w:rsidP="009D5726">
      <w:pPr>
        <w:pStyle w:val="PL"/>
        <w:shd w:val="clear" w:color="auto" w:fill="E6E6E6"/>
      </w:pPr>
      <w:r w:rsidRPr="001662C6">
        <w:tab/>
        <w:t>multipleCellsMeasExtension-r15</w:t>
      </w:r>
      <w:r w:rsidRPr="001662C6">
        <w:tab/>
      </w:r>
      <w:r w:rsidRPr="001662C6">
        <w:tab/>
      </w:r>
      <w:r w:rsidRPr="001662C6">
        <w:tab/>
        <w:t>ENUMERATED {supported}</w:t>
      </w:r>
      <w:r w:rsidRPr="001662C6">
        <w:tab/>
      </w:r>
      <w:r w:rsidRPr="001662C6">
        <w:tab/>
      </w:r>
      <w:r w:rsidRPr="001662C6">
        <w:tab/>
        <w:t>OPTIONAL</w:t>
      </w:r>
    </w:p>
    <w:p w14:paraId="7F117B9A" w14:textId="77777777" w:rsidR="009D5726" w:rsidRPr="001662C6" w:rsidRDefault="009D5726" w:rsidP="009D5726">
      <w:pPr>
        <w:pStyle w:val="PL"/>
        <w:shd w:val="clear" w:color="auto" w:fill="E6E6E6"/>
      </w:pPr>
      <w:r w:rsidRPr="001662C6">
        <w:t>}</w:t>
      </w:r>
    </w:p>
    <w:p w14:paraId="5CBFC625" w14:textId="77777777" w:rsidR="009D5726" w:rsidRPr="001662C6" w:rsidRDefault="009D5726" w:rsidP="009D5726">
      <w:pPr>
        <w:pStyle w:val="PL"/>
        <w:shd w:val="clear" w:color="auto" w:fill="E6E6E6"/>
      </w:pPr>
    </w:p>
    <w:p w14:paraId="44215561" w14:textId="77777777" w:rsidR="009D5726" w:rsidRPr="001662C6" w:rsidRDefault="009D5726" w:rsidP="009D5726">
      <w:pPr>
        <w:pStyle w:val="PL"/>
        <w:shd w:val="clear" w:color="auto" w:fill="E6E6E6"/>
      </w:pPr>
      <w:r w:rsidRPr="001662C6">
        <w:t>MeasParameters-v1610 ::=</w:t>
      </w:r>
      <w:r w:rsidRPr="001662C6">
        <w:tab/>
        <w:t>SEQUENCE {</w:t>
      </w:r>
    </w:p>
    <w:p w14:paraId="4DD53F35" w14:textId="77777777" w:rsidR="009D5726" w:rsidRPr="001662C6" w:rsidRDefault="009D5726" w:rsidP="009D5726">
      <w:pPr>
        <w:pStyle w:val="PL"/>
        <w:shd w:val="clear" w:color="auto" w:fill="E6E6E6"/>
      </w:pPr>
      <w:r w:rsidRPr="001662C6">
        <w:tab/>
        <w:t>bandInfoNR-v1610</w:t>
      </w:r>
      <w:r w:rsidRPr="001662C6">
        <w:tab/>
      </w:r>
      <w:r w:rsidRPr="001662C6">
        <w:tab/>
      </w:r>
      <w:r w:rsidRPr="001662C6">
        <w:tab/>
      </w:r>
      <w:r w:rsidRPr="001662C6">
        <w:tab/>
      </w:r>
      <w:r w:rsidRPr="001662C6">
        <w:tab/>
        <w:t>SEQUENCE (SIZE (1..maxBands)) OF MeasGapInfoNR</w:t>
      </w:r>
      <w:r w:rsidRPr="001662C6">
        <w:tab/>
        <w:t>OPTIONAL,</w:t>
      </w:r>
    </w:p>
    <w:p w14:paraId="08E6AD59" w14:textId="77777777" w:rsidR="009D5726" w:rsidRPr="001662C6" w:rsidRDefault="009D5726" w:rsidP="009D5726">
      <w:pPr>
        <w:pStyle w:val="PL"/>
        <w:shd w:val="clear" w:color="auto" w:fill="E6E6E6"/>
      </w:pPr>
      <w:r w:rsidRPr="001662C6">
        <w:tab/>
        <w:t>altFreqPriority-r16</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1494E1B0" w14:textId="77777777" w:rsidR="009D5726" w:rsidRPr="001662C6" w:rsidRDefault="009D5726" w:rsidP="009D5726">
      <w:pPr>
        <w:pStyle w:val="PL"/>
        <w:shd w:val="clear" w:color="auto" w:fill="E6E6E6"/>
      </w:pPr>
      <w:r w:rsidRPr="001662C6">
        <w:tab/>
        <w:t>ce-DL-ChannelQualityReporting-r16</w:t>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2EA2D2D0" w14:textId="77777777" w:rsidR="009D5726" w:rsidRPr="001662C6" w:rsidRDefault="009D5726" w:rsidP="009D5726">
      <w:pPr>
        <w:pStyle w:val="PL"/>
        <w:shd w:val="clear" w:color="auto" w:fill="E6E6E6"/>
      </w:pPr>
      <w:r w:rsidRPr="001662C6">
        <w:tab/>
        <w:t>ce-MeasRSS-Dedicated-r16</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377E400B" w14:textId="77777777" w:rsidR="009D5726" w:rsidRPr="001662C6" w:rsidRDefault="009D5726" w:rsidP="009D5726">
      <w:pPr>
        <w:pStyle w:val="PL"/>
        <w:shd w:val="clear" w:color="auto" w:fill="E6E6E6"/>
      </w:pPr>
      <w:r w:rsidRPr="001662C6">
        <w:tab/>
        <w:t>eutra-IdleInactiveMeasurements-r16</w:t>
      </w:r>
      <w:r w:rsidRPr="001662C6">
        <w:tab/>
      </w:r>
      <w:r w:rsidRPr="001662C6">
        <w:tab/>
      </w:r>
      <w:r w:rsidRPr="001662C6">
        <w:tab/>
        <w:t>ENUMERATED {supported}</w:t>
      </w:r>
      <w:r w:rsidRPr="001662C6">
        <w:tab/>
      </w:r>
      <w:r w:rsidRPr="001662C6">
        <w:tab/>
        <w:t>OPTIONAL,</w:t>
      </w:r>
    </w:p>
    <w:p w14:paraId="016BAE9B" w14:textId="77777777" w:rsidR="009D5726" w:rsidRPr="001662C6" w:rsidRDefault="009D5726" w:rsidP="009D5726">
      <w:pPr>
        <w:pStyle w:val="PL"/>
        <w:shd w:val="clear" w:color="auto" w:fill="E6E6E6"/>
      </w:pPr>
      <w:r w:rsidRPr="001662C6">
        <w:tab/>
        <w:t>nr-IdleInactiveMeasFR1-r16</w:t>
      </w:r>
      <w:r w:rsidRPr="001662C6">
        <w:tab/>
      </w:r>
      <w:r w:rsidRPr="001662C6">
        <w:tab/>
      </w:r>
      <w:r w:rsidRPr="001662C6">
        <w:tab/>
        <w:t>ENUMERATED {supported}</w:t>
      </w:r>
      <w:r w:rsidRPr="001662C6">
        <w:tab/>
      </w:r>
      <w:r w:rsidRPr="001662C6">
        <w:tab/>
        <w:t>OPTIONAL,</w:t>
      </w:r>
    </w:p>
    <w:p w14:paraId="1B162429" w14:textId="77777777" w:rsidR="009D5726" w:rsidRPr="001662C6" w:rsidRDefault="009D5726" w:rsidP="009D5726">
      <w:pPr>
        <w:pStyle w:val="PL"/>
        <w:shd w:val="clear" w:color="auto" w:fill="E6E6E6"/>
      </w:pPr>
      <w:r w:rsidRPr="001662C6">
        <w:tab/>
        <w:t>nr-IdleInactiveMeasFR2-r16</w:t>
      </w:r>
      <w:r w:rsidRPr="001662C6">
        <w:tab/>
      </w:r>
      <w:r w:rsidRPr="001662C6">
        <w:tab/>
      </w:r>
      <w:r w:rsidRPr="001662C6">
        <w:tab/>
        <w:t>ENUMERATED {supported}</w:t>
      </w:r>
      <w:r w:rsidRPr="001662C6">
        <w:tab/>
      </w:r>
      <w:r w:rsidRPr="001662C6">
        <w:tab/>
        <w:t>OPTIONAL,</w:t>
      </w:r>
    </w:p>
    <w:p w14:paraId="3B76070C" w14:textId="77777777" w:rsidR="009D5726" w:rsidRPr="001662C6" w:rsidRDefault="009D5726" w:rsidP="009D5726">
      <w:pPr>
        <w:pStyle w:val="PL"/>
        <w:shd w:val="clear" w:color="auto" w:fill="E6E6E6"/>
      </w:pPr>
      <w:r w:rsidRPr="001662C6">
        <w:tab/>
        <w:t>idleInactiveValidityAreaList-r16</w:t>
      </w:r>
      <w:r w:rsidRPr="001662C6">
        <w:tab/>
      </w:r>
      <w:r w:rsidRPr="001662C6">
        <w:tab/>
        <w:t>ENUMERATED {supported}</w:t>
      </w:r>
      <w:r w:rsidRPr="001662C6">
        <w:tab/>
      </w:r>
      <w:r w:rsidRPr="001662C6">
        <w:tab/>
        <w:t>OPTIONAL,</w:t>
      </w:r>
    </w:p>
    <w:p w14:paraId="39F927A5" w14:textId="77777777" w:rsidR="009D5726" w:rsidRPr="001662C6" w:rsidRDefault="009D5726" w:rsidP="009D5726">
      <w:pPr>
        <w:pStyle w:val="PL"/>
        <w:shd w:val="clear" w:color="auto" w:fill="E6E6E6"/>
      </w:pPr>
      <w:r w:rsidRPr="001662C6">
        <w:tab/>
        <w:t>measGapPatterns-NRonly-r16</w:t>
      </w:r>
      <w:r w:rsidRPr="001662C6">
        <w:tab/>
      </w:r>
      <w:r w:rsidRPr="001662C6">
        <w:tab/>
      </w:r>
      <w:r w:rsidRPr="001662C6">
        <w:tab/>
        <w:t>ENUMERATED {supported}</w:t>
      </w:r>
      <w:r w:rsidRPr="001662C6">
        <w:tab/>
      </w:r>
      <w:r w:rsidRPr="001662C6">
        <w:tab/>
        <w:t>OPTIONAL,</w:t>
      </w:r>
    </w:p>
    <w:p w14:paraId="2672C3A7" w14:textId="77777777" w:rsidR="009D5726" w:rsidRPr="001662C6" w:rsidRDefault="009D5726" w:rsidP="009D5726">
      <w:pPr>
        <w:pStyle w:val="PL"/>
        <w:shd w:val="clear" w:color="auto" w:fill="E6E6E6"/>
        <w:rPr>
          <w:rFonts w:eastAsiaTheme="minorEastAsia"/>
        </w:rPr>
      </w:pPr>
      <w:r w:rsidRPr="001662C6">
        <w:tab/>
        <w:t>measGapPatterns-NRonly-ENDC-r16</w:t>
      </w:r>
      <w:r w:rsidRPr="001662C6">
        <w:tab/>
      </w:r>
      <w:r w:rsidRPr="001662C6">
        <w:tab/>
        <w:t>ENUMERATED {supported}</w:t>
      </w:r>
      <w:r w:rsidRPr="001662C6">
        <w:tab/>
      </w:r>
      <w:r w:rsidRPr="001662C6">
        <w:tab/>
        <w:t>OPTIONAL</w:t>
      </w:r>
    </w:p>
    <w:p w14:paraId="1BC8A7ED" w14:textId="77777777" w:rsidR="009D5726" w:rsidRPr="001662C6" w:rsidRDefault="009D5726" w:rsidP="009D5726">
      <w:pPr>
        <w:pStyle w:val="PL"/>
        <w:shd w:val="clear" w:color="auto" w:fill="E6E6E6"/>
      </w:pPr>
      <w:r w:rsidRPr="001662C6">
        <w:t>}</w:t>
      </w:r>
    </w:p>
    <w:p w14:paraId="7BDEE2CB" w14:textId="77777777" w:rsidR="009D5726" w:rsidRPr="001662C6" w:rsidRDefault="009D5726" w:rsidP="009D5726">
      <w:pPr>
        <w:pStyle w:val="PL"/>
        <w:shd w:val="clear" w:color="auto" w:fill="E6E6E6"/>
      </w:pPr>
    </w:p>
    <w:p w14:paraId="30AF92B0" w14:textId="77777777" w:rsidR="009D5726" w:rsidRPr="001662C6" w:rsidRDefault="009D5726" w:rsidP="009D5726">
      <w:pPr>
        <w:pStyle w:val="PL"/>
        <w:shd w:val="clear" w:color="auto" w:fill="E6E6E6"/>
      </w:pPr>
      <w:r w:rsidRPr="001662C6">
        <w:t>MeasParameters-v1630 ::=</w:t>
      </w:r>
      <w:r w:rsidRPr="001662C6">
        <w:tab/>
        <w:t>SEQUENCE {</w:t>
      </w:r>
    </w:p>
    <w:p w14:paraId="5A9B370A" w14:textId="77777777" w:rsidR="009D5726" w:rsidRPr="001662C6" w:rsidRDefault="009D5726" w:rsidP="009D5726">
      <w:pPr>
        <w:pStyle w:val="PL"/>
        <w:shd w:val="clear" w:color="auto" w:fill="E6E6E6"/>
      </w:pPr>
      <w:r w:rsidRPr="001662C6">
        <w:tab/>
        <w:t>nr-IdleInactiveBeamMeasFR1-r16</w:t>
      </w:r>
      <w:r w:rsidRPr="001662C6">
        <w:tab/>
      </w:r>
      <w:r w:rsidRPr="001662C6">
        <w:tab/>
        <w:t>ENUMERATED {supported}</w:t>
      </w:r>
      <w:r w:rsidRPr="001662C6">
        <w:tab/>
      </w:r>
      <w:r w:rsidRPr="001662C6">
        <w:tab/>
        <w:t>OPTIONAL,</w:t>
      </w:r>
    </w:p>
    <w:p w14:paraId="0F9B50F4" w14:textId="77777777" w:rsidR="009D5726" w:rsidRPr="001662C6" w:rsidRDefault="009D5726" w:rsidP="009D5726">
      <w:pPr>
        <w:pStyle w:val="PL"/>
        <w:shd w:val="clear" w:color="auto" w:fill="E6E6E6"/>
      </w:pPr>
      <w:r w:rsidRPr="001662C6">
        <w:tab/>
        <w:t>nr-IdleInactiveBeamMeasFR2-r16</w:t>
      </w:r>
      <w:r w:rsidRPr="001662C6">
        <w:tab/>
      </w:r>
      <w:r w:rsidRPr="001662C6">
        <w:tab/>
        <w:t>ENUMERATED {supported}</w:t>
      </w:r>
      <w:r w:rsidRPr="001662C6">
        <w:tab/>
      </w:r>
      <w:r w:rsidRPr="001662C6">
        <w:tab/>
        <w:t>OPTIONAL,</w:t>
      </w:r>
    </w:p>
    <w:p w14:paraId="547D5DB5" w14:textId="77777777" w:rsidR="009D5726" w:rsidRPr="001662C6" w:rsidRDefault="009D5726" w:rsidP="009D5726">
      <w:pPr>
        <w:pStyle w:val="PL"/>
        <w:shd w:val="clear" w:color="auto" w:fill="E6E6E6"/>
        <w:rPr>
          <w:rFonts w:eastAsiaTheme="minorEastAsia"/>
        </w:rPr>
      </w:pPr>
      <w:r w:rsidRPr="001662C6">
        <w:tab/>
        <w:t>ce-MeasRSS-DedicatedSameRBs-r16</w:t>
      </w:r>
      <w:r w:rsidRPr="001662C6">
        <w:tab/>
      </w:r>
      <w:r w:rsidRPr="001662C6">
        <w:tab/>
        <w:t>ENUMERATED {supported}</w:t>
      </w:r>
      <w:r w:rsidRPr="001662C6">
        <w:tab/>
      </w:r>
      <w:r w:rsidRPr="001662C6">
        <w:tab/>
        <w:t>OPTIONAL</w:t>
      </w:r>
    </w:p>
    <w:p w14:paraId="6880C404" w14:textId="77777777" w:rsidR="009D5726" w:rsidRPr="001662C6" w:rsidRDefault="009D5726" w:rsidP="009D5726">
      <w:pPr>
        <w:pStyle w:val="PL"/>
        <w:shd w:val="clear" w:color="auto" w:fill="E6E6E6"/>
      </w:pPr>
      <w:r w:rsidRPr="001662C6">
        <w:t>}</w:t>
      </w:r>
    </w:p>
    <w:p w14:paraId="2EECB06F" w14:textId="77777777" w:rsidR="009D5726" w:rsidRPr="001662C6" w:rsidRDefault="009D5726" w:rsidP="009D5726">
      <w:pPr>
        <w:pStyle w:val="PL"/>
        <w:shd w:val="clear" w:color="auto" w:fill="E6E6E6"/>
      </w:pPr>
    </w:p>
    <w:p w14:paraId="49396A24" w14:textId="77777777" w:rsidR="009D5726" w:rsidRPr="001662C6" w:rsidRDefault="009D5726" w:rsidP="009D5726">
      <w:pPr>
        <w:pStyle w:val="PL"/>
        <w:shd w:val="clear" w:color="auto" w:fill="E6E6E6"/>
      </w:pPr>
      <w:r w:rsidRPr="001662C6">
        <w:t>MeasGapInfoNR ::= SEQUENCE {</w:t>
      </w:r>
    </w:p>
    <w:p w14:paraId="3AA9BC6C" w14:textId="77777777" w:rsidR="009D5726" w:rsidRPr="001662C6" w:rsidRDefault="009D5726" w:rsidP="009D5726">
      <w:pPr>
        <w:pStyle w:val="PL"/>
        <w:shd w:val="clear" w:color="auto" w:fill="E6E6E6"/>
      </w:pPr>
      <w:r w:rsidRPr="001662C6">
        <w:tab/>
        <w:t>interRAT-BandListNR-EN-DC</w:t>
      </w:r>
      <w:r w:rsidRPr="001662C6">
        <w:tab/>
      </w:r>
      <w:r w:rsidRPr="001662C6">
        <w:tab/>
        <w:t>InterRAT-BandListNR</w:t>
      </w:r>
      <w:r w:rsidRPr="001662C6">
        <w:tab/>
      </w:r>
      <w:r w:rsidRPr="001662C6">
        <w:tab/>
      </w:r>
      <w:r w:rsidRPr="001662C6">
        <w:tab/>
      </w:r>
      <w:r w:rsidRPr="001662C6">
        <w:tab/>
      </w:r>
      <w:r w:rsidRPr="001662C6">
        <w:tab/>
        <w:t>OPTIONAL,</w:t>
      </w:r>
    </w:p>
    <w:p w14:paraId="1CAE50CE" w14:textId="77777777" w:rsidR="009D5726" w:rsidRPr="001662C6" w:rsidRDefault="009D5726" w:rsidP="009D5726">
      <w:pPr>
        <w:pStyle w:val="PL"/>
        <w:shd w:val="clear" w:color="auto" w:fill="E6E6E6"/>
      </w:pPr>
      <w:r w:rsidRPr="001662C6">
        <w:tab/>
        <w:t>interRAT-BandListNR-SA</w:t>
      </w:r>
      <w:r w:rsidRPr="001662C6">
        <w:tab/>
      </w:r>
      <w:r w:rsidRPr="001662C6">
        <w:tab/>
        <w:t>InterRAT-BandListNR</w:t>
      </w:r>
      <w:r w:rsidRPr="001662C6">
        <w:tab/>
      </w:r>
      <w:r w:rsidRPr="001662C6">
        <w:tab/>
      </w:r>
      <w:r w:rsidRPr="001662C6">
        <w:tab/>
      </w:r>
      <w:r w:rsidRPr="001662C6">
        <w:tab/>
      </w:r>
      <w:r w:rsidRPr="001662C6">
        <w:tab/>
        <w:t>OPTIONAL</w:t>
      </w:r>
    </w:p>
    <w:p w14:paraId="665EB2F2" w14:textId="77777777" w:rsidR="009D5726" w:rsidRPr="001662C6" w:rsidRDefault="009D5726" w:rsidP="009D5726">
      <w:pPr>
        <w:pStyle w:val="PL"/>
        <w:shd w:val="clear" w:color="auto" w:fill="E6E6E6"/>
      </w:pPr>
      <w:r w:rsidRPr="001662C6">
        <w:t>}</w:t>
      </w:r>
    </w:p>
    <w:p w14:paraId="5A03CC06" w14:textId="77777777" w:rsidR="009D5726" w:rsidRPr="001662C6" w:rsidRDefault="009D5726" w:rsidP="009D5726">
      <w:pPr>
        <w:pStyle w:val="PL"/>
        <w:shd w:val="clear" w:color="auto" w:fill="E6E6E6"/>
      </w:pPr>
    </w:p>
    <w:p w14:paraId="5EB6E169" w14:textId="77777777" w:rsidR="009D5726" w:rsidRPr="001662C6" w:rsidRDefault="009D5726" w:rsidP="009D5726">
      <w:pPr>
        <w:pStyle w:val="PL"/>
        <w:shd w:val="clear" w:color="auto" w:fill="E6E6E6"/>
      </w:pPr>
      <w:r w:rsidRPr="001662C6">
        <w:t>BandListEUTRA ::=</w:t>
      </w:r>
      <w:r w:rsidRPr="001662C6">
        <w:tab/>
      </w:r>
      <w:r w:rsidRPr="001662C6">
        <w:tab/>
      </w:r>
      <w:r w:rsidRPr="001662C6">
        <w:tab/>
      </w:r>
      <w:r w:rsidRPr="001662C6">
        <w:tab/>
      </w:r>
      <w:r w:rsidRPr="001662C6">
        <w:tab/>
        <w:t>SEQUENCE (SIZE (1..maxBands)) OF BandInfoEUTRA</w:t>
      </w:r>
    </w:p>
    <w:p w14:paraId="28F2742E" w14:textId="77777777" w:rsidR="009D5726" w:rsidRPr="001662C6" w:rsidRDefault="009D5726" w:rsidP="009D5726">
      <w:pPr>
        <w:pStyle w:val="PL"/>
        <w:shd w:val="clear" w:color="auto" w:fill="E6E6E6"/>
      </w:pPr>
    </w:p>
    <w:p w14:paraId="785FC5ED" w14:textId="77777777" w:rsidR="009D5726" w:rsidRPr="001662C6" w:rsidRDefault="009D5726" w:rsidP="009D5726">
      <w:pPr>
        <w:pStyle w:val="PL"/>
        <w:shd w:val="clear" w:color="auto" w:fill="E6E6E6"/>
      </w:pPr>
      <w:r w:rsidRPr="001662C6">
        <w:t>BandCombinationListEUTRA-r10 ::=</w:t>
      </w:r>
      <w:r w:rsidRPr="001662C6">
        <w:tab/>
        <w:t>SEQUENCE (SIZE (1..maxBandComb-r10)) OF BandInfoEUTRA</w:t>
      </w:r>
    </w:p>
    <w:p w14:paraId="0D38FE4D" w14:textId="77777777" w:rsidR="009D5726" w:rsidRPr="001662C6" w:rsidRDefault="009D5726" w:rsidP="009D5726">
      <w:pPr>
        <w:pStyle w:val="PL"/>
        <w:shd w:val="clear" w:color="auto" w:fill="E6E6E6"/>
      </w:pPr>
    </w:p>
    <w:p w14:paraId="5E808459" w14:textId="77777777" w:rsidR="009D5726" w:rsidRPr="001662C6" w:rsidRDefault="009D5726" w:rsidP="009D5726">
      <w:pPr>
        <w:pStyle w:val="PL"/>
        <w:shd w:val="clear" w:color="auto" w:fill="E6E6E6"/>
      </w:pPr>
      <w:r w:rsidRPr="001662C6">
        <w:t>BandInfoEUTRA ::=</w:t>
      </w:r>
      <w:r w:rsidRPr="001662C6">
        <w:tab/>
      </w:r>
      <w:r w:rsidRPr="001662C6">
        <w:tab/>
      </w:r>
      <w:r w:rsidRPr="001662C6">
        <w:tab/>
      </w:r>
      <w:r w:rsidRPr="001662C6">
        <w:tab/>
      </w:r>
      <w:r w:rsidRPr="001662C6">
        <w:tab/>
        <w:t>SEQUENCE {</w:t>
      </w:r>
    </w:p>
    <w:p w14:paraId="036222E7" w14:textId="77777777" w:rsidR="009D5726" w:rsidRPr="001662C6" w:rsidRDefault="009D5726" w:rsidP="009D5726">
      <w:pPr>
        <w:pStyle w:val="PL"/>
        <w:shd w:val="clear" w:color="auto" w:fill="E6E6E6"/>
      </w:pPr>
      <w:r w:rsidRPr="001662C6">
        <w:tab/>
        <w:t>interFreqBandList</w:t>
      </w:r>
      <w:r w:rsidRPr="001662C6">
        <w:tab/>
      </w:r>
      <w:r w:rsidRPr="001662C6">
        <w:tab/>
      </w:r>
      <w:r w:rsidRPr="001662C6">
        <w:tab/>
      </w:r>
      <w:r w:rsidRPr="001662C6">
        <w:tab/>
      </w:r>
      <w:r w:rsidRPr="001662C6">
        <w:tab/>
        <w:t>InterFreqBandList,</w:t>
      </w:r>
    </w:p>
    <w:p w14:paraId="66E19FDA" w14:textId="77777777" w:rsidR="009D5726" w:rsidRPr="001662C6" w:rsidRDefault="009D5726" w:rsidP="009D5726">
      <w:pPr>
        <w:pStyle w:val="PL"/>
        <w:shd w:val="clear" w:color="auto" w:fill="E6E6E6"/>
      </w:pPr>
      <w:r w:rsidRPr="001662C6">
        <w:tab/>
        <w:t>interRAT-BandList</w:t>
      </w:r>
      <w:r w:rsidRPr="001662C6">
        <w:tab/>
      </w:r>
      <w:r w:rsidRPr="001662C6">
        <w:tab/>
      </w:r>
      <w:r w:rsidRPr="001662C6">
        <w:tab/>
      </w:r>
      <w:r w:rsidRPr="001662C6">
        <w:tab/>
      </w:r>
      <w:r w:rsidRPr="001662C6">
        <w:tab/>
        <w:t>InterRAT-BandList</w:t>
      </w:r>
      <w:r w:rsidRPr="001662C6">
        <w:tab/>
      </w:r>
      <w:r w:rsidRPr="001662C6">
        <w:tab/>
        <w:t>OPTIONAL</w:t>
      </w:r>
    </w:p>
    <w:p w14:paraId="78BE6747" w14:textId="77777777" w:rsidR="009D5726" w:rsidRPr="001662C6" w:rsidRDefault="009D5726" w:rsidP="009D5726">
      <w:pPr>
        <w:pStyle w:val="PL"/>
        <w:shd w:val="clear" w:color="auto" w:fill="E6E6E6"/>
      </w:pPr>
      <w:r w:rsidRPr="001662C6">
        <w:t>}</w:t>
      </w:r>
    </w:p>
    <w:p w14:paraId="3B8CFD03" w14:textId="77777777" w:rsidR="009D5726" w:rsidRPr="001662C6" w:rsidRDefault="009D5726" w:rsidP="009D5726">
      <w:pPr>
        <w:pStyle w:val="PL"/>
        <w:shd w:val="clear" w:color="auto" w:fill="E6E6E6"/>
      </w:pPr>
    </w:p>
    <w:p w14:paraId="2AD33D6C" w14:textId="77777777" w:rsidR="009D5726" w:rsidRPr="001662C6" w:rsidRDefault="009D5726" w:rsidP="009D5726">
      <w:pPr>
        <w:pStyle w:val="PL"/>
        <w:shd w:val="clear" w:color="auto" w:fill="E6E6E6"/>
      </w:pPr>
      <w:r w:rsidRPr="001662C6">
        <w:t>InterFreqBandList ::=</w:t>
      </w:r>
      <w:r w:rsidRPr="001662C6">
        <w:tab/>
      </w:r>
      <w:r w:rsidRPr="001662C6">
        <w:tab/>
      </w:r>
      <w:r w:rsidRPr="001662C6">
        <w:tab/>
      </w:r>
      <w:r w:rsidRPr="001662C6">
        <w:tab/>
        <w:t>SEQUENCE (SIZE (1..maxBands)) OF InterFreqBandInfo</w:t>
      </w:r>
    </w:p>
    <w:p w14:paraId="04E83034" w14:textId="77777777" w:rsidR="009D5726" w:rsidRPr="001662C6" w:rsidRDefault="009D5726" w:rsidP="009D5726">
      <w:pPr>
        <w:pStyle w:val="PL"/>
        <w:shd w:val="clear" w:color="auto" w:fill="E6E6E6"/>
      </w:pPr>
    </w:p>
    <w:p w14:paraId="5A8DF7CE" w14:textId="77777777" w:rsidR="009D5726" w:rsidRPr="001662C6" w:rsidRDefault="009D5726" w:rsidP="009D5726">
      <w:pPr>
        <w:pStyle w:val="PL"/>
        <w:shd w:val="clear" w:color="auto" w:fill="E6E6E6"/>
      </w:pPr>
      <w:r w:rsidRPr="001662C6">
        <w:t>InterFreqBandInfo ::=</w:t>
      </w:r>
      <w:r w:rsidRPr="001662C6">
        <w:tab/>
      </w:r>
      <w:r w:rsidRPr="001662C6">
        <w:tab/>
      </w:r>
      <w:r w:rsidRPr="001662C6">
        <w:tab/>
      </w:r>
      <w:r w:rsidRPr="001662C6">
        <w:tab/>
        <w:t>SEQUENCE {</w:t>
      </w:r>
    </w:p>
    <w:p w14:paraId="13688D87" w14:textId="77777777" w:rsidR="009D5726" w:rsidRPr="001662C6" w:rsidRDefault="009D5726" w:rsidP="009D5726">
      <w:pPr>
        <w:pStyle w:val="PL"/>
        <w:shd w:val="clear" w:color="auto" w:fill="E6E6E6"/>
      </w:pPr>
      <w:r w:rsidRPr="001662C6">
        <w:tab/>
        <w:t>interFreqNeedForGaps</w:t>
      </w:r>
      <w:r w:rsidRPr="001662C6">
        <w:tab/>
      </w:r>
      <w:r w:rsidRPr="001662C6">
        <w:tab/>
      </w:r>
      <w:r w:rsidRPr="001662C6">
        <w:tab/>
      </w:r>
      <w:r w:rsidRPr="001662C6">
        <w:tab/>
        <w:t>BOOLEAN</w:t>
      </w:r>
    </w:p>
    <w:p w14:paraId="2D0A38E7" w14:textId="77777777" w:rsidR="009D5726" w:rsidRPr="001662C6" w:rsidRDefault="009D5726" w:rsidP="009D5726">
      <w:pPr>
        <w:pStyle w:val="PL"/>
        <w:shd w:val="clear" w:color="auto" w:fill="E6E6E6"/>
      </w:pPr>
      <w:r w:rsidRPr="001662C6">
        <w:t>}</w:t>
      </w:r>
    </w:p>
    <w:p w14:paraId="7C35CCFB" w14:textId="77777777" w:rsidR="009D5726" w:rsidRPr="001662C6" w:rsidRDefault="009D5726" w:rsidP="009D5726">
      <w:pPr>
        <w:pStyle w:val="PL"/>
        <w:shd w:val="clear" w:color="auto" w:fill="E6E6E6"/>
      </w:pPr>
    </w:p>
    <w:p w14:paraId="3705BBEF" w14:textId="77777777" w:rsidR="009D5726" w:rsidRPr="001662C6" w:rsidRDefault="009D5726" w:rsidP="009D5726">
      <w:pPr>
        <w:pStyle w:val="PL"/>
        <w:shd w:val="clear" w:color="auto" w:fill="E6E6E6"/>
      </w:pPr>
      <w:r w:rsidRPr="001662C6">
        <w:t>InterRAT-BandList ::=</w:t>
      </w:r>
      <w:r w:rsidRPr="001662C6">
        <w:tab/>
      </w:r>
      <w:r w:rsidRPr="001662C6">
        <w:tab/>
      </w:r>
      <w:r w:rsidRPr="001662C6">
        <w:tab/>
      </w:r>
      <w:r w:rsidRPr="001662C6">
        <w:tab/>
        <w:t>SEQUENCE (SIZE (1..maxBands)) OF InterRAT-BandInfo</w:t>
      </w:r>
    </w:p>
    <w:p w14:paraId="72079850" w14:textId="77777777" w:rsidR="009D5726" w:rsidRPr="001662C6" w:rsidRDefault="009D5726" w:rsidP="009D5726">
      <w:pPr>
        <w:pStyle w:val="PL"/>
        <w:shd w:val="clear" w:color="auto" w:fill="E6E6E6"/>
      </w:pPr>
    </w:p>
    <w:p w14:paraId="286B22C2" w14:textId="77777777" w:rsidR="009D5726" w:rsidRPr="001662C6" w:rsidRDefault="009D5726" w:rsidP="009D5726">
      <w:pPr>
        <w:pStyle w:val="PL"/>
        <w:shd w:val="clear" w:color="auto" w:fill="E6E6E6"/>
      </w:pPr>
      <w:r w:rsidRPr="001662C6">
        <w:t>InterRAT-BandListNR ::=</w:t>
      </w:r>
      <w:r w:rsidRPr="001662C6">
        <w:tab/>
      </w:r>
      <w:r w:rsidRPr="001662C6">
        <w:tab/>
      </w:r>
      <w:r w:rsidRPr="001662C6">
        <w:tab/>
      </w:r>
      <w:r w:rsidRPr="001662C6">
        <w:tab/>
        <w:t>SEQUENCE (SIZE (1..maxBandsNR-r15)) OF InterRAT-BandInfoNR</w:t>
      </w:r>
    </w:p>
    <w:p w14:paraId="31214352" w14:textId="77777777" w:rsidR="009D5726" w:rsidRPr="001662C6" w:rsidRDefault="009D5726" w:rsidP="009D5726">
      <w:pPr>
        <w:pStyle w:val="PL"/>
        <w:shd w:val="clear" w:color="auto" w:fill="E6E6E6"/>
      </w:pPr>
    </w:p>
    <w:p w14:paraId="64206845" w14:textId="77777777" w:rsidR="009D5726" w:rsidRPr="001662C6" w:rsidRDefault="009D5726" w:rsidP="009D5726">
      <w:pPr>
        <w:pStyle w:val="PL"/>
        <w:shd w:val="clear" w:color="auto" w:fill="E6E6E6"/>
      </w:pPr>
      <w:r w:rsidRPr="001662C6">
        <w:t>InterRAT-BandInfo ::=</w:t>
      </w:r>
      <w:r w:rsidRPr="001662C6">
        <w:tab/>
      </w:r>
      <w:r w:rsidRPr="001662C6">
        <w:tab/>
      </w:r>
      <w:r w:rsidRPr="001662C6">
        <w:tab/>
      </w:r>
      <w:r w:rsidRPr="001662C6">
        <w:tab/>
        <w:t>SEQUENCE {</w:t>
      </w:r>
    </w:p>
    <w:p w14:paraId="4A4D03D8" w14:textId="77777777" w:rsidR="009D5726" w:rsidRPr="001662C6" w:rsidRDefault="009D5726" w:rsidP="009D5726">
      <w:pPr>
        <w:pStyle w:val="PL"/>
        <w:shd w:val="clear" w:color="auto" w:fill="E6E6E6"/>
      </w:pPr>
      <w:r w:rsidRPr="001662C6">
        <w:tab/>
        <w:t>interRAT-NeedForGaps</w:t>
      </w:r>
      <w:r w:rsidRPr="001662C6">
        <w:tab/>
      </w:r>
      <w:r w:rsidRPr="001662C6">
        <w:tab/>
      </w:r>
      <w:r w:rsidRPr="001662C6">
        <w:tab/>
      </w:r>
      <w:r w:rsidRPr="001662C6">
        <w:tab/>
        <w:t>BOOLEAN</w:t>
      </w:r>
    </w:p>
    <w:p w14:paraId="07995B13" w14:textId="77777777" w:rsidR="009D5726" w:rsidRPr="001662C6" w:rsidRDefault="009D5726" w:rsidP="009D5726">
      <w:pPr>
        <w:pStyle w:val="PL"/>
        <w:shd w:val="clear" w:color="auto" w:fill="E6E6E6"/>
      </w:pPr>
      <w:r w:rsidRPr="001662C6">
        <w:t>}</w:t>
      </w:r>
    </w:p>
    <w:p w14:paraId="2147A712" w14:textId="77777777" w:rsidR="009D5726" w:rsidRPr="001662C6" w:rsidRDefault="009D5726" w:rsidP="009D5726">
      <w:pPr>
        <w:pStyle w:val="PL"/>
        <w:shd w:val="clear" w:color="auto" w:fill="E6E6E6"/>
      </w:pPr>
    </w:p>
    <w:p w14:paraId="54E115BC" w14:textId="77777777" w:rsidR="009D5726" w:rsidRPr="001662C6" w:rsidRDefault="009D5726" w:rsidP="009D5726">
      <w:pPr>
        <w:pStyle w:val="PL"/>
        <w:shd w:val="clear" w:color="auto" w:fill="E6E6E6"/>
      </w:pPr>
      <w:r w:rsidRPr="001662C6">
        <w:t>InterRAT-BandInfoNR ::=</w:t>
      </w:r>
      <w:r w:rsidRPr="001662C6">
        <w:tab/>
      </w:r>
      <w:r w:rsidRPr="001662C6">
        <w:tab/>
      </w:r>
      <w:r w:rsidRPr="001662C6">
        <w:tab/>
        <w:t>SEQUENCE {</w:t>
      </w:r>
    </w:p>
    <w:p w14:paraId="5A0BAFFA" w14:textId="77777777" w:rsidR="009D5726" w:rsidRPr="001662C6" w:rsidRDefault="009D5726" w:rsidP="009D5726">
      <w:pPr>
        <w:pStyle w:val="PL"/>
        <w:shd w:val="clear" w:color="auto" w:fill="E6E6E6"/>
      </w:pPr>
      <w:r w:rsidRPr="001662C6">
        <w:tab/>
        <w:t>interRAT-NeedForGapsNR</w:t>
      </w:r>
      <w:r w:rsidRPr="001662C6">
        <w:tab/>
      </w:r>
      <w:r w:rsidRPr="001662C6">
        <w:tab/>
      </w:r>
      <w:r w:rsidRPr="001662C6">
        <w:tab/>
      </w:r>
      <w:r w:rsidRPr="001662C6">
        <w:tab/>
        <w:t>BOOLEAN</w:t>
      </w:r>
    </w:p>
    <w:p w14:paraId="0D6AEC21" w14:textId="77777777" w:rsidR="009D5726" w:rsidRPr="001662C6" w:rsidRDefault="009D5726" w:rsidP="009D5726">
      <w:pPr>
        <w:pStyle w:val="PL"/>
        <w:shd w:val="clear" w:color="auto" w:fill="E6E6E6"/>
      </w:pPr>
      <w:r w:rsidRPr="001662C6">
        <w:t>}</w:t>
      </w:r>
    </w:p>
    <w:p w14:paraId="59F16D74" w14:textId="77777777" w:rsidR="009D5726" w:rsidRPr="001662C6" w:rsidRDefault="009D5726" w:rsidP="009D5726">
      <w:pPr>
        <w:pStyle w:val="PL"/>
        <w:shd w:val="clear" w:color="auto" w:fill="E6E6E6"/>
      </w:pPr>
    </w:p>
    <w:p w14:paraId="1E00CF36" w14:textId="77777777" w:rsidR="009D5726" w:rsidRPr="001662C6" w:rsidRDefault="009D5726" w:rsidP="009D5726">
      <w:pPr>
        <w:pStyle w:val="PL"/>
        <w:shd w:val="clear" w:color="auto" w:fill="E6E6E6"/>
      </w:pPr>
      <w:r w:rsidRPr="001662C6">
        <w:t>IRAT-ParametersNR-r15 ::=</w:t>
      </w:r>
      <w:r w:rsidRPr="001662C6">
        <w:tab/>
      </w:r>
      <w:r w:rsidRPr="001662C6">
        <w:tab/>
        <w:t>SEQUENCE {</w:t>
      </w:r>
    </w:p>
    <w:p w14:paraId="201A1CD1" w14:textId="77777777" w:rsidR="009D5726" w:rsidRPr="001662C6" w:rsidRDefault="009D5726" w:rsidP="009D5726">
      <w:pPr>
        <w:pStyle w:val="PL"/>
        <w:shd w:val="clear" w:color="auto" w:fill="E6E6E6"/>
      </w:pPr>
      <w:r w:rsidRPr="001662C6">
        <w:tab/>
        <w:t>en-DC-r15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24D03B5E" w14:textId="77777777" w:rsidR="009D5726" w:rsidRPr="001662C6" w:rsidRDefault="009D5726" w:rsidP="009D5726">
      <w:pPr>
        <w:pStyle w:val="PL"/>
        <w:shd w:val="clear" w:color="auto" w:fill="E6E6E6"/>
      </w:pPr>
      <w:r w:rsidRPr="001662C6">
        <w:tab/>
        <w:t>eventB2-r15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63825CE3" w14:textId="77777777" w:rsidR="009D5726" w:rsidRPr="001662C6" w:rsidRDefault="009D5726" w:rsidP="009D5726">
      <w:pPr>
        <w:pStyle w:val="PL"/>
        <w:shd w:val="clear" w:color="auto" w:fill="E6E6E6"/>
      </w:pPr>
      <w:r w:rsidRPr="001662C6">
        <w:tab/>
        <w:t>supportedBandListEN-DC-r15</w:t>
      </w:r>
      <w:r w:rsidRPr="001662C6">
        <w:tab/>
      </w:r>
      <w:r w:rsidRPr="001662C6">
        <w:tab/>
        <w:t>SupportedBandListNR-r15</w:t>
      </w:r>
      <w:r w:rsidRPr="001662C6">
        <w:tab/>
      </w:r>
      <w:r w:rsidRPr="001662C6">
        <w:tab/>
      </w:r>
      <w:r w:rsidRPr="001662C6">
        <w:tab/>
      </w:r>
      <w:r w:rsidRPr="001662C6">
        <w:tab/>
      </w:r>
      <w:r w:rsidRPr="001662C6">
        <w:tab/>
      </w:r>
      <w:r w:rsidRPr="001662C6">
        <w:tab/>
        <w:t>OPTIONAL</w:t>
      </w:r>
    </w:p>
    <w:p w14:paraId="1B326535" w14:textId="77777777" w:rsidR="009D5726" w:rsidRPr="001662C6" w:rsidRDefault="009D5726" w:rsidP="009D5726">
      <w:pPr>
        <w:pStyle w:val="PL"/>
        <w:shd w:val="clear" w:color="auto" w:fill="E6E6E6"/>
      </w:pPr>
      <w:r w:rsidRPr="001662C6">
        <w:t>}</w:t>
      </w:r>
    </w:p>
    <w:p w14:paraId="77615594" w14:textId="77777777" w:rsidR="009D5726" w:rsidRPr="001662C6" w:rsidRDefault="009D5726" w:rsidP="009D5726">
      <w:pPr>
        <w:pStyle w:val="PL"/>
        <w:shd w:val="clear" w:color="auto" w:fill="E6E6E6"/>
      </w:pPr>
    </w:p>
    <w:p w14:paraId="6C1CF8DD" w14:textId="77777777" w:rsidR="009D5726" w:rsidRPr="001662C6" w:rsidRDefault="009D5726" w:rsidP="009D5726">
      <w:pPr>
        <w:pStyle w:val="PL"/>
        <w:shd w:val="clear" w:color="auto" w:fill="E6E6E6"/>
      </w:pPr>
      <w:r w:rsidRPr="001662C6">
        <w:t>IRAT-ParametersNR-v1540 ::=</w:t>
      </w:r>
      <w:r w:rsidRPr="001662C6">
        <w:tab/>
      </w:r>
      <w:r w:rsidRPr="001662C6">
        <w:tab/>
        <w:t>SEQUENCE {</w:t>
      </w:r>
    </w:p>
    <w:p w14:paraId="2E8417EB" w14:textId="77777777" w:rsidR="009D5726" w:rsidRPr="001662C6" w:rsidRDefault="009D5726" w:rsidP="009D5726">
      <w:pPr>
        <w:pStyle w:val="PL"/>
        <w:shd w:val="clear" w:color="auto" w:fill="E6E6E6"/>
      </w:pPr>
      <w:r w:rsidRPr="001662C6">
        <w:tab/>
        <w:t>eutra-5GC-HO-ToNR-FDD-FR1-r15</w:t>
      </w:r>
      <w:r w:rsidRPr="001662C6">
        <w:tab/>
      </w:r>
      <w:r w:rsidRPr="001662C6">
        <w:tab/>
        <w:t>ENUMERATED {supported}</w:t>
      </w:r>
      <w:r w:rsidRPr="001662C6">
        <w:tab/>
      </w:r>
      <w:r w:rsidRPr="001662C6">
        <w:tab/>
      </w:r>
      <w:r w:rsidRPr="001662C6">
        <w:tab/>
      </w:r>
      <w:r w:rsidRPr="001662C6">
        <w:tab/>
        <w:t>OPTIONAL,</w:t>
      </w:r>
    </w:p>
    <w:p w14:paraId="1C965FED" w14:textId="77777777" w:rsidR="009D5726" w:rsidRPr="001662C6" w:rsidRDefault="009D5726" w:rsidP="009D5726">
      <w:pPr>
        <w:pStyle w:val="PL"/>
        <w:shd w:val="clear" w:color="auto" w:fill="E6E6E6"/>
      </w:pPr>
      <w:r w:rsidRPr="001662C6">
        <w:lastRenderedPageBreak/>
        <w:tab/>
        <w:t>eutra-5GC-HO-ToNR-TDD-FR1-r15</w:t>
      </w:r>
      <w:r w:rsidRPr="001662C6">
        <w:tab/>
      </w:r>
      <w:r w:rsidRPr="001662C6">
        <w:tab/>
        <w:t>ENUMERATED {supported}</w:t>
      </w:r>
      <w:r w:rsidRPr="001662C6">
        <w:tab/>
      </w:r>
      <w:r w:rsidRPr="001662C6">
        <w:tab/>
      </w:r>
      <w:r w:rsidRPr="001662C6">
        <w:tab/>
      </w:r>
      <w:r w:rsidRPr="001662C6">
        <w:tab/>
        <w:t>OPTIONAL,</w:t>
      </w:r>
    </w:p>
    <w:p w14:paraId="4FEABA7F" w14:textId="77777777" w:rsidR="009D5726" w:rsidRPr="001662C6" w:rsidRDefault="009D5726" w:rsidP="009D5726">
      <w:pPr>
        <w:pStyle w:val="PL"/>
        <w:shd w:val="clear" w:color="auto" w:fill="E6E6E6"/>
      </w:pPr>
      <w:r w:rsidRPr="001662C6">
        <w:tab/>
        <w:t>eutra-5GC-HO-ToNR-FDD-FR2-r15</w:t>
      </w:r>
      <w:r w:rsidRPr="001662C6">
        <w:tab/>
      </w:r>
      <w:r w:rsidRPr="001662C6">
        <w:tab/>
        <w:t>ENUMERATED {supported}</w:t>
      </w:r>
      <w:r w:rsidRPr="001662C6">
        <w:tab/>
      </w:r>
      <w:r w:rsidRPr="001662C6">
        <w:tab/>
      </w:r>
      <w:r w:rsidRPr="001662C6">
        <w:tab/>
      </w:r>
      <w:r w:rsidRPr="001662C6">
        <w:tab/>
        <w:t>OPTIONAL,</w:t>
      </w:r>
    </w:p>
    <w:p w14:paraId="7B018B33" w14:textId="77777777" w:rsidR="009D5726" w:rsidRPr="001662C6" w:rsidRDefault="009D5726" w:rsidP="009D5726">
      <w:pPr>
        <w:pStyle w:val="PL"/>
        <w:shd w:val="clear" w:color="auto" w:fill="E6E6E6"/>
      </w:pPr>
      <w:r w:rsidRPr="001662C6">
        <w:tab/>
        <w:t>eutra-5GC-HO-ToNR-TDD-FR2-r15</w:t>
      </w:r>
      <w:r w:rsidRPr="001662C6">
        <w:tab/>
      </w:r>
      <w:r w:rsidRPr="001662C6">
        <w:tab/>
        <w:t>ENUMERATED {supported}</w:t>
      </w:r>
      <w:r w:rsidRPr="001662C6">
        <w:tab/>
      </w:r>
      <w:r w:rsidRPr="001662C6">
        <w:tab/>
      </w:r>
      <w:r w:rsidRPr="001662C6">
        <w:tab/>
      </w:r>
      <w:r w:rsidRPr="001662C6">
        <w:tab/>
        <w:t>OPTIONAL,</w:t>
      </w:r>
    </w:p>
    <w:p w14:paraId="05462768" w14:textId="77777777" w:rsidR="009D5726" w:rsidRPr="001662C6" w:rsidRDefault="009D5726" w:rsidP="009D5726">
      <w:pPr>
        <w:pStyle w:val="PL"/>
        <w:shd w:val="clear" w:color="auto" w:fill="E6E6E6"/>
      </w:pPr>
      <w:r w:rsidRPr="001662C6">
        <w:tab/>
        <w:t>eutra-EPC-HO-ToNR-FDD-FR1-r15</w:t>
      </w:r>
      <w:r w:rsidRPr="001662C6">
        <w:tab/>
      </w:r>
      <w:r w:rsidRPr="001662C6">
        <w:tab/>
        <w:t>ENUMERATED {supported}</w:t>
      </w:r>
      <w:r w:rsidRPr="001662C6">
        <w:tab/>
      </w:r>
      <w:r w:rsidRPr="001662C6">
        <w:tab/>
      </w:r>
      <w:r w:rsidRPr="001662C6">
        <w:tab/>
      </w:r>
      <w:r w:rsidRPr="001662C6">
        <w:tab/>
        <w:t>OPTIONAL,</w:t>
      </w:r>
    </w:p>
    <w:p w14:paraId="6F626844" w14:textId="77777777" w:rsidR="009D5726" w:rsidRPr="001662C6" w:rsidRDefault="009D5726" w:rsidP="009D5726">
      <w:pPr>
        <w:pStyle w:val="PL"/>
        <w:shd w:val="clear" w:color="auto" w:fill="E6E6E6"/>
      </w:pPr>
      <w:r w:rsidRPr="001662C6">
        <w:tab/>
        <w:t>eutra-EPC-HO-ToNR-TDD-FR1-r15</w:t>
      </w:r>
      <w:r w:rsidRPr="001662C6">
        <w:tab/>
      </w:r>
      <w:r w:rsidRPr="001662C6">
        <w:tab/>
        <w:t>ENUMERATED {supported}</w:t>
      </w:r>
      <w:r w:rsidRPr="001662C6">
        <w:tab/>
      </w:r>
      <w:r w:rsidRPr="001662C6">
        <w:tab/>
      </w:r>
      <w:r w:rsidRPr="001662C6">
        <w:tab/>
      </w:r>
      <w:r w:rsidRPr="001662C6">
        <w:tab/>
        <w:t>OPTIONAL,</w:t>
      </w:r>
    </w:p>
    <w:p w14:paraId="2D46EE58" w14:textId="77777777" w:rsidR="009D5726" w:rsidRPr="001662C6" w:rsidRDefault="009D5726" w:rsidP="009D5726">
      <w:pPr>
        <w:pStyle w:val="PL"/>
        <w:shd w:val="clear" w:color="auto" w:fill="E6E6E6"/>
      </w:pPr>
      <w:r w:rsidRPr="001662C6">
        <w:tab/>
        <w:t>eutra-EPC-HO-ToNR-FDD-FR2-r15</w:t>
      </w:r>
      <w:r w:rsidRPr="001662C6">
        <w:tab/>
      </w:r>
      <w:r w:rsidRPr="001662C6">
        <w:tab/>
        <w:t>ENUMERATED {supported}</w:t>
      </w:r>
      <w:r w:rsidRPr="001662C6">
        <w:tab/>
      </w:r>
      <w:r w:rsidRPr="001662C6">
        <w:tab/>
      </w:r>
      <w:r w:rsidRPr="001662C6">
        <w:tab/>
      </w:r>
      <w:r w:rsidRPr="001662C6">
        <w:tab/>
        <w:t>OPTIONAL,</w:t>
      </w:r>
    </w:p>
    <w:p w14:paraId="15326057" w14:textId="77777777" w:rsidR="009D5726" w:rsidRPr="001662C6" w:rsidRDefault="009D5726" w:rsidP="009D5726">
      <w:pPr>
        <w:pStyle w:val="PL"/>
        <w:shd w:val="clear" w:color="auto" w:fill="E6E6E6"/>
      </w:pPr>
      <w:r w:rsidRPr="001662C6">
        <w:tab/>
        <w:t>eutra-EPC-HO-ToNR-TDD-FR2-r15</w:t>
      </w:r>
      <w:r w:rsidRPr="001662C6">
        <w:tab/>
      </w:r>
      <w:r w:rsidRPr="001662C6">
        <w:tab/>
        <w:t>ENUMERATED {supported}</w:t>
      </w:r>
      <w:r w:rsidRPr="001662C6">
        <w:tab/>
      </w:r>
      <w:r w:rsidRPr="001662C6">
        <w:tab/>
      </w:r>
      <w:r w:rsidRPr="001662C6">
        <w:tab/>
      </w:r>
      <w:r w:rsidRPr="001662C6">
        <w:tab/>
        <w:t>OPTIONAL,</w:t>
      </w:r>
    </w:p>
    <w:p w14:paraId="48A6B030" w14:textId="77777777" w:rsidR="009D5726" w:rsidRPr="001662C6" w:rsidRDefault="009D5726" w:rsidP="009D5726">
      <w:pPr>
        <w:pStyle w:val="PL"/>
        <w:shd w:val="clear" w:color="auto" w:fill="E6E6E6"/>
      </w:pPr>
      <w:r w:rsidRPr="001662C6">
        <w:tab/>
        <w:t>ims-VoiceOverNR-FR1-r15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DC1FF53" w14:textId="77777777" w:rsidR="009D5726" w:rsidRPr="001662C6" w:rsidRDefault="009D5726" w:rsidP="009D5726">
      <w:pPr>
        <w:pStyle w:val="PL"/>
        <w:shd w:val="clear" w:color="auto" w:fill="E6E6E6"/>
      </w:pPr>
      <w:r w:rsidRPr="001662C6">
        <w:tab/>
        <w:t>ims-VoiceOverNR-FR2-r15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66CDD7B" w14:textId="77777777" w:rsidR="009D5726" w:rsidRPr="001662C6" w:rsidRDefault="009D5726" w:rsidP="009D5726">
      <w:pPr>
        <w:pStyle w:val="PL"/>
        <w:shd w:val="clear" w:color="auto" w:fill="E6E6E6"/>
      </w:pPr>
      <w:r w:rsidRPr="001662C6">
        <w:tab/>
        <w:t>sa-NR-r15</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97998B8" w14:textId="77777777" w:rsidR="009D5726" w:rsidRPr="001662C6" w:rsidRDefault="009D5726" w:rsidP="009D5726">
      <w:pPr>
        <w:pStyle w:val="PL"/>
        <w:shd w:val="clear" w:color="auto" w:fill="E6E6E6"/>
      </w:pPr>
      <w:r w:rsidRPr="001662C6">
        <w:tab/>
        <w:t>supportedBandListNR-SA-r15</w:t>
      </w:r>
      <w:r w:rsidRPr="001662C6">
        <w:tab/>
      </w:r>
      <w:r w:rsidRPr="001662C6">
        <w:tab/>
      </w:r>
      <w:r w:rsidRPr="001662C6">
        <w:tab/>
        <w:t>SupportedBandListNR-r15</w:t>
      </w:r>
      <w:r w:rsidRPr="001662C6">
        <w:tab/>
      </w:r>
      <w:r w:rsidRPr="001662C6">
        <w:tab/>
      </w:r>
      <w:r w:rsidRPr="001662C6">
        <w:tab/>
      </w:r>
      <w:r w:rsidRPr="001662C6">
        <w:tab/>
        <w:t>OPTIONAL</w:t>
      </w:r>
    </w:p>
    <w:p w14:paraId="38E486F0" w14:textId="77777777" w:rsidR="009D5726" w:rsidRPr="001662C6" w:rsidRDefault="009D5726" w:rsidP="009D5726">
      <w:pPr>
        <w:pStyle w:val="PL"/>
        <w:shd w:val="clear" w:color="auto" w:fill="E6E6E6"/>
      </w:pPr>
      <w:r w:rsidRPr="001662C6">
        <w:t>}</w:t>
      </w:r>
    </w:p>
    <w:p w14:paraId="32197297" w14:textId="77777777" w:rsidR="009D5726" w:rsidRPr="001662C6" w:rsidRDefault="009D5726" w:rsidP="009D5726">
      <w:pPr>
        <w:pStyle w:val="PL"/>
        <w:shd w:val="clear" w:color="auto" w:fill="E6E6E6"/>
      </w:pPr>
    </w:p>
    <w:p w14:paraId="154DD6B0" w14:textId="77777777" w:rsidR="009D5726" w:rsidRPr="001662C6" w:rsidRDefault="009D5726" w:rsidP="009D5726">
      <w:pPr>
        <w:pStyle w:val="PL"/>
        <w:shd w:val="clear" w:color="auto" w:fill="E6E6E6"/>
      </w:pPr>
      <w:r w:rsidRPr="001662C6">
        <w:t>IRAT-ParametersNR-v1560 ::=</w:t>
      </w:r>
      <w:r w:rsidRPr="001662C6">
        <w:tab/>
      </w:r>
      <w:r w:rsidRPr="001662C6">
        <w:tab/>
        <w:t>SEQUENCE {</w:t>
      </w:r>
    </w:p>
    <w:p w14:paraId="6631CA85" w14:textId="77777777" w:rsidR="009D5726" w:rsidRPr="001662C6" w:rsidRDefault="009D5726" w:rsidP="009D5726">
      <w:pPr>
        <w:pStyle w:val="PL"/>
        <w:shd w:val="clear" w:color="auto" w:fill="E6E6E6"/>
      </w:pPr>
      <w:r w:rsidRPr="001662C6">
        <w:tab/>
        <w:t>ng-EN-DC-r15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F332D14" w14:textId="77777777" w:rsidR="009D5726" w:rsidRPr="001662C6" w:rsidRDefault="009D5726" w:rsidP="009D5726">
      <w:pPr>
        <w:pStyle w:val="PL"/>
        <w:shd w:val="clear" w:color="auto" w:fill="E6E6E6"/>
      </w:pPr>
      <w:r w:rsidRPr="001662C6">
        <w:t>}</w:t>
      </w:r>
    </w:p>
    <w:p w14:paraId="09552D2A" w14:textId="77777777" w:rsidR="009D5726" w:rsidRPr="001662C6" w:rsidRDefault="009D5726" w:rsidP="009D5726">
      <w:pPr>
        <w:pStyle w:val="PL"/>
        <w:shd w:val="clear" w:color="auto" w:fill="E6E6E6"/>
      </w:pPr>
    </w:p>
    <w:p w14:paraId="23B25005" w14:textId="77777777" w:rsidR="009D5726" w:rsidRPr="001662C6" w:rsidRDefault="009D5726" w:rsidP="009D5726">
      <w:pPr>
        <w:pStyle w:val="PL"/>
        <w:shd w:val="clear" w:color="auto" w:fill="E6E6E6"/>
      </w:pPr>
      <w:r w:rsidRPr="001662C6">
        <w:t>IRAT-ParametersNR-v1570 ::=</w:t>
      </w:r>
      <w:r w:rsidRPr="001662C6">
        <w:tab/>
      </w:r>
      <w:r w:rsidRPr="001662C6">
        <w:tab/>
        <w:t>SEQUENCE {</w:t>
      </w:r>
    </w:p>
    <w:p w14:paraId="0AB4864B" w14:textId="77777777" w:rsidR="009D5726" w:rsidRPr="001662C6" w:rsidRDefault="009D5726" w:rsidP="009D5726">
      <w:pPr>
        <w:pStyle w:val="PL"/>
        <w:shd w:val="clear" w:color="auto" w:fill="E6E6E6"/>
      </w:pPr>
      <w:r w:rsidRPr="001662C6">
        <w:tab/>
        <w:t>ss-SINR-Meas-NR-FR1-r15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A90A0BF" w14:textId="77777777" w:rsidR="009D5726" w:rsidRPr="001662C6" w:rsidRDefault="009D5726" w:rsidP="009D5726">
      <w:pPr>
        <w:pStyle w:val="PL"/>
        <w:shd w:val="clear" w:color="auto" w:fill="E6E6E6"/>
      </w:pPr>
      <w:r w:rsidRPr="001662C6">
        <w:tab/>
        <w:t>ss-SINR-Meas-NR-FR2-r15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9738D64" w14:textId="77777777" w:rsidR="009D5726" w:rsidRPr="001662C6" w:rsidRDefault="009D5726" w:rsidP="009D5726">
      <w:pPr>
        <w:pStyle w:val="PL"/>
        <w:shd w:val="clear" w:color="auto" w:fill="E6E6E6"/>
      </w:pPr>
      <w:r w:rsidRPr="001662C6">
        <w:t>}</w:t>
      </w:r>
    </w:p>
    <w:p w14:paraId="5103EC2D" w14:textId="77777777" w:rsidR="009D5726" w:rsidRPr="001662C6" w:rsidRDefault="009D5726" w:rsidP="009D5726">
      <w:pPr>
        <w:pStyle w:val="PL"/>
        <w:shd w:val="clear" w:color="auto" w:fill="E6E6E6"/>
      </w:pPr>
    </w:p>
    <w:p w14:paraId="1E8852B1" w14:textId="77777777" w:rsidR="009D5726" w:rsidRPr="001662C6" w:rsidRDefault="009D5726" w:rsidP="009D5726">
      <w:pPr>
        <w:pStyle w:val="PL"/>
        <w:shd w:val="clear" w:color="auto" w:fill="E6E6E6"/>
        <w:rPr>
          <w:rFonts w:eastAsia="SimSun"/>
          <w:lang w:eastAsia="zh-CN"/>
        </w:rPr>
      </w:pPr>
      <w:r w:rsidRPr="001662C6">
        <w:t>IRAT-ParametersNR-v1610 ::=</w:t>
      </w:r>
      <w:r w:rsidRPr="001662C6">
        <w:tab/>
      </w:r>
      <w:r w:rsidRPr="001662C6">
        <w:tab/>
        <w:t>SEQUENCE {</w:t>
      </w:r>
    </w:p>
    <w:p w14:paraId="6ED909B1" w14:textId="77777777" w:rsidR="009D5726" w:rsidRPr="001662C6" w:rsidRDefault="009D5726" w:rsidP="009D5726">
      <w:pPr>
        <w:pStyle w:val="PL"/>
        <w:shd w:val="clear" w:color="auto" w:fill="E6E6E6"/>
        <w:rPr>
          <w:rFonts w:eastAsia="SimSun"/>
          <w:lang w:eastAsia="zh-CN"/>
        </w:rPr>
      </w:pPr>
      <w:r w:rsidRPr="001662C6">
        <w:tab/>
      </w:r>
      <w:r w:rsidRPr="001662C6">
        <w:rPr>
          <w:rFonts w:eastAsia="SimSun"/>
          <w:lang w:eastAsia="zh-CN"/>
        </w:rPr>
        <w:t>nr</w:t>
      </w:r>
      <w:r w:rsidRPr="001662C6">
        <w:t>-HO-ToEN-DC-r16</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755D0C0" w14:textId="77777777" w:rsidR="009D5726" w:rsidRPr="001662C6" w:rsidRDefault="009D5726" w:rsidP="009D5726">
      <w:pPr>
        <w:pStyle w:val="PL"/>
        <w:shd w:val="clear" w:color="auto" w:fill="E6E6E6"/>
      </w:pPr>
      <w:r w:rsidRPr="001662C6">
        <w:tab/>
        <w:t>ce-EUTRA-5GC-HO-ToNR-FDD-FR1-r16</w:t>
      </w:r>
      <w:r w:rsidRPr="001662C6">
        <w:tab/>
        <w:t>ENUMERATED {supported}</w:t>
      </w:r>
      <w:r w:rsidRPr="001662C6">
        <w:tab/>
      </w:r>
      <w:r w:rsidRPr="001662C6">
        <w:tab/>
      </w:r>
      <w:r w:rsidRPr="001662C6">
        <w:tab/>
      </w:r>
      <w:r w:rsidRPr="001662C6">
        <w:tab/>
        <w:t>OPTIONAL,</w:t>
      </w:r>
    </w:p>
    <w:p w14:paraId="52361C8E" w14:textId="77777777" w:rsidR="009D5726" w:rsidRPr="001662C6" w:rsidRDefault="009D5726" w:rsidP="009D5726">
      <w:pPr>
        <w:pStyle w:val="PL"/>
        <w:shd w:val="clear" w:color="auto" w:fill="E6E6E6"/>
      </w:pPr>
      <w:r w:rsidRPr="001662C6">
        <w:tab/>
        <w:t>ce-EUTRA-5GC-HO-ToNR-TDD-FR1-r16</w:t>
      </w:r>
      <w:r w:rsidRPr="001662C6">
        <w:tab/>
        <w:t>ENUMERATED {supported}</w:t>
      </w:r>
      <w:r w:rsidRPr="001662C6">
        <w:tab/>
      </w:r>
      <w:r w:rsidRPr="001662C6">
        <w:tab/>
      </w:r>
      <w:r w:rsidRPr="001662C6">
        <w:tab/>
      </w:r>
      <w:r w:rsidRPr="001662C6">
        <w:tab/>
        <w:t>OPTIONAL,</w:t>
      </w:r>
    </w:p>
    <w:p w14:paraId="00F26661" w14:textId="77777777" w:rsidR="009D5726" w:rsidRPr="001662C6" w:rsidRDefault="009D5726" w:rsidP="009D5726">
      <w:pPr>
        <w:pStyle w:val="PL"/>
        <w:shd w:val="clear" w:color="auto" w:fill="E6E6E6"/>
      </w:pPr>
      <w:r w:rsidRPr="001662C6">
        <w:tab/>
        <w:t>ce-EUTRA-5GC-HO-ToNR-FDD-FR2-r16</w:t>
      </w:r>
      <w:r w:rsidRPr="001662C6">
        <w:tab/>
        <w:t>ENUMERATED {supported}</w:t>
      </w:r>
      <w:r w:rsidRPr="001662C6">
        <w:tab/>
      </w:r>
      <w:r w:rsidRPr="001662C6">
        <w:tab/>
      </w:r>
      <w:r w:rsidRPr="001662C6">
        <w:tab/>
      </w:r>
      <w:r w:rsidRPr="001662C6">
        <w:tab/>
        <w:t>OPTIONAL,</w:t>
      </w:r>
    </w:p>
    <w:p w14:paraId="6E4E5534" w14:textId="77777777" w:rsidR="009D5726" w:rsidRPr="001662C6" w:rsidRDefault="009D5726" w:rsidP="009D5726">
      <w:pPr>
        <w:pStyle w:val="PL"/>
        <w:shd w:val="clear" w:color="auto" w:fill="E6E6E6"/>
      </w:pPr>
      <w:r w:rsidRPr="001662C6">
        <w:tab/>
        <w:t>ce-EUTRA-5GC-HO-ToNR-TDD-FR2-r16</w:t>
      </w:r>
      <w:r w:rsidRPr="001662C6">
        <w:tab/>
        <w:t>ENUMERATED {supported}</w:t>
      </w:r>
      <w:r w:rsidRPr="001662C6">
        <w:tab/>
      </w:r>
      <w:r w:rsidRPr="001662C6">
        <w:tab/>
      </w:r>
      <w:r w:rsidRPr="001662C6">
        <w:tab/>
      </w:r>
      <w:r w:rsidRPr="001662C6">
        <w:tab/>
        <w:t>OPTIONAL</w:t>
      </w:r>
    </w:p>
    <w:p w14:paraId="4E278E0C" w14:textId="77777777" w:rsidR="009D5726" w:rsidRPr="001662C6" w:rsidRDefault="009D5726" w:rsidP="009D5726">
      <w:pPr>
        <w:pStyle w:val="PL"/>
        <w:shd w:val="clear" w:color="auto" w:fill="E6E6E6"/>
      </w:pPr>
      <w:r w:rsidRPr="001662C6">
        <w:t>}</w:t>
      </w:r>
    </w:p>
    <w:p w14:paraId="5E8145CA" w14:textId="77777777" w:rsidR="009D5726" w:rsidRPr="001662C6" w:rsidRDefault="009D5726" w:rsidP="009D5726">
      <w:pPr>
        <w:pStyle w:val="PL"/>
        <w:shd w:val="clear" w:color="auto" w:fill="E6E6E6"/>
      </w:pPr>
    </w:p>
    <w:p w14:paraId="205F31A6" w14:textId="77777777" w:rsidR="009D5726" w:rsidRPr="001662C6" w:rsidRDefault="009D5726" w:rsidP="009D5726">
      <w:pPr>
        <w:pStyle w:val="PL"/>
        <w:shd w:val="clear" w:color="auto" w:fill="E6E6E6"/>
      </w:pPr>
      <w:r w:rsidRPr="001662C6">
        <w:t>EUTRA-5GC-Parameters-r15 ::=</w:t>
      </w:r>
      <w:r w:rsidRPr="001662C6">
        <w:tab/>
      </w:r>
      <w:r w:rsidRPr="001662C6">
        <w:tab/>
        <w:t>SEQUENCE {</w:t>
      </w:r>
    </w:p>
    <w:p w14:paraId="7F0069EB" w14:textId="77777777" w:rsidR="009D5726" w:rsidRPr="001662C6" w:rsidRDefault="009D5726" w:rsidP="009D5726">
      <w:pPr>
        <w:pStyle w:val="PL"/>
        <w:shd w:val="clear" w:color="auto" w:fill="E6E6E6"/>
      </w:pPr>
      <w:r w:rsidRPr="001662C6">
        <w:tab/>
        <w:t>eutra-5GC-r15</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DEC5A8D" w14:textId="77777777" w:rsidR="009D5726" w:rsidRPr="001662C6" w:rsidRDefault="009D5726" w:rsidP="009D5726">
      <w:pPr>
        <w:pStyle w:val="PL"/>
        <w:shd w:val="clear" w:color="auto" w:fill="E6E6E6"/>
      </w:pPr>
      <w:r w:rsidRPr="001662C6">
        <w:tab/>
        <w:t>eutra-EPC-HO-EUTRA-5GC-r15</w:t>
      </w:r>
      <w:r w:rsidRPr="001662C6">
        <w:tab/>
      </w:r>
      <w:r w:rsidRPr="001662C6">
        <w:tab/>
      </w:r>
      <w:r w:rsidRPr="001662C6">
        <w:tab/>
      </w:r>
      <w:r w:rsidRPr="001662C6">
        <w:tab/>
        <w:t>ENUMERATED {supported}</w:t>
      </w:r>
      <w:r w:rsidRPr="001662C6">
        <w:tab/>
      </w:r>
      <w:r w:rsidRPr="001662C6">
        <w:tab/>
      </w:r>
      <w:r w:rsidRPr="001662C6">
        <w:tab/>
        <w:t>OPTIONAL,</w:t>
      </w:r>
    </w:p>
    <w:p w14:paraId="7F5AA890" w14:textId="77777777" w:rsidR="009D5726" w:rsidRPr="001662C6" w:rsidRDefault="009D5726" w:rsidP="009D5726">
      <w:pPr>
        <w:pStyle w:val="PL"/>
        <w:shd w:val="clear" w:color="auto" w:fill="E6E6E6"/>
      </w:pPr>
      <w:r w:rsidRPr="001662C6">
        <w:tab/>
        <w:t>ho-EUTRA-5GC-FDD-TDD-r15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401983E" w14:textId="77777777" w:rsidR="009D5726" w:rsidRPr="001662C6" w:rsidRDefault="009D5726" w:rsidP="009D5726">
      <w:pPr>
        <w:pStyle w:val="PL"/>
        <w:shd w:val="clear" w:color="auto" w:fill="E6E6E6"/>
      </w:pPr>
      <w:r w:rsidRPr="001662C6">
        <w:tab/>
        <w:t>ho-InterfreqEUTRA-5GC-r15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C3A6D25" w14:textId="77777777" w:rsidR="009D5726" w:rsidRPr="001662C6" w:rsidRDefault="009D5726" w:rsidP="009D5726">
      <w:pPr>
        <w:pStyle w:val="PL"/>
        <w:shd w:val="clear" w:color="auto" w:fill="E6E6E6"/>
      </w:pPr>
      <w:r w:rsidRPr="001662C6">
        <w:tab/>
        <w:t>ims-VoiceOverMCG-BearerEUTRA-5GC-r15</w:t>
      </w:r>
      <w:r w:rsidRPr="001662C6">
        <w:tab/>
        <w:t>ENUMERATED {supported}</w:t>
      </w:r>
      <w:r w:rsidRPr="001662C6">
        <w:tab/>
      </w:r>
      <w:r w:rsidRPr="001662C6">
        <w:tab/>
      </w:r>
      <w:r w:rsidRPr="001662C6">
        <w:tab/>
        <w:t>OPTIONAL,</w:t>
      </w:r>
    </w:p>
    <w:p w14:paraId="487A107D" w14:textId="77777777" w:rsidR="009D5726" w:rsidRPr="001662C6" w:rsidRDefault="009D5726" w:rsidP="009D5726">
      <w:pPr>
        <w:pStyle w:val="PL"/>
        <w:shd w:val="clear" w:color="auto" w:fill="E6E6E6"/>
      </w:pPr>
      <w:r w:rsidRPr="001662C6">
        <w:tab/>
        <w:t>inactiveState-r15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DD76268" w14:textId="77777777" w:rsidR="009D5726" w:rsidRPr="001662C6" w:rsidRDefault="009D5726" w:rsidP="009D5726">
      <w:pPr>
        <w:pStyle w:val="PL"/>
        <w:shd w:val="clear" w:color="auto" w:fill="E6E6E6"/>
      </w:pPr>
      <w:r w:rsidRPr="001662C6">
        <w:tab/>
        <w:t>reflectiveQoS-r15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AE6DED7" w14:textId="77777777" w:rsidR="009D5726" w:rsidRPr="001662C6" w:rsidRDefault="009D5726" w:rsidP="009D5726">
      <w:pPr>
        <w:pStyle w:val="PL"/>
        <w:shd w:val="clear" w:color="auto" w:fill="E6E6E6"/>
      </w:pPr>
      <w:r w:rsidRPr="001662C6">
        <w:t>}</w:t>
      </w:r>
    </w:p>
    <w:p w14:paraId="25FF9448" w14:textId="77777777" w:rsidR="009D5726" w:rsidRPr="001662C6" w:rsidRDefault="009D5726" w:rsidP="009D5726">
      <w:pPr>
        <w:pStyle w:val="PL"/>
        <w:shd w:val="clear" w:color="auto" w:fill="E6E6E6"/>
      </w:pPr>
    </w:p>
    <w:p w14:paraId="58E84E25" w14:textId="77777777" w:rsidR="009D5726" w:rsidRPr="001662C6" w:rsidRDefault="009D5726" w:rsidP="009D5726">
      <w:pPr>
        <w:pStyle w:val="PL"/>
        <w:shd w:val="clear" w:color="auto" w:fill="E6E6E6"/>
      </w:pPr>
      <w:r w:rsidRPr="001662C6">
        <w:t>EUTRA-5GC-Parameters-v1610 ::=</w:t>
      </w:r>
      <w:r w:rsidRPr="001662C6">
        <w:tab/>
        <w:t>SEQUENCE {</w:t>
      </w:r>
    </w:p>
    <w:p w14:paraId="630ABFED" w14:textId="77777777" w:rsidR="009D5726" w:rsidRPr="001662C6" w:rsidRDefault="009D5726" w:rsidP="009D5726">
      <w:pPr>
        <w:pStyle w:val="PL"/>
        <w:shd w:val="clear" w:color="auto" w:fill="E6E6E6"/>
      </w:pPr>
      <w:r w:rsidRPr="001662C6">
        <w:tab/>
        <w:t>ce-InactiveState-r16</w:t>
      </w:r>
      <w:r w:rsidRPr="001662C6">
        <w:tab/>
      </w:r>
      <w:r w:rsidRPr="001662C6">
        <w:tab/>
      </w:r>
      <w:r w:rsidRPr="001662C6">
        <w:tab/>
        <w:t>ENUMERATED {supported}</w:t>
      </w:r>
      <w:r w:rsidRPr="001662C6">
        <w:tab/>
      </w:r>
      <w:r w:rsidRPr="001662C6">
        <w:tab/>
      </w:r>
      <w:r w:rsidRPr="001662C6">
        <w:tab/>
        <w:t>OPTIONAL,</w:t>
      </w:r>
    </w:p>
    <w:p w14:paraId="2E71C2D0" w14:textId="77777777" w:rsidR="009D5726" w:rsidRPr="001662C6" w:rsidRDefault="009D5726" w:rsidP="009D5726">
      <w:pPr>
        <w:pStyle w:val="PL"/>
        <w:shd w:val="clear" w:color="auto" w:fill="E6E6E6"/>
      </w:pPr>
      <w:r w:rsidRPr="001662C6">
        <w:tab/>
        <w:t>ce-EUTRA-5GC-r16</w:t>
      </w:r>
      <w:r w:rsidRPr="001662C6">
        <w:tab/>
      </w:r>
      <w:r w:rsidRPr="001662C6">
        <w:tab/>
      </w:r>
      <w:r w:rsidRPr="001662C6">
        <w:tab/>
      </w:r>
      <w:r w:rsidRPr="001662C6">
        <w:tab/>
        <w:t>ENUMERATED {supported}</w:t>
      </w:r>
      <w:r w:rsidRPr="001662C6">
        <w:tab/>
      </w:r>
      <w:r w:rsidRPr="001662C6">
        <w:tab/>
      </w:r>
      <w:r w:rsidRPr="001662C6">
        <w:tab/>
        <w:t>OPTIONAL</w:t>
      </w:r>
    </w:p>
    <w:p w14:paraId="5D4B65A0" w14:textId="77777777" w:rsidR="009D5726" w:rsidRPr="001662C6" w:rsidRDefault="009D5726" w:rsidP="009D5726">
      <w:pPr>
        <w:pStyle w:val="PL"/>
        <w:shd w:val="clear" w:color="auto" w:fill="E6E6E6"/>
      </w:pPr>
      <w:r w:rsidRPr="001662C6">
        <w:t>}</w:t>
      </w:r>
    </w:p>
    <w:p w14:paraId="30869094" w14:textId="77777777" w:rsidR="009D5726" w:rsidRPr="001662C6" w:rsidRDefault="009D5726" w:rsidP="009D5726">
      <w:pPr>
        <w:pStyle w:val="PL"/>
        <w:shd w:val="clear" w:color="auto" w:fill="E6E6E6"/>
      </w:pPr>
    </w:p>
    <w:p w14:paraId="3565555C" w14:textId="77777777" w:rsidR="009D5726" w:rsidRPr="001662C6" w:rsidRDefault="009D5726" w:rsidP="009D5726">
      <w:pPr>
        <w:pStyle w:val="PL"/>
        <w:shd w:val="clear" w:color="auto" w:fill="E6E6E6"/>
      </w:pPr>
      <w:r w:rsidRPr="001662C6">
        <w:t>PDCP-ParametersNR-r15 ::=</w:t>
      </w:r>
      <w:r w:rsidRPr="001662C6">
        <w:tab/>
      </w:r>
      <w:r w:rsidRPr="001662C6">
        <w:tab/>
        <w:t>SEQUENCE {</w:t>
      </w:r>
    </w:p>
    <w:p w14:paraId="0B886ADD" w14:textId="77777777" w:rsidR="009D5726" w:rsidRPr="001662C6" w:rsidRDefault="009D5726" w:rsidP="009D5726">
      <w:pPr>
        <w:pStyle w:val="PL"/>
        <w:shd w:val="clear" w:color="auto" w:fill="E6E6E6"/>
      </w:pPr>
      <w:r w:rsidRPr="001662C6">
        <w:tab/>
        <w:t>rohc-Profiles-r15</w:t>
      </w:r>
      <w:r w:rsidRPr="001662C6">
        <w:tab/>
      </w:r>
      <w:r w:rsidRPr="001662C6">
        <w:tab/>
      </w:r>
      <w:r w:rsidRPr="001662C6">
        <w:tab/>
      </w:r>
      <w:r w:rsidRPr="001662C6">
        <w:tab/>
      </w:r>
      <w:r w:rsidRPr="001662C6">
        <w:tab/>
        <w:t>ROHC-ProfileSupportList-r15,</w:t>
      </w:r>
    </w:p>
    <w:p w14:paraId="0B785BDB" w14:textId="77777777" w:rsidR="009D5726" w:rsidRPr="001662C6" w:rsidRDefault="009D5726" w:rsidP="009D5726">
      <w:pPr>
        <w:pStyle w:val="PL"/>
        <w:shd w:val="clear" w:color="auto" w:fill="E6E6E6"/>
      </w:pPr>
      <w:r w:rsidRPr="001662C6">
        <w:tab/>
        <w:t>rohc-ContextMaxSessions-r15</w:t>
      </w:r>
      <w:r w:rsidRPr="001662C6">
        <w:tab/>
      </w:r>
      <w:r w:rsidRPr="001662C6">
        <w:tab/>
      </w:r>
      <w:r w:rsidRPr="001662C6">
        <w:tab/>
        <w:t>ENUMERATED {</w:t>
      </w:r>
    </w:p>
    <w:p w14:paraId="2368A38C"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0056F42D"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22E20C4F"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t>DEFAULT cs16,</w:t>
      </w:r>
    </w:p>
    <w:p w14:paraId="54FF01C0" w14:textId="77777777" w:rsidR="009D5726" w:rsidRPr="001662C6" w:rsidRDefault="009D5726" w:rsidP="009D5726">
      <w:pPr>
        <w:pStyle w:val="PL"/>
        <w:shd w:val="clear" w:color="auto" w:fill="E6E6E6"/>
      </w:pPr>
      <w:r w:rsidRPr="001662C6">
        <w:tab/>
        <w:t>rohc-ProfilesUL-Only-r15</w:t>
      </w:r>
      <w:r w:rsidRPr="001662C6">
        <w:tab/>
      </w:r>
      <w:r w:rsidRPr="001662C6">
        <w:tab/>
      </w:r>
      <w:r w:rsidRPr="001662C6">
        <w:tab/>
      </w:r>
      <w:r w:rsidRPr="001662C6">
        <w:tab/>
        <w:t>SEQUENCE {</w:t>
      </w:r>
    </w:p>
    <w:p w14:paraId="55F2FCD0" w14:textId="77777777" w:rsidR="009D5726" w:rsidRPr="001662C6" w:rsidRDefault="009D5726" w:rsidP="009D5726">
      <w:pPr>
        <w:pStyle w:val="PL"/>
        <w:shd w:val="clear" w:color="auto" w:fill="E6E6E6"/>
      </w:pPr>
      <w:r w:rsidRPr="001662C6">
        <w:tab/>
      </w:r>
      <w:r w:rsidRPr="001662C6">
        <w:tab/>
        <w:t>profile0x0006-r15</w:t>
      </w:r>
      <w:r w:rsidRPr="001662C6">
        <w:tab/>
      </w:r>
      <w:r w:rsidRPr="001662C6">
        <w:tab/>
      </w:r>
      <w:r w:rsidRPr="001662C6">
        <w:tab/>
      </w:r>
      <w:r w:rsidRPr="001662C6">
        <w:tab/>
      </w:r>
      <w:r w:rsidRPr="001662C6">
        <w:tab/>
      </w:r>
      <w:r w:rsidRPr="001662C6">
        <w:tab/>
        <w:t>BOOLEAN</w:t>
      </w:r>
    </w:p>
    <w:p w14:paraId="65D99E23" w14:textId="77777777" w:rsidR="009D5726" w:rsidRPr="001662C6" w:rsidRDefault="009D5726" w:rsidP="009D5726">
      <w:pPr>
        <w:pStyle w:val="PL"/>
        <w:shd w:val="clear" w:color="auto" w:fill="E6E6E6"/>
      </w:pPr>
      <w:r w:rsidRPr="001662C6">
        <w:tab/>
        <w:t>},</w:t>
      </w:r>
    </w:p>
    <w:p w14:paraId="6894981A" w14:textId="77777777" w:rsidR="009D5726" w:rsidRPr="001662C6" w:rsidRDefault="009D5726" w:rsidP="009D5726">
      <w:pPr>
        <w:pStyle w:val="PL"/>
        <w:shd w:val="clear" w:color="auto" w:fill="E6E6E6"/>
      </w:pPr>
      <w:r w:rsidRPr="001662C6">
        <w:tab/>
        <w:t>rohc-ContextContinue-r15</w:t>
      </w:r>
      <w:r w:rsidRPr="001662C6">
        <w:tab/>
      </w:r>
      <w:r w:rsidRPr="001662C6">
        <w:tab/>
      </w:r>
      <w:r w:rsidRPr="001662C6">
        <w:tab/>
        <w:t>ENUMERATED {supported}</w:t>
      </w:r>
      <w:r w:rsidRPr="001662C6">
        <w:tab/>
      </w:r>
      <w:r w:rsidRPr="001662C6">
        <w:tab/>
      </w:r>
      <w:r w:rsidRPr="001662C6">
        <w:tab/>
      </w:r>
      <w:r w:rsidRPr="001662C6">
        <w:tab/>
        <w:t>OPTIONAL,</w:t>
      </w:r>
    </w:p>
    <w:p w14:paraId="279C1329" w14:textId="77777777" w:rsidR="009D5726" w:rsidRPr="001662C6" w:rsidRDefault="009D5726" w:rsidP="009D5726">
      <w:pPr>
        <w:pStyle w:val="PL"/>
        <w:shd w:val="clear" w:color="auto" w:fill="E6E6E6"/>
      </w:pPr>
      <w:r w:rsidRPr="001662C6">
        <w:tab/>
        <w:t>outOfOrderDelivery-r15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997CD15" w14:textId="77777777" w:rsidR="009D5726" w:rsidRPr="001662C6" w:rsidRDefault="009D5726" w:rsidP="009D5726">
      <w:pPr>
        <w:pStyle w:val="PL"/>
        <w:shd w:val="clear" w:color="auto" w:fill="E6E6E6"/>
      </w:pPr>
      <w:r w:rsidRPr="001662C6">
        <w:tab/>
        <w:t>sn-SizeLo-r15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FA37984" w14:textId="77777777" w:rsidR="009D5726" w:rsidRPr="001662C6" w:rsidRDefault="009D5726" w:rsidP="009D5726">
      <w:pPr>
        <w:pStyle w:val="PL"/>
        <w:shd w:val="clear" w:color="auto" w:fill="E6E6E6"/>
      </w:pPr>
      <w:r w:rsidRPr="001662C6">
        <w:tab/>
        <w:t>ims-VoiceOverNR-PDCP-MCG-Bearer-r15</w:t>
      </w:r>
      <w:r w:rsidRPr="001662C6">
        <w:tab/>
        <w:t>ENUMERATED {supported}</w:t>
      </w:r>
      <w:r w:rsidRPr="001662C6">
        <w:tab/>
      </w:r>
      <w:r w:rsidRPr="001662C6">
        <w:tab/>
      </w:r>
      <w:r w:rsidRPr="001662C6">
        <w:tab/>
      </w:r>
      <w:r w:rsidRPr="001662C6">
        <w:tab/>
        <w:t>OPTIONAL,</w:t>
      </w:r>
    </w:p>
    <w:p w14:paraId="7D79A374" w14:textId="77777777" w:rsidR="009D5726" w:rsidRPr="001662C6" w:rsidRDefault="009D5726" w:rsidP="009D5726">
      <w:pPr>
        <w:pStyle w:val="PL"/>
        <w:shd w:val="clear" w:color="auto" w:fill="E6E6E6"/>
      </w:pPr>
      <w:r w:rsidRPr="001662C6">
        <w:tab/>
        <w:t>ims-VoiceOverNR-PDCP-SCG-Bearer-r15</w:t>
      </w:r>
      <w:r w:rsidRPr="001662C6">
        <w:tab/>
        <w:t>ENUMERATED {supported}</w:t>
      </w:r>
      <w:r w:rsidRPr="001662C6">
        <w:tab/>
      </w:r>
      <w:r w:rsidRPr="001662C6">
        <w:tab/>
      </w:r>
      <w:r w:rsidRPr="001662C6">
        <w:tab/>
      </w:r>
      <w:r w:rsidRPr="001662C6">
        <w:tab/>
        <w:t>OPTIONAL</w:t>
      </w:r>
    </w:p>
    <w:p w14:paraId="3E808590" w14:textId="77777777" w:rsidR="009D5726" w:rsidRPr="001662C6" w:rsidRDefault="009D5726" w:rsidP="009D5726">
      <w:pPr>
        <w:pStyle w:val="PL"/>
        <w:shd w:val="clear" w:color="auto" w:fill="E6E6E6"/>
      </w:pPr>
      <w:r w:rsidRPr="001662C6">
        <w:t>}</w:t>
      </w:r>
    </w:p>
    <w:p w14:paraId="6390B8DB" w14:textId="77777777" w:rsidR="009D5726" w:rsidRPr="001662C6" w:rsidRDefault="009D5726" w:rsidP="009D5726">
      <w:pPr>
        <w:pStyle w:val="PL"/>
        <w:shd w:val="clear" w:color="auto" w:fill="E6E6E6"/>
      </w:pPr>
    </w:p>
    <w:p w14:paraId="421097B4" w14:textId="77777777" w:rsidR="009D5726" w:rsidRPr="001662C6" w:rsidRDefault="009D5726" w:rsidP="009D5726">
      <w:pPr>
        <w:pStyle w:val="PL"/>
        <w:shd w:val="clear" w:color="auto" w:fill="E6E6E6"/>
      </w:pPr>
      <w:r w:rsidRPr="001662C6">
        <w:t>PDCP-ParametersNR-v1560 ::=</w:t>
      </w:r>
      <w:r w:rsidRPr="001662C6">
        <w:tab/>
      </w:r>
      <w:r w:rsidRPr="001662C6">
        <w:tab/>
        <w:t>SEQUENCE {</w:t>
      </w:r>
    </w:p>
    <w:p w14:paraId="1198AEAF" w14:textId="77777777" w:rsidR="009D5726" w:rsidRPr="001662C6" w:rsidRDefault="009D5726" w:rsidP="009D5726">
      <w:pPr>
        <w:pStyle w:val="PL"/>
        <w:shd w:val="clear" w:color="auto" w:fill="E6E6E6"/>
      </w:pPr>
      <w:r w:rsidRPr="001662C6">
        <w:tab/>
        <w:t>ims-VoNR-PDCP-SCG-NGENDC-r15</w:t>
      </w:r>
      <w:r w:rsidRPr="001662C6">
        <w:tab/>
      </w:r>
      <w:r w:rsidRPr="001662C6">
        <w:tab/>
      </w:r>
      <w:r w:rsidRPr="001662C6">
        <w:tab/>
        <w:t>ENUMERATED {supported}</w:t>
      </w:r>
      <w:r w:rsidRPr="001662C6">
        <w:tab/>
      </w:r>
      <w:r w:rsidRPr="001662C6">
        <w:tab/>
      </w:r>
      <w:r w:rsidRPr="001662C6">
        <w:tab/>
      </w:r>
      <w:r w:rsidRPr="001662C6">
        <w:tab/>
        <w:t>OPTIONAL</w:t>
      </w:r>
    </w:p>
    <w:p w14:paraId="29721E55" w14:textId="77777777" w:rsidR="009D5726" w:rsidRPr="001662C6" w:rsidRDefault="009D5726" w:rsidP="009D5726">
      <w:pPr>
        <w:pStyle w:val="PL"/>
        <w:shd w:val="clear" w:color="auto" w:fill="E6E6E6"/>
      </w:pPr>
      <w:r w:rsidRPr="001662C6">
        <w:t>}</w:t>
      </w:r>
    </w:p>
    <w:p w14:paraId="1A02638B" w14:textId="77777777" w:rsidR="009D5726" w:rsidRPr="001662C6" w:rsidRDefault="009D5726" w:rsidP="009D5726">
      <w:pPr>
        <w:pStyle w:val="PL"/>
        <w:shd w:val="clear" w:color="auto" w:fill="E6E6E6"/>
      </w:pPr>
    </w:p>
    <w:p w14:paraId="68B19BF8" w14:textId="77777777" w:rsidR="009D5726" w:rsidRPr="001662C6" w:rsidRDefault="009D5726" w:rsidP="009D5726">
      <w:pPr>
        <w:pStyle w:val="PL"/>
        <w:shd w:val="clear" w:color="auto" w:fill="E6E6E6"/>
      </w:pPr>
      <w:r w:rsidRPr="001662C6">
        <w:t>ROHC-ProfileSupportList-r15 ::=</w:t>
      </w:r>
      <w:r w:rsidRPr="001662C6">
        <w:tab/>
        <w:t>SEQUENCE {</w:t>
      </w:r>
    </w:p>
    <w:p w14:paraId="00B95615" w14:textId="77777777" w:rsidR="009D5726" w:rsidRPr="001662C6" w:rsidRDefault="009D5726" w:rsidP="009D5726">
      <w:pPr>
        <w:pStyle w:val="PL"/>
        <w:shd w:val="clear" w:color="auto" w:fill="E6E6E6"/>
      </w:pPr>
      <w:r w:rsidRPr="001662C6">
        <w:tab/>
        <w:t>profile0x0001-r15</w:t>
      </w:r>
      <w:r w:rsidRPr="001662C6">
        <w:tab/>
      </w:r>
      <w:r w:rsidRPr="001662C6">
        <w:tab/>
      </w:r>
      <w:r w:rsidRPr="001662C6">
        <w:tab/>
      </w:r>
      <w:r w:rsidRPr="001662C6">
        <w:tab/>
      </w:r>
      <w:r w:rsidRPr="001662C6">
        <w:tab/>
        <w:t>BOOLEAN,</w:t>
      </w:r>
    </w:p>
    <w:p w14:paraId="61282710" w14:textId="77777777" w:rsidR="009D5726" w:rsidRPr="001662C6" w:rsidRDefault="009D5726" w:rsidP="009D5726">
      <w:pPr>
        <w:pStyle w:val="PL"/>
        <w:shd w:val="clear" w:color="auto" w:fill="E6E6E6"/>
      </w:pPr>
      <w:r w:rsidRPr="001662C6">
        <w:tab/>
        <w:t>profile0x0002-r15</w:t>
      </w:r>
      <w:r w:rsidRPr="001662C6">
        <w:tab/>
      </w:r>
      <w:r w:rsidRPr="001662C6">
        <w:tab/>
      </w:r>
      <w:r w:rsidRPr="001662C6">
        <w:tab/>
      </w:r>
      <w:r w:rsidRPr="001662C6">
        <w:tab/>
      </w:r>
      <w:r w:rsidRPr="001662C6">
        <w:tab/>
        <w:t>BOOLEAN,</w:t>
      </w:r>
    </w:p>
    <w:p w14:paraId="5C6F7CEF" w14:textId="77777777" w:rsidR="009D5726" w:rsidRPr="001662C6" w:rsidRDefault="009D5726" w:rsidP="009D5726">
      <w:pPr>
        <w:pStyle w:val="PL"/>
        <w:shd w:val="clear" w:color="auto" w:fill="E6E6E6"/>
      </w:pPr>
      <w:r w:rsidRPr="001662C6">
        <w:tab/>
        <w:t>profile0x0003-r15</w:t>
      </w:r>
      <w:r w:rsidRPr="001662C6">
        <w:tab/>
      </w:r>
      <w:r w:rsidRPr="001662C6">
        <w:tab/>
      </w:r>
      <w:r w:rsidRPr="001662C6">
        <w:tab/>
      </w:r>
      <w:r w:rsidRPr="001662C6">
        <w:tab/>
      </w:r>
      <w:r w:rsidRPr="001662C6">
        <w:tab/>
        <w:t>BOOLEAN,</w:t>
      </w:r>
    </w:p>
    <w:p w14:paraId="3C18C640" w14:textId="77777777" w:rsidR="009D5726" w:rsidRPr="001662C6" w:rsidRDefault="009D5726" w:rsidP="009D5726">
      <w:pPr>
        <w:pStyle w:val="PL"/>
        <w:shd w:val="clear" w:color="auto" w:fill="E6E6E6"/>
      </w:pPr>
      <w:r w:rsidRPr="001662C6">
        <w:tab/>
        <w:t>profile0x0004-r15</w:t>
      </w:r>
      <w:r w:rsidRPr="001662C6">
        <w:tab/>
      </w:r>
      <w:r w:rsidRPr="001662C6">
        <w:tab/>
      </w:r>
      <w:r w:rsidRPr="001662C6">
        <w:tab/>
      </w:r>
      <w:r w:rsidRPr="001662C6">
        <w:tab/>
      </w:r>
      <w:r w:rsidRPr="001662C6">
        <w:tab/>
        <w:t>BOOLEAN,</w:t>
      </w:r>
    </w:p>
    <w:p w14:paraId="1D7A4E88" w14:textId="77777777" w:rsidR="009D5726" w:rsidRPr="001662C6" w:rsidRDefault="009D5726" w:rsidP="009D5726">
      <w:pPr>
        <w:pStyle w:val="PL"/>
        <w:shd w:val="clear" w:color="auto" w:fill="E6E6E6"/>
      </w:pPr>
      <w:r w:rsidRPr="001662C6">
        <w:tab/>
        <w:t>profile0x0006-r15</w:t>
      </w:r>
      <w:r w:rsidRPr="001662C6">
        <w:tab/>
      </w:r>
      <w:r w:rsidRPr="001662C6">
        <w:tab/>
      </w:r>
      <w:r w:rsidRPr="001662C6">
        <w:tab/>
      </w:r>
      <w:r w:rsidRPr="001662C6">
        <w:tab/>
      </w:r>
      <w:r w:rsidRPr="001662C6">
        <w:tab/>
        <w:t>BOOLEAN,</w:t>
      </w:r>
    </w:p>
    <w:p w14:paraId="7823839B" w14:textId="77777777" w:rsidR="009D5726" w:rsidRPr="001662C6" w:rsidRDefault="009D5726" w:rsidP="009D5726">
      <w:pPr>
        <w:pStyle w:val="PL"/>
        <w:shd w:val="clear" w:color="auto" w:fill="E6E6E6"/>
      </w:pPr>
      <w:r w:rsidRPr="001662C6">
        <w:tab/>
        <w:t>profile0x0101-r15</w:t>
      </w:r>
      <w:r w:rsidRPr="001662C6">
        <w:tab/>
      </w:r>
      <w:r w:rsidRPr="001662C6">
        <w:tab/>
      </w:r>
      <w:r w:rsidRPr="001662C6">
        <w:tab/>
      </w:r>
      <w:r w:rsidRPr="001662C6">
        <w:tab/>
      </w:r>
      <w:r w:rsidRPr="001662C6">
        <w:tab/>
        <w:t>BOOLEAN,</w:t>
      </w:r>
    </w:p>
    <w:p w14:paraId="057CC71A" w14:textId="77777777" w:rsidR="009D5726" w:rsidRPr="001662C6" w:rsidRDefault="009D5726" w:rsidP="009D5726">
      <w:pPr>
        <w:pStyle w:val="PL"/>
        <w:shd w:val="clear" w:color="auto" w:fill="E6E6E6"/>
      </w:pPr>
      <w:r w:rsidRPr="001662C6">
        <w:tab/>
        <w:t>profile0x0102-r15</w:t>
      </w:r>
      <w:r w:rsidRPr="001662C6">
        <w:tab/>
      </w:r>
      <w:r w:rsidRPr="001662C6">
        <w:tab/>
      </w:r>
      <w:r w:rsidRPr="001662C6">
        <w:tab/>
      </w:r>
      <w:r w:rsidRPr="001662C6">
        <w:tab/>
      </w:r>
      <w:r w:rsidRPr="001662C6">
        <w:tab/>
        <w:t>BOOLEAN,</w:t>
      </w:r>
    </w:p>
    <w:p w14:paraId="1EEED23E" w14:textId="77777777" w:rsidR="009D5726" w:rsidRPr="001662C6" w:rsidRDefault="009D5726" w:rsidP="009D5726">
      <w:pPr>
        <w:pStyle w:val="PL"/>
        <w:shd w:val="clear" w:color="auto" w:fill="E6E6E6"/>
      </w:pPr>
      <w:r w:rsidRPr="001662C6">
        <w:tab/>
        <w:t>profile0x0103-r15</w:t>
      </w:r>
      <w:r w:rsidRPr="001662C6">
        <w:tab/>
      </w:r>
      <w:r w:rsidRPr="001662C6">
        <w:tab/>
      </w:r>
      <w:r w:rsidRPr="001662C6">
        <w:tab/>
      </w:r>
      <w:r w:rsidRPr="001662C6">
        <w:tab/>
      </w:r>
      <w:r w:rsidRPr="001662C6">
        <w:tab/>
        <w:t>BOOLEAN,</w:t>
      </w:r>
    </w:p>
    <w:p w14:paraId="4B0444ED" w14:textId="77777777" w:rsidR="009D5726" w:rsidRPr="001662C6" w:rsidRDefault="009D5726" w:rsidP="009D5726">
      <w:pPr>
        <w:pStyle w:val="PL"/>
        <w:shd w:val="clear" w:color="auto" w:fill="E6E6E6"/>
      </w:pPr>
      <w:r w:rsidRPr="001662C6">
        <w:tab/>
        <w:t>profile0x0104-r15</w:t>
      </w:r>
      <w:r w:rsidRPr="001662C6">
        <w:tab/>
      </w:r>
      <w:r w:rsidRPr="001662C6">
        <w:tab/>
      </w:r>
      <w:r w:rsidRPr="001662C6">
        <w:tab/>
      </w:r>
      <w:r w:rsidRPr="001662C6">
        <w:tab/>
      </w:r>
      <w:r w:rsidRPr="001662C6">
        <w:tab/>
        <w:t>BOOLEAN</w:t>
      </w:r>
    </w:p>
    <w:p w14:paraId="7DD51EF9" w14:textId="77777777" w:rsidR="009D5726" w:rsidRPr="001662C6" w:rsidRDefault="009D5726" w:rsidP="009D5726">
      <w:pPr>
        <w:pStyle w:val="PL"/>
        <w:shd w:val="clear" w:color="auto" w:fill="E6E6E6"/>
      </w:pPr>
      <w:r w:rsidRPr="001662C6">
        <w:t>}</w:t>
      </w:r>
    </w:p>
    <w:p w14:paraId="74121F5B" w14:textId="77777777" w:rsidR="009D5726" w:rsidRPr="001662C6" w:rsidRDefault="009D5726" w:rsidP="009D5726">
      <w:pPr>
        <w:pStyle w:val="PL"/>
        <w:shd w:val="clear" w:color="auto" w:fill="E6E6E6"/>
      </w:pPr>
    </w:p>
    <w:p w14:paraId="7649CB49" w14:textId="77777777" w:rsidR="009D5726" w:rsidRPr="001662C6" w:rsidRDefault="009D5726" w:rsidP="009D5726">
      <w:pPr>
        <w:pStyle w:val="PL"/>
        <w:shd w:val="clear" w:color="auto" w:fill="E6E6E6"/>
      </w:pPr>
      <w:r w:rsidRPr="001662C6">
        <w:t>SupportedBandListNR-r15 ::=</w:t>
      </w:r>
      <w:r w:rsidRPr="001662C6">
        <w:tab/>
      </w:r>
      <w:r w:rsidRPr="001662C6">
        <w:tab/>
        <w:t>SEQUENCE (SIZE (1..maxBandsNR-r15)) OF SupportedBandNR-r15</w:t>
      </w:r>
    </w:p>
    <w:p w14:paraId="080898A6" w14:textId="77777777" w:rsidR="009D5726" w:rsidRPr="001662C6" w:rsidRDefault="009D5726" w:rsidP="009D5726">
      <w:pPr>
        <w:pStyle w:val="PL"/>
        <w:shd w:val="clear" w:color="auto" w:fill="E6E6E6"/>
      </w:pPr>
    </w:p>
    <w:p w14:paraId="4CD4C5C9" w14:textId="77777777" w:rsidR="009D5726" w:rsidRPr="001662C6" w:rsidRDefault="009D5726" w:rsidP="009D5726">
      <w:pPr>
        <w:pStyle w:val="PL"/>
        <w:shd w:val="clear" w:color="auto" w:fill="E6E6E6"/>
      </w:pPr>
      <w:r w:rsidRPr="001662C6">
        <w:t>SupportedBandNR-r15 ::=</w:t>
      </w:r>
      <w:r w:rsidRPr="001662C6">
        <w:tab/>
      </w:r>
      <w:r w:rsidRPr="001662C6">
        <w:tab/>
      </w:r>
      <w:r w:rsidRPr="001662C6">
        <w:tab/>
        <w:t>SEQUENCE {</w:t>
      </w:r>
    </w:p>
    <w:p w14:paraId="19B493AD" w14:textId="77777777" w:rsidR="009D5726" w:rsidRPr="001662C6" w:rsidRDefault="009D5726" w:rsidP="009D5726">
      <w:pPr>
        <w:pStyle w:val="PL"/>
        <w:shd w:val="clear" w:color="auto" w:fill="E6E6E6"/>
      </w:pPr>
      <w:r w:rsidRPr="001662C6">
        <w:tab/>
        <w:t>bandNR-r15</w:t>
      </w:r>
      <w:r w:rsidRPr="001662C6">
        <w:tab/>
      </w:r>
      <w:r w:rsidRPr="001662C6">
        <w:tab/>
      </w:r>
      <w:r w:rsidRPr="001662C6">
        <w:tab/>
      </w:r>
      <w:r w:rsidRPr="001662C6">
        <w:tab/>
      </w:r>
      <w:r w:rsidRPr="001662C6">
        <w:tab/>
      </w:r>
      <w:r w:rsidRPr="001662C6">
        <w:tab/>
      </w:r>
      <w:r w:rsidRPr="001662C6">
        <w:tab/>
        <w:t>FreqBandIndicatorNR-r15</w:t>
      </w:r>
    </w:p>
    <w:p w14:paraId="3F921DA7" w14:textId="77777777" w:rsidR="009D5726" w:rsidRPr="001662C6" w:rsidRDefault="009D5726" w:rsidP="009D5726">
      <w:pPr>
        <w:pStyle w:val="PL"/>
        <w:shd w:val="clear" w:color="auto" w:fill="E6E6E6"/>
      </w:pPr>
      <w:r w:rsidRPr="001662C6">
        <w:t>}</w:t>
      </w:r>
    </w:p>
    <w:p w14:paraId="63886649" w14:textId="77777777" w:rsidR="009D5726" w:rsidRPr="001662C6" w:rsidRDefault="009D5726" w:rsidP="009D5726">
      <w:pPr>
        <w:pStyle w:val="PL"/>
        <w:shd w:val="clear" w:color="auto" w:fill="E6E6E6"/>
      </w:pPr>
    </w:p>
    <w:p w14:paraId="02C8D777" w14:textId="77777777" w:rsidR="009D5726" w:rsidRPr="001662C6" w:rsidRDefault="009D5726" w:rsidP="009D5726">
      <w:pPr>
        <w:pStyle w:val="PL"/>
        <w:shd w:val="clear" w:color="auto" w:fill="E6E6E6"/>
      </w:pPr>
      <w:r w:rsidRPr="001662C6">
        <w:t>IRAT-ParametersUTRA-FDD ::=</w:t>
      </w:r>
      <w:r w:rsidRPr="001662C6">
        <w:tab/>
      </w:r>
      <w:r w:rsidRPr="001662C6">
        <w:tab/>
        <w:t>SEQUENCE {</w:t>
      </w:r>
    </w:p>
    <w:p w14:paraId="6DFE94A5" w14:textId="77777777" w:rsidR="009D5726" w:rsidRPr="001662C6" w:rsidRDefault="009D5726" w:rsidP="009D5726">
      <w:pPr>
        <w:pStyle w:val="PL"/>
        <w:shd w:val="clear" w:color="auto" w:fill="E6E6E6"/>
      </w:pPr>
      <w:r w:rsidRPr="001662C6">
        <w:tab/>
        <w:t>supportedBandListUTRA-FDD</w:t>
      </w:r>
      <w:r w:rsidRPr="001662C6">
        <w:tab/>
      </w:r>
      <w:r w:rsidRPr="001662C6">
        <w:tab/>
      </w:r>
      <w:r w:rsidRPr="001662C6">
        <w:tab/>
        <w:t>SupportedBandListUTRA-FDD</w:t>
      </w:r>
    </w:p>
    <w:p w14:paraId="5A99626C" w14:textId="77777777" w:rsidR="009D5726" w:rsidRPr="001662C6" w:rsidRDefault="009D5726" w:rsidP="009D5726">
      <w:pPr>
        <w:pStyle w:val="PL"/>
        <w:shd w:val="clear" w:color="auto" w:fill="E6E6E6"/>
      </w:pPr>
      <w:r w:rsidRPr="001662C6">
        <w:t>}</w:t>
      </w:r>
    </w:p>
    <w:p w14:paraId="4961A9F7" w14:textId="77777777" w:rsidR="009D5726" w:rsidRPr="001662C6" w:rsidRDefault="009D5726" w:rsidP="009D5726">
      <w:pPr>
        <w:pStyle w:val="PL"/>
        <w:shd w:val="clear" w:color="auto" w:fill="E6E6E6"/>
      </w:pPr>
    </w:p>
    <w:p w14:paraId="42C255AD" w14:textId="77777777" w:rsidR="009D5726" w:rsidRPr="001662C6" w:rsidRDefault="009D5726" w:rsidP="009D5726">
      <w:pPr>
        <w:pStyle w:val="PL"/>
        <w:shd w:val="clear" w:color="auto" w:fill="E6E6E6"/>
      </w:pPr>
      <w:r w:rsidRPr="001662C6">
        <w:t>IRAT-ParametersUTRA-v920 ::=</w:t>
      </w:r>
      <w:r w:rsidRPr="001662C6">
        <w:tab/>
      </w:r>
      <w:r w:rsidRPr="001662C6">
        <w:tab/>
        <w:t>SEQUENCE {</w:t>
      </w:r>
    </w:p>
    <w:p w14:paraId="345DABBC" w14:textId="77777777" w:rsidR="009D5726" w:rsidRPr="001662C6" w:rsidRDefault="009D5726" w:rsidP="009D5726">
      <w:pPr>
        <w:pStyle w:val="PL"/>
        <w:shd w:val="clear" w:color="auto" w:fill="E6E6E6"/>
      </w:pPr>
      <w:r w:rsidRPr="001662C6">
        <w:tab/>
        <w:t>e-RedirectionUTRA-r9</w:t>
      </w:r>
      <w:r w:rsidRPr="001662C6">
        <w:tab/>
      </w:r>
      <w:r w:rsidRPr="001662C6">
        <w:tab/>
      </w:r>
      <w:r w:rsidRPr="001662C6">
        <w:tab/>
      </w:r>
      <w:r w:rsidRPr="001662C6">
        <w:tab/>
        <w:t>ENUMERATED {supported}</w:t>
      </w:r>
    </w:p>
    <w:p w14:paraId="089215A1" w14:textId="77777777" w:rsidR="009D5726" w:rsidRPr="001662C6" w:rsidRDefault="009D5726" w:rsidP="009D5726">
      <w:pPr>
        <w:pStyle w:val="PL"/>
        <w:shd w:val="clear" w:color="auto" w:fill="E6E6E6"/>
      </w:pPr>
      <w:r w:rsidRPr="001662C6">
        <w:t>}</w:t>
      </w:r>
    </w:p>
    <w:p w14:paraId="67547C28" w14:textId="77777777" w:rsidR="009D5726" w:rsidRPr="001662C6" w:rsidRDefault="009D5726" w:rsidP="009D5726">
      <w:pPr>
        <w:pStyle w:val="PL"/>
        <w:shd w:val="clear" w:color="auto" w:fill="E6E6E6"/>
      </w:pPr>
    </w:p>
    <w:p w14:paraId="2F2BECFD" w14:textId="77777777" w:rsidR="009D5726" w:rsidRPr="001662C6" w:rsidRDefault="009D5726" w:rsidP="009D5726">
      <w:pPr>
        <w:pStyle w:val="PL"/>
        <w:shd w:val="clear" w:color="auto" w:fill="E6E6E6"/>
      </w:pPr>
      <w:r w:rsidRPr="001662C6">
        <w:t>IRAT-ParametersUTRA-v9c0 ::=</w:t>
      </w:r>
      <w:r w:rsidRPr="001662C6">
        <w:tab/>
      </w:r>
      <w:r w:rsidRPr="001662C6">
        <w:tab/>
        <w:t>SEQUENCE {</w:t>
      </w:r>
    </w:p>
    <w:p w14:paraId="432F7350" w14:textId="77777777" w:rsidR="009D5726" w:rsidRPr="001662C6" w:rsidRDefault="009D5726" w:rsidP="009D5726">
      <w:pPr>
        <w:pStyle w:val="PL"/>
        <w:shd w:val="clear" w:color="auto" w:fill="E6E6E6"/>
      </w:pPr>
      <w:r w:rsidRPr="001662C6">
        <w:tab/>
        <w:t>voiceOverPS-HS-UTRA-FDD-r9</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E678FE5" w14:textId="77777777" w:rsidR="009D5726" w:rsidRPr="001662C6" w:rsidRDefault="009D5726" w:rsidP="009D5726">
      <w:pPr>
        <w:pStyle w:val="PL"/>
        <w:shd w:val="clear" w:color="auto" w:fill="E6E6E6"/>
      </w:pPr>
      <w:r w:rsidRPr="001662C6">
        <w:tab/>
        <w:t>voiceOverPS-HS-UTRA-TDD128-r9</w:t>
      </w:r>
      <w:r w:rsidRPr="001662C6">
        <w:tab/>
      </w:r>
      <w:r w:rsidRPr="001662C6">
        <w:tab/>
      </w:r>
      <w:r w:rsidRPr="001662C6">
        <w:tab/>
      </w:r>
      <w:r w:rsidRPr="001662C6">
        <w:tab/>
      </w:r>
      <w:r w:rsidRPr="001662C6">
        <w:tab/>
        <w:t>ENUMERATED {supported}</w:t>
      </w:r>
      <w:r w:rsidRPr="001662C6">
        <w:tab/>
      </w:r>
      <w:r w:rsidRPr="001662C6">
        <w:tab/>
        <w:t>OPTIONAL,</w:t>
      </w:r>
    </w:p>
    <w:p w14:paraId="3607F0C6" w14:textId="77777777" w:rsidR="009D5726" w:rsidRPr="001662C6" w:rsidRDefault="009D5726" w:rsidP="009D5726">
      <w:pPr>
        <w:pStyle w:val="PL"/>
        <w:shd w:val="clear" w:color="auto" w:fill="E6E6E6"/>
      </w:pPr>
      <w:r w:rsidRPr="001662C6">
        <w:tab/>
      </w:r>
      <w:r w:rsidRPr="001662C6">
        <w:rPr>
          <w:snapToGrid w:val="0"/>
        </w:rPr>
        <w:t>srvcc-FromUTRA-FDD-ToUTRA-FDD-r9</w:t>
      </w:r>
      <w:r w:rsidRPr="001662C6">
        <w:rPr>
          <w:snapToGrid w:val="0"/>
        </w:rPr>
        <w:tab/>
      </w:r>
      <w:r w:rsidRPr="001662C6">
        <w:tab/>
      </w:r>
      <w:r w:rsidRPr="001662C6">
        <w:tab/>
      </w:r>
      <w:r w:rsidRPr="001662C6">
        <w:tab/>
        <w:t>ENUMERATED {supported}</w:t>
      </w:r>
      <w:r w:rsidRPr="001662C6">
        <w:tab/>
      </w:r>
      <w:r w:rsidRPr="001662C6">
        <w:tab/>
        <w:t>OPTIONAL,</w:t>
      </w:r>
    </w:p>
    <w:p w14:paraId="69ACB8B0" w14:textId="77777777" w:rsidR="009D5726" w:rsidRPr="001662C6" w:rsidRDefault="009D5726" w:rsidP="009D5726">
      <w:pPr>
        <w:pStyle w:val="PL"/>
        <w:shd w:val="clear" w:color="auto" w:fill="E6E6E6"/>
      </w:pPr>
      <w:r w:rsidRPr="001662C6">
        <w:tab/>
      </w:r>
      <w:r w:rsidRPr="001662C6">
        <w:rPr>
          <w:snapToGrid w:val="0"/>
        </w:rPr>
        <w:t>srvcc-FromUTRA-FDD-ToGERAN-r9</w:t>
      </w:r>
      <w:r w:rsidRPr="001662C6">
        <w:tab/>
      </w:r>
      <w:r w:rsidRPr="001662C6">
        <w:tab/>
      </w:r>
      <w:r w:rsidRPr="001662C6">
        <w:tab/>
      </w:r>
      <w:r w:rsidRPr="001662C6">
        <w:tab/>
      </w:r>
      <w:r w:rsidRPr="001662C6">
        <w:tab/>
        <w:t>ENUMERATED {supported}</w:t>
      </w:r>
      <w:r w:rsidRPr="001662C6">
        <w:tab/>
      </w:r>
      <w:r w:rsidRPr="001662C6">
        <w:tab/>
        <w:t>OPTIONAL,</w:t>
      </w:r>
    </w:p>
    <w:p w14:paraId="22363332" w14:textId="77777777" w:rsidR="009D5726" w:rsidRPr="001662C6" w:rsidRDefault="009D5726" w:rsidP="009D5726">
      <w:pPr>
        <w:pStyle w:val="PL"/>
        <w:shd w:val="clear" w:color="auto" w:fill="E6E6E6"/>
      </w:pPr>
      <w:r w:rsidRPr="001662C6">
        <w:tab/>
      </w:r>
      <w:r w:rsidRPr="001662C6">
        <w:rPr>
          <w:snapToGrid w:val="0"/>
        </w:rPr>
        <w:t>srvcc-FromUTRA-TDD128-ToUTRA-TDD128-r9</w:t>
      </w:r>
      <w:r w:rsidRPr="001662C6">
        <w:tab/>
      </w:r>
      <w:r w:rsidRPr="001662C6">
        <w:tab/>
      </w:r>
      <w:r w:rsidRPr="001662C6">
        <w:tab/>
        <w:t>ENUMERATED {supported}</w:t>
      </w:r>
      <w:r w:rsidRPr="001662C6">
        <w:tab/>
      </w:r>
      <w:r w:rsidRPr="001662C6">
        <w:tab/>
        <w:t>OPTIONAL,</w:t>
      </w:r>
    </w:p>
    <w:p w14:paraId="1456D74A" w14:textId="77777777" w:rsidR="009D5726" w:rsidRPr="001662C6" w:rsidRDefault="009D5726" w:rsidP="009D5726">
      <w:pPr>
        <w:pStyle w:val="PL"/>
        <w:shd w:val="clear" w:color="auto" w:fill="E6E6E6"/>
      </w:pPr>
      <w:r w:rsidRPr="001662C6">
        <w:tab/>
      </w:r>
      <w:r w:rsidRPr="001662C6">
        <w:rPr>
          <w:snapToGrid w:val="0"/>
        </w:rPr>
        <w:t>srvcc-FromUTRA-TDD128-ToGERAN-r9</w:t>
      </w:r>
      <w:r w:rsidRPr="001662C6">
        <w:tab/>
      </w:r>
      <w:r w:rsidRPr="001662C6">
        <w:tab/>
      </w:r>
      <w:r w:rsidRPr="001662C6">
        <w:tab/>
      </w:r>
      <w:r w:rsidRPr="001662C6">
        <w:tab/>
        <w:t>ENUMERATED {supported}</w:t>
      </w:r>
      <w:r w:rsidRPr="001662C6">
        <w:tab/>
      </w:r>
      <w:r w:rsidRPr="001662C6">
        <w:tab/>
        <w:t>OPTIONAL</w:t>
      </w:r>
    </w:p>
    <w:p w14:paraId="628DE85B" w14:textId="77777777" w:rsidR="009D5726" w:rsidRPr="001662C6" w:rsidRDefault="009D5726" w:rsidP="009D5726">
      <w:pPr>
        <w:pStyle w:val="PL"/>
        <w:shd w:val="clear" w:color="auto" w:fill="E6E6E6"/>
      </w:pPr>
      <w:r w:rsidRPr="001662C6">
        <w:t>}</w:t>
      </w:r>
    </w:p>
    <w:p w14:paraId="7917C6EB" w14:textId="77777777" w:rsidR="009D5726" w:rsidRPr="001662C6" w:rsidRDefault="009D5726" w:rsidP="009D5726">
      <w:pPr>
        <w:pStyle w:val="PL"/>
        <w:shd w:val="clear" w:color="auto" w:fill="E6E6E6"/>
      </w:pPr>
    </w:p>
    <w:p w14:paraId="203719BD" w14:textId="77777777" w:rsidR="009D5726" w:rsidRPr="001662C6" w:rsidRDefault="009D5726" w:rsidP="009D5726">
      <w:pPr>
        <w:pStyle w:val="PL"/>
        <w:shd w:val="clear" w:color="auto" w:fill="E6E6E6"/>
      </w:pPr>
      <w:r w:rsidRPr="001662C6">
        <w:t>IRAT-ParametersUTRA-v9h0 ::=</w:t>
      </w:r>
      <w:r w:rsidRPr="001662C6">
        <w:tab/>
      </w:r>
      <w:r w:rsidRPr="001662C6">
        <w:tab/>
        <w:t>SEQUENCE {</w:t>
      </w:r>
    </w:p>
    <w:p w14:paraId="7CE31E94" w14:textId="77777777" w:rsidR="009D5726" w:rsidRPr="001662C6" w:rsidRDefault="009D5726" w:rsidP="009D5726">
      <w:pPr>
        <w:pStyle w:val="PL"/>
        <w:shd w:val="clear" w:color="auto" w:fill="E6E6E6"/>
      </w:pPr>
      <w:r w:rsidRPr="001662C6">
        <w:tab/>
        <w:t>mfbi-UTRA-r9</w:t>
      </w:r>
      <w:r w:rsidRPr="001662C6">
        <w:tab/>
      </w:r>
      <w:r w:rsidRPr="001662C6">
        <w:tab/>
      </w:r>
      <w:r w:rsidRPr="001662C6">
        <w:tab/>
      </w:r>
      <w:r w:rsidRPr="001662C6">
        <w:tab/>
      </w:r>
      <w:r w:rsidRPr="001662C6">
        <w:tab/>
      </w:r>
      <w:r w:rsidRPr="001662C6">
        <w:tab/>
        <w:t>ENUMERATED {supported}</w:t>
      </w:r>
    </w:p>
    <w:p w14:paraId="30191970" w14:textId="77777777" w:rsidR="009D5726" w:rsidRPr="001662C6" w:rsidRDefault="009D5726" w:rsidP="009D5726">
      <w:pPr>
        <w:pStyle w:val="PL"/>
        <w:shd w:val="clear" w:color="auto" w:fill="E6E6E6"/>
      </w:pPr>
      <w:r w:rsidRPr="001662C6">
        <w:t>}</w:t>
      </w:r>
    </w:p>
    <w:p w14:paraId="4DF1B953" w14:textId="77777777" w:rsidR="009D5726" w:rsidRPr="001662C6" w:rsidRDefault="009D5726" w:rsidP="009D5726">
      <w:pPr>
        <w:pStyle w:val="PL"/>
        <w:shd w:val="clear" w:color="auto" w:fill="E6E6E6"/>
      </w:pPr>
    </w:p>
    <w:p w14:paraId="4D5F849C" w14:textId="77777777" w:rsidR="009D5726" w:rsidRPr="001662C6" w:rsidRDefault="009D5726" w:rsidP="009D5726">
      <w:pPr>
        <w:pStyle w:val="PL"/>
        <w:shd w:val="clear" w:color="auto" w:fill="E6E6E6"/>
      </w:pPr>
      <w:r w:rsidRPr="001662C6">
        <w:t>SupportedBandListUTRA-FDD ::=</w:t>
      </w:r>
      <w:r w:rsidRPr="001662C6">
        <w:tab/>
      </w:r>
      <w:r w:rsidRPr="001662C6">
        <w:tab/>
        <w:t>SEQUENCE (SIZE (1..maxBands)) OF SupportedBandUTRA-FDD</w:t>
      </w:r>
    </w:p>
    <w:p w14:paraId="646F3E3E" w14:textId="77777777" w:rsidR="009D5726" w:rsidRPr="001662C6" w:rsidRDefault="009D5726" w:rsidP="009D5726">
      <w:pPr>
        <w:pStyle w:val="PL"/>
        <w:shd w:val="clear" w:color="auto" w:fill="E6E6E6"/>
      </w:pPr>
    </w:p>
    <w:p w14:paraId="1AB3CE1B" w14:textId="77777777" w:rsidR="009D5726" w:rsidRPr="001662C6" w:rsidRDefault="009D5726" w:rsidP="009D5726">
      <w:pPr>
        <w:pStyle w:val="PL"/>
        <w:shd w:val="clear" w:color="auto" w:fill="E6E6E6"/>
      </w:pPr>
      <w:r w:rsidRPr="001662C6">
        <w:t>SupportedBandUTRA-FDD ::=</w:t>
      </w:r>
      <w:r w:rsidRPr="001662C6">
        <w:tab/>
      </w:r>
      <w:r w:rsidRPr="001662C6">
        <w:tab/>
      </w:r>
      <w:r w:rsidRPr="001662C6">
        <w:tab/>
        <w:t>ENUMERATED {</w:t>
      </w:r>
    </w:p>
    <w:p w14:paraId="7EF6A5C4"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bandI, bandII, bandIII, bandIV, bandV, bandVI,</w:t>
      </w:r>
    </w:p>
    <w:p w14:paraId="574246BD"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bandVII, bandVIII, bandIX, bandX, bandXI,</w:t>
      </w:r>
    </w:p>
    <w:p w14:paraId="24A0A84A"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bandXII, bandXIII, bandXIV, bandXV, bandXVI, ...,</w:t>
      </w:r>
    </w:p>
    <w:p w14:paraId="4264DA60"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bandXVII-8a0, bandXVIII-8a0, bandXIX-8a0, bandXX-8a0,</w:t>
      </w:r>
    </w:p>
    <w:p w14:paraId="321A7742"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bandXXI-8a0, bandXXII-8a0, bandXXIII-8a0, bandXXIV-8a0,</w:t>
      </w:r>
    </w:p>
    <w:p w14:paraId="3C5DE569"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bandXXV-8a0, bandXXVI-8a0, bandXXVII-8a0, bandXXVIII-8a0,</w:t>
      </w:r>
    </w:p>
    <w:p w14:paraId="7936BD17"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bandXXIX-8a0, bandXXX-8a0, bandXXXI-8a0, bandXXXII-8a0}</w:t>
      </w:r>
    </w:p>
    <w:p w14:paraId="4401144A" w14:textId="77777777" w:rsidR="009D5726" w:rsidRPr="001662C6" w:rsidRDefault="009D5726" w:rsidP="009D5726">
      <w:pPr>
        <w:pStyle w:val="PL"/>
        <w:shd w:val="clear" w:color="auto" w:fill="E6E6E6"/>
      </w:pPr>
    </w:p>
    <w:p w14:paraId="78743B50" w14:textId="77777777" w:rsidR="009D5726" w:rsidRPr="001662C6" w:rsidRDefault="009D5726" w:rsidP="009D5726">
      <w:pPr>
        <w:pStyle w:val="PL"/>
        <w:shd w:val="clear" w:color="auto" w:fill="E6E6E6"/>
      </w:pPr>
      <w:r w:rsidRPr="001662C6">
        <w:t>IRAT-ParametersUTRA-TDD128 ::=</w:t>
      </w:r>
      <w:r w:rsidRPr="001662C6">
        <w:tab/>
      </w:r>
      <w:r w:rsidRPr="001662C6">
        <w:tab/>
        <w:t>SEQUENCE {</w:t>
      </w:r>
    </w:p>
    <w:p w14:paraId="1E146380" w14:textId="77777777" w:rsidR="009D5726" w:rsidRPr="001662C6" w:rsidRDefault="009D5726" w:rsidP="009D5726">
      <w:pPr>
        <w:pStyle w:val="PL"/>
        <w:shd w:val="clear" w:color="auto" w:fill="E6E6E6"/>
      </w:pPr>
      <w:r w:rsidRPr="001662C6">
        <w:tab/>
        <w:t>supportedBandListUTRA-TDD128</w:t>
      </w:r>
      <w:r w:rsidRPr="001662C6">
        <w:tab/>
      </w:r>
      <w:r w:rsidRPr="001662C6">
        <w:tab/>
        <w:t>SupportedBandListUTRA-TDD128</w:t>
      </w:r>
    </w:p>
    <w:p w14:paraId="0F39EDA9" w14:textId="77777777" w:rsidR="009D5726" w:rsidRPr="001662C6" w:rsidRDefault="009D5726" w:rsidP="009D5726">
      <w:pPr>
        <w:pStyle w:val="PL"/>
        <w:shd w:val="clear" w:color="auto" w:fill="E6E6E6"/>
      </w:pPr>
      <w:r w:rsidRPr="001662C6">
        <w:t>}</w:t>
      </w:r>
    </w:p>
    <w:p w14:paraId="3C5F1CCC" w14:textId="77777777" w:rsidR="009D5726" w:rsidRPr="001662C6" w:rsidRDefault="009D5726" w:rsidP="009D5726">
      <w:pPr>
        <w:pStyle w:val="PL"/>
        <w:shd w:val="clear" w:color="auto" w:fill="E6E6E6"/>
      </w:pPr>
    </w:p>
    <w:p w14:paraId="27E0A4FD" w14:textId="77777777" w:rsidR="009D5726" w:rsidRPr="001662C6" w:rsidRDefault="009D5726" w:rsidP="009D5726">
      <w:pPr>
        <w:pStyle w:val="PL"/>
        <w:shd w:val="clear" w:color="auto" w:fill="E6E6E6"/>
      </w:pPr>
      <w:r w:rsidRPr="001662C6">
        <w:t>SupportedBandListUTRA-TDD128 ::=</w:t>
      </w:r>
      <w:r w:rsidRPr="001662C6">
        <w:tab/>
        <w:t>SEQUENCE (SIZE (1..maxBands)) OF SupportedBandUTRA-TDD128</w:t>
      </w:r>
    </w:p>
    <w:p w14:paraId="70264072" w14:textId="77777777" w:rsidR="009D5726" w:rsidRPr="001662C6" w:rsidRDefault="009D5726" w:rsidP="009D5726">
      <w:pPr>
        <w:pStyle w:val="PL"/>
        <w:shd w:val="clear" w:color="auto" w:fill="E6E6E6"/>
      </w:pPr>
    </w:p>
    <w:p w14:paraId="06833AA5" w14:textId="77777777" w:rsidR="009D5726" w:rsidRPr="001662C6" w:rsidRDefault="009D5726" w:rsidP="009D5726">
      <w:pPr>
        <w:pStyle w:val="PL"/>
        <w:shd w:val="clear" w:color="auto" w:fill="E6E6E6"/>
      </w:pPr>
      <w:r w:rsidRPr="001662C6">
        <w:t>SupportedBandUTRA-TDD128 ::=</w:t>
      </w:r>
      <w:r w:rsidRPr="001662C6">
        <w:tab/>
      </w:r>
      <w:r w:rsidRPr="001662C6">
        <w:tab/>
        <w:t>ENUMERATED {</w:t>
      </w:r>
    </w:p>
    <w:p w14:paraId="736D8EB3"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4D086329"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55D0F8BB" w14:textId="77777777" w:rsidR="009D5726" w:rsidRPr="001662C6" w:rsidRDefault="009D5726" w:rsidP="009D5726">
      <w:pPr>
        <w:pStyle w:val="PL"/>
        <w:shd w:val="clear" w:color="auto" w:fill="E6E6E6"/>
      </w:pPr>
    </w:p>
    <w:p w14:paraId="4CE2F9CC" w14:textId="77777777" w:rsidR="009D5726" w:rsidRPr="001662C6" w:rsidRDefault="009D5726" w:rsidP="009D5726">
      <w:pPr>
        <w:pStyle w:val="PL"/>
        <w:shd w:val="clear" w:color="auto" w:fill="E6E6E6"/>
      </w:pPr>
      <w:r w:rsidRPr="001662C6">
        <w:t>IRAT-ParametersUTRA-TDD384 ::=</w:t>
      </w:r>
      <w:r w:rsidRPr="001662C6">
        <w:tab/>
      </w:r>
      <w:r w:rsidRPr="001662C6">
        <w:tab/>
        <w:t>SEQUENCE {</w:t>
      </w:r>
    </w:p>
    <w:p w14:paraId="3A95D51C" w14:textId="77777777" w:rsidR="009D5726" w:rsidRPr="001662C6" w:rsidRDefault="009D5726" w:rsidP="009D5726">
      <w:pPr>
        <w:pStyle w:val="PL"/>
        <w:shd w:val="clear" w:color="auto" w:fill="E6E6E6"/>
      </w:pPr>
      <w:r w:rsidRPr="001662C6">
        <w:tab/>
        <w:t>supportedBandListUTRA-TDD384</w:t>
      </w:r>
      <w:r w:rsidRPr="001662C6">
        <w:tab/>
      </w:r>
      <w:r w:rsidRPr="001662C6">
        <w:tab/>
        <w:t>SupportedBandListUTRA-TDD384</w:t>
      </w:r>
    </w:p>
    <w:p w14:paraId="211D7063" w14:textId="77777777" w:rsidR="009D5726" w:rsidRPr="001662C6" w:rsidRDefault="009D5726" w:rsidP="009D5726">
      <w:pPr>
        <w:pStyle w:val="PL"/>
        <w:shd w:val="clear" w:color="auto" w:fill="E6E6E6"/>
      </w:pPr>
      <w:r w:rsidRPr="001662C6">
        <w:t>}</w:t>
      </w:r>
    </w:p>
    <w:p w14:paraId="016D37F2" w14:textId="77777777" w:rsidR="009D5726" w:rsidRPr="001662C6" w:rsidRDefault="009D5726" w:rsidP="009D5726">
      <w:pPr>
        <w:pStyle w:val="PL"/>
        <w:shd w:val="clear" w:color="auto" w:fill="E6E6E6"/>
      </w:pPr>
    </w:p>
    <w:p w14:paraId="5607F84F" w14:textId="77777777" w:rsidR="009D5726" w:rsidRPr="001662C6" w:rsidRDefault="009D5726" w:rsidP="009D5726">
      <w:pPr>
        <w:pStyle w:val="PL"/>
        <w:shd w:val="clear" w:color="auto" w:fill="E6E6E6"/>
      </w:pPr>
      <w:r w:rsidRPr="001662C6">
        <w:t>SupportedBandListUTRA-TDD384 ::=</w:t>
      </w:r>
      <w:r w:rsidRPr="001662C6">
        <w:tab/>
        <w:t>SEQUENCE (SIZE (1..maxBands)) OF SupportedBandUTRA-TDD384</w:t>
      </w:r>
    </w:p>
    <w:p w14:paraId="0ACDCDCA" w14:textId="77777777" w:rsidR="009D5726" w:rsidRPr="001662C6" w:rsidRDefault="009D5726" w:rsidP="009D5726">
      <w:pPr>
        <w:pStyle w:val="PL"/>
        <w:shd w:val="clear" w:color="auto" w:fill="E6E6E6"/>
      </w:pPr>
    </w:p>
    <w:p w14:paraId="145C6A38" w14:textId="77777777" w:rsidR="009D5726" w:rsidRPr="001662C6" w:rsidRDefault="009D5726" w:rsidP="009D5726">
      <w:pPr>
        <w:pStyle w:val="PL"/>
        <w:shd w:val="clear" w:color="auto" w:fill="E6E6E6"/>
      </w:pPr>
      <w:r w:rsidRPr="001662C6">
        <w:t>SupportedBandUTRA-TDD384 ::=</w:t>
      </w:r>
      <w:r w:rsidRPr="001662C6">
        <w:tab/>
      </w:r>
      <w:r w:rsidRPr="001662C6">
        <w:tab/>
        <w:t>ENUMERATED {</w:t>
      </w:r>
    </w:p>
    <w:p w14:paraId="3863A3C9"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618F2DC2"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4CDB6037" w14:textId="77777777" w:rsidR="009D5726" w:rsidRPr="001662C6" w:rsidRDefault="009D5726" w:rsidP="009D5726">
      <w:pPr>
        <w:pStyle w:val="PL"/>
        <w:shd w:val="clear" w:color="auto" w:fill="E6E6E6"/>
      </w:pPr>
    </w:p>
    <w:p w14:paraId="1706F7AC" w14:textId="77777777" w:rsidR="009D5726" w:rsidRPr="001662C6" w:rsidRDefault="009D5726" w:rsidP="009D5726">
      <w:pPr>
        <w:pStyle w:val="PL"/>
        <w:shd w:val="clear" w:color="auto" w:fill="E6E6E6"/>
      </w:pPr>
      <w:r w:rsidRPr="001662C6">
        <w:t>IRAT-ParametersUTRA-TDD768 ::=</w:t>
      </w:r>
      <w:r w:rsidRPr="001662C6">
        <w:tab/>
      </w:r>
      <w:r w:rsidRPr="001662C6">
        <w:tab/>
        <w:t>SEQUENCE {</w:t>
      </w:r>
    </w:p>
    <w:p w14:paraId="01584539" w14:textId="77777777" w:rsidR="009D5726" w:rsidRPr="001662C6" w:rsidRDefault="009D5726" w:rsidP="009D5726">
      <w:pPr>
        <w:pStyle w:val="PL"/>
        <w:shd w:val="clear" w:color="auto" w:fill="E6E6E6"/>
      </w:pPr>
      <w:r w:rsidRPr="001662C6">
        <w:tab/>
        <w:t>supportedBandListUTRA-TDD768</w:t>
      </w:r>
      <w:r w:rsidRPr="001662C6">
        <w:tab/>
      </w:r>
      <w:r w:rsidRPr="001662C6">
        <w:tab/>
        <w:t>SupportedBandListUTRA-TDD768</w:t>
      </w:r>
    </w:p>
    <w:p w14:paraId="326456FA" w14:textId="77777777" w:rsidR="009D5726" w:rsidRPr="001662C6" w:rsidRDefault="009D5726" w:rsidP="009D5726">
      <w:pPr>
        <w:pStyle w:val="PL"/>
        <w:shd w:val="clear" w:color="auto" w:fill="E6E6E6"/>
      </w:pPr>
      <w:r w:rsidRPr="001662C6">
        <w:t>}</w:t>
      </w:r>
    </w:p>
    <w:p w14:paraId="4E69824C" w14:textId="77777777" w:rsidR="009D5726" w:rsidRPr="001662C6" w:rsidRDefault="009D5726" w:rsidP="009D5726">
      <w:pPr>
        <w:pStyle w:val="PL"/>
        <w:shd w:val="clear" w:color="auto" w:fill="E6E6E6"/>
      </w:pPr>
    </w:p>
    <w:p w14:paraId="40B87BE8" w14:textId="77777777" w:rsidR="009D5726" w:rsidRPr="001662C6" w:rsidRDefault="009D5726" w:rsidP="009D5726">
      <w:pPr>
        <w:pStyle w:val="PL"/>
        <w:shd w:val="clear" w:color="auto" w:fill="E6E6E6"/>
      </w:pPr>
      <w:r w:rsidRPr="001662C6">
        <w:t>SupportedBandListUTRA-TDD768 ::=</w:t>
      </w:r>
      <w:r w:rsidRPr="001662C6">
        <w:tab/>
        <w:t>SEQUENCE (SIZE (1..maxBands)) OF SupportedBandUTRA-TDD768</w:t>
      </w:r>
    </w:p>
    <w:p w14:paraId="007650CC" w14:textId="77777777" w:rsidR="009D5726" w:rsidRPr="001662C6" w:rsidRDefault="009D5726" w:rsidP="009D5726">
      <w:pPr>
        <w:pStyle w:val="PL"/>
        <w:shd w:val="clear" w:color="auto" w:fill="E6E6E6"/>
      </w:pPr>
    </w:p>
    <w:p w14:paraId="56064998" w14:textId="77777777" w:rsidR="009D5726" w:rsidRPr="001662C6" w:rsidRDefault="009D5726" w:rsidP="009D5726">
      <w:pPr>
        <w:pStyle w:val="PL"/>
        <w:shd w:val="clear" w:color="auto" w:fill="E6E6E6"/>
      </w:pPr>
      <w:r w:rsidRPr="001662C6">
        <w:t>SupportedBandUTRA-TDD768 ::=</w:t>
      </w:r>
      <w:r w:rsidRPr="001662C6">
        <w:tab/>
      </w:r>
      <w:r w:rsidRPr="001662C6">
        <w:tab/>
        <w:t>ENUMERATED {</w:t>
      </w:r>
    </w:p>
    <w:p w14:paraId="4A4241DB"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6AE55A9A"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7BD1C34C" w14:textId="77777777" w:rsidR="009D5726" w:rsidRPr="001662C6" w:rsidRDefault="009D5726" w:rsidP="009D5726">
      <w:pPr>
        <w:pStyle w:val="PL"/>
        <w:shd w:val="clear" w:color="auto" w:fill="E6E6E6"/>
      </w:pPr>
    </w:p>
    <w:p w14:paraId="393E3677" w14:textId="77777777" w:rsidR="009D5726" w:rsidRPr="001662C6" w:rsidRDefault="009D5726" w:rsidP="009D5726">
      <w:pPr>
        <w:pStyle w:val="PL"/>
        <w:shd w:val="clear" w:color="auto" w:fill="E6E6E6"/>
      </w:pPr>
      <w:r w:rsidRPr="001662C6">
        <w:t>IRAT-ParametersUTRA-TDD-v1020 ::=</w:t>
      </w:r>
      <w:r w:rsidRPr="001662C6">
        <w:tab/>
      </w:r>
      <w:r w:rsidRPr="001662C6">
        <w:tab/>
        <w:t>SEQUENCE {</w:t>
      </w:r>
    </w:p>
    <w:p w14:paraId="22BC56D0" w14:textId="77777777" w:rsidR="009D5726" w:rsidRPr="001662C6" w:rsidRDefault="009D5726" w:rsidP="009D5726">
      <w:pPr>
        <w:pStyle w:val="PL"/>
        <w:shd w:val="clear" w:color="auto" w:fill="E6E6E6"/>
      </w:pPr>
      <w:r w:rsidRPr="001662C6">
        <w:tab/>
        <w:t>e-RedirectionUTRA-TDD-r10</w:t>
      </w:r>
      <w:r w:rsidRPr="001662C6">
        <w:tab/>
      </w:r>
      <w:r w:rsidRPr="001662C6">
        <w:tab/>
      </w:r>
      <w:r w:rsidRPr="001662C6">
        <w:tab/>
      </w:r>
      <w:r w:rsidRPr="001662C6">
        <w:tab/>
        <w:t>ENUMERATED {supported}</w:t>
      </w:r>
    </w:p>
    <w:p w14:paraId="2E5B2C66" w14:textId="77777777" w:rsidR="009D5726" w:rsidRPr="001662C6" w:rsidRDefault="009D5726" w:rsidP="009D5726">
      <w:pPr>
        <w:pStyle w:val="PL"/>
        <w:shd w:val="clear" w:color="auto" w:fill="E6E6E6"/>
      </w:pPr>
      <w:r w:rsidRPr="001662C6">
        <w:t>}</w:t>
      </w:r>
    </w:p>
    <w:p w14:paraId="7AC31FCA" w14:textId="77777777" w:rsidR="009D5726" w:rsidRPr="001662C6" w:rsidRDefault="009D5726" w:rsidP="009D5726">
      <w:pPr>
        <w:pStyle w:val="PL"/>
        <w:shd w:val="clear" w:color="auto" w:fill="E6E6E6"/>
      </w:pPr>
    </w:p>
    <w:p w14:paraId="2AA78750" w14:textId="77777777" w:rsidR="009D5726" w:rsidRPr="001662C6" w:rsidRDefault="009D5726" w:rsidP="009D5726">
      <w:pPr>
        <w:pStyle w:val="PL"/>
        <w:shd w:val="clear" w:color="auto" w:fill="E6E6E6"/>
      </w:pPr>
      <w:r w:rsidRPr="001662C6">
        <w:t>IRAT-ParametersGERAN ::=</w:t>
      </w:r>
      <w:r w:rsidRPr="001662C6">
        <w:tab/>
      </w:r>
      <w:r w:rsidRPr="001662C6">
        <w:tab/>
      </w:r>
      <w:r w:rsidRPr="001662C6">
        <w:tab/>
        <w:t>SEQUENCE {</w:t>
      </w:r>
    </w:p>
    <w:p w14:paraId="77FED682" w14:textId="77777777" w:rsidR="009D5726" w:rsidRPr="001662C6" w:rsidRDefault="009D5726" w:rsidP="009D5726">
      <w:pPr>
        <w:pStyle w:val="PL"/>
        <w:shd w:val="clear" w:color="auto" w:fill="E6E6E6"/>
      </w:pPr>
      <w:r w:rsidRPr="001662C6">
        <w:tab/>
        <w:t>supportedBandListGERAN</w:t>
      </w:r>
      <w:r w:rsidRPr="001662C6">
        <w:tab/>
      </w:r>
      <w:r w:rsidRPr="001662C6">
        <w:tab/>
      </w:r>
      <w:r w:rsidRPr="001662C6">
        <w:tab/>
      </w:r>
      <w:r w:rsidRPr="001662C6">
        <w:tab/>
        <w:t>SupportedBandListGERAN,</w:t>
      </w:r>
    </w:p>
    <w:p w14:paraId="06784040" w14:textId="77777777" w:rsidR="009D5726" w:rsidRPr="001662C6" w:rsidRDefault="009D5726" w:rsidP="009D5726">
      <w:pPr>
        <w:pStyle w:val="PL"/>
        <w:shd w:val="clear" w:color="auto" w:fill="E6E6E6"/>
      </w:pPr>
      <w:r w:rsidRPr="001662C6">
        <w:tab/>
        <w:t>interRAT-PS-HO-ToGERAN</w:t>
      </w:r>
      <w:r w:rsidRPr="001662C6">
        <w:tab/>
      </w:r>
      <w:r w:rsidRPr="001662C6">
        <w:tab/>
      </w:r>
      <w:r w:rsidRPr="001662C6">
        <w:tab/>
      </w:r>
      <w:r w:rsidRPr="001662C6">
        <w:tab/>
        <w:t>BOOLEAN</w:t>
      </w:r>
    </w:p>
    <w:p w14:paraId="4E459703" w14:textId="77777777" w:rsidR="009D5726" w:rsidRPr="001662C6" w:rsidRDefault="009D5726" w:rsidP="009D5726">
      <w:pPr>
        <w:pStyle w:val="PL"/>
        <w:shd w:val="clear" w:color="auto" w:fill="E6E6E6"/>
      </w:pPr>
      <w:r w:rsidRPr="001662C6">
        <w:t>}</w:t>
      </w:r>
    </w:p>
    <w:p w14:paraId="5EBF3E08" w14:textId="77777777" w:rsidR="009D5726" w:rsidRPr="001662C6" w:rsidRDefault="009D5726" w:rsidP="009D5726">
      <w:pPr>
        <w:pStyle w:val="PL"/>
        <w:shd w:val="clear" w:color="auto" w:fill="E6E6E6"/>
      </w:pPr>
    </w:p>
    <w:p w14:paraId="69BBA0FB" w14:textId="77777777" w:rsidR="009D5726" w:rsidRPr="001662C6" w:rsidRDefault="009D5726" w:rsidP="009D5726">
      <w:pPr>
        <w:pStyle w:val="PL"/>
        <w:shd w:val="clear" w:color="auto" w:fill="E6E6E6"/>
      </w:pPr>
      <w:r w:rsidRPr="001662C6">
        <w:t>IRAT-ParametersGERAN-v920 ::=</w:t>
      </w:r>
      <w:r w:rsidRPr="001662C6">
        <w:tab/>
      </w:r>
      <w:r w:rsidRPr="001662C6">
        <w:tab/>
        <w:t>SEQUENCE {</w:t>
      </w:r>
    </w:p>
    <w:p w14:paraId="5E1BA27C" w14:textId="77777777" w:rsidR="009D5726" w:rsidRPr="001662C6" w:rsidRDefault="009D5726" w:rsidP="009D5726">
      <w:pPr>
        <w:pStyle w:val="PL"/>
        <w:shd w:val="clear" w:color="auto" w:fill="E6E6E6"/>
      </w:pPr>
      <w:r w:rsidRPr="001662C6">
        <w:tab/>
        <w:t>dtm-r9</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5355F10" w14:textId="77777777" w:rsidR="009D5726" w:rsidRPr="001662C6" w:rsidRDefault="009D5726" w:rsidP="009D5726">
      <w:pPr>
        <w:pStyle w:val="PL"/>
        <w:shd w:val="clear" w:color="auto" w:fill="E6E6E6"/>
      </w:pPr>
      <w:r w:rsidRPr="001662C6">
        <w:lastRenderedPageBreak/>
        <w:tab/>
        <w:t>e-RedirectionGERAN-r9</w:t>
      </w:r>
      <w:r w:rsidRPr="001662C6">
        <w:tab/>
      </w:r>
      <w:r w:rsidRPr="001662C6">
        <w:tab/>
      </w:r>
      <w:r w:rsidRPr="001662C6">
        <w:tab/>
      </w:r>
      <w:r w:rsidRPr="001662C6">
        <w:tab/>
        <w:t>ENUMERATED {supported}</w:t>
      </w:r>
      <w:r w:rsidRPr="001662C6">
        <w:tab/>
      </w:r>
      <w:r w:rsidRPr="001662C6">
        <w:tab/>
      </w:r>
      <w:r w:rsidRPr="001662C6">
        <w:tab/>
        <w:t>OPTIONAL</w:t>
      </w:r>
    </w:p>
    <w:p w14:paraId="4B8CD7DB" w14:textId="77777777" w:rsidR="009D5726" w:rsidRPr="001662C6" w:rsidRDefault="009D5726" w:rsidP="009D5726">
      <w:pPr>
        <w:pStyle w:val="PL"/>
        <w:shd w:val="clear" w:color="auto" w:fill="E6E6E6"/>
      </w:pPr>
      <w:r w:rsidRPr="001662C6">
        <w:t>}</w:t>
      </w:r>
    </w:p>
    <w:p w14:paraId="7541CDBD" w14:textId="77777777" w:rsidR="009D5726" w:rsidRPr="001662C6" w:rsidRDefault="009D5726" w:rsidP="009D5726">
      <w:pPr>
        <w:pStyle w:val="PL"/>
        <w:shd w:val="clear" w:color="auto" w:fill="E6E6E6"/>
      </w:pPr>
    </w:p>
    <w:p w14:paraId="787EBC0D" w14:textId="77777777" w:rsidR="009D5726" w:rsidRPr="001662C6" w:rsidRDefault="009D5726" w:rsidP="009D5726">
      <w:pPr>
        <w:pStyle w:val="PL"/>
        <w:shd w:val="clear" w:color="auto" w:fill="E6E6E6"/>
      </w:pPr>
      <w:r w:rsidRPr="001662C6">
        <w:t>SupportedBandListGERAN ::=</w:t>
      </w:r>
      <w:r w:rsidRPr="001662C6">
        <w:tab/>
      </w:r>
      <w:r w:rsidRPr="001662C6">
        <w:tab/>
      </w:r>
      <w:r w:rsidRPr="001662C6">
        <w:tab/>
        <w:t>SEQUENCE (SIZE (1..maxBands)) OF SupportedBandGERAN</w:t>
      </w:r>
    </w:p>
    <w:p w14:paraId="31012A3F" w14:textId="77777777" w:rsidR="009D5726" w:rsidRPr="001662C6" w:rsidRDefault="009D5726" w:rsidP="009D5726">
      <w:pPr>
        <w:pStyle w:val="PL"/>
        <w:shd w:val="clear" w:color="auto" w:fill="E6E6E6"/>
      </w:pPr>
    </w:p>
    <w:p w14:paraId="14BE7F8B" w14:textId="77777777" w:rsidR="009D5726" w:rsidRPr="001662C6" w:rsidRDefault="009D5726" w:rsidP="009D5726">
      <w:pPr>
        <w:pStyle w:val="PL"/>
        <w:shd w:val="clear" w:color="auto" w:fill="E6E6E6"/>
      </w:pPr>
      <w:r w:rsidRPr="001662C6">
        <w:t>SupportedBandGERAN ::=</w:t>
      </w:r>
      <w:r w:rsidRPr="001662C6">
        <w:tab/>
      </w:r>
      <w:r w:rsidRPr="001662C6">
        <w:tab/>
      </w:r>
      <w:r w:rsidRPr="001662C6">
        <w:tab/>
      </w:r>
      <w:r w:rsidRPr="001662C6">
        <w:tab/>
        <w:t>ENUMERATED {</w:t>
      </w:r>
    </w:p>
    <w:p w14:paraId="6B2FA400"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gsm450, gsm480, gsm710, gsm750, gsm810, gsm850,</w:t>
      </w:r>
    </w:p>
    <w:p w14:paraId="1DB39029"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gsm900P, gsm900E, gsm900R, gsm1800, gsm1900,</w:t>
      </w:r>
    </w:p>
    <w:p w14:paraId="0CAE27A0"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spare5, spare4, spare3, spare2, spare1, ...}</w:t>
      </w:r>
    </w:p>
    <w:p w14:paraId="1032D77B" w14:textId="77777777" w:rsidR="009D5726" w:rsidRPr="001662C6" w:rsidRDefault="009D5726" w:rsidP="009D5726">
      <w:pPr>
        <w:pStyle w:val="PL"/>
        <w:shd w:val="clear" w:color="auto" w:fill="E6E6E6"/>
      </w:pPr>
    </w:p>
    <w:p w14:paraId="09813F90" w14:textId="77777777" w:rsidR="009D5726" w:rsidRPr="001662C6" w:rsidRDefault="009D5726" w:rsidP="009D5726">
      <w:pPr>
        <w:pStyle w:val="PL"/>
        <w:shd w:val="clear" w:color="auto" w:fill="E6E6E6"/>
      </w:pPr>
      <w:r w:rsidRPr="001662C6">
        <w:t>IRAT-ParametersCDMA2000-HRPD ::=</w:t>
      </w:r>
      <w:r w:rsidRPr="001662C6">
        <w:tab/>
        <w:t>SEQUENCE {</w:t>
      </w:r>
    </w:p>
    <w:p w14:paraId="3E701B6E" w14:textId="77777777" w:rsidR="009D5726" w:rsidRPr="001662C6" w:rsidRDefault="009D5726" w:rsidP="009D5726">
      <w:pPr>
        <w:pStyle w:val="PL"/>
        <w:shd w:val="clear" w:color="auto" w:fill="E6E6E6"/>
      </w:pPr>
      <w:r w:rsidRPr="001662C6">
        <w:tab/>
        <w:t>supportedBandListHRPD</w:t>
      </w:r>
      <w:r w:rsidRPr="001662C6">
        <w:tab/>
      </w:r>
      <w:r w:rsidRPr="001662C6">
        <w:tab/>
      </w:r>
      <w:r w:rsidRPr="001662C6">
        <w:tab/>
      </w:r>
      <w:r w:rsidRPr="001662C6">
        <w:tab/>
        <w:t>SupportedBandListHRPD,</w:t>
      </w:r>
    </w:p>
    <w:p w14:paraId="6DD91390" w14:textId="77777777" w:rsidR="009D5726" w:rsidRPr="001662C6" w:rsidRDefault="009D5726" w:rsidP="009D5726">
      <w:pPr>
        <w:pStyle w:val="PL"/>
        <w:shd w:val="clear" w:color="auto" w:fill="E6E6E6"/>
      </w:pPr>
      <w:r w:rsidRPr="001662C6">
        <w:tab/>
        <w:t>tx-ConfigHRPD</w:t>
      </w:r>
      <w:r w:rsidRPr="001662C6">
        <w:tab/>
      </w:r>
      <w:r w:rsidRPr="001662C6">
        <w:tab/>
      </w:r>
      <w:r w:rsidRPr="001662C6">
        <w:tab/>
      </w:r>
      <w:r w:rsidRPr="001662C6">
        <w:tab/>
      </w:r>
      <w:r w:rsidRPr="001662C6">
        <w:tab/>
      </w:r>
      <w:r w:rsidRPr="001662C6">
        <w:tab/>
        <w:t>ENUMERATED {single, dual},</w:t>
      </w:r>
    </w:p>
    <w:p w14:paraId="3BD07BE4" w14:textId="77777777" w:rsidR="009D5726" w:rsidRPr="001662C6" w:rsidRDefault="009D5726" w:rsidP="009D5726">
      <w:pPr>
        <w:pStyle w:val="PL"/>
        <w:shd w:val="clear" w:color="auto" w:fill="E6E6E6"/>
      </w:pPr>
      <w:r w:rsidRPr="001662C6">
        <w:tab/>
        <w:t>rx-ConfigHRPD</w:t>
      </w:r>
      <w:r w:rsidRPr="001662C6">
        <w:tab/>
      </w:r>
      <w:r w:rsidRPr="001662C6">
        <w:tab/>
      </w:r>
      <w:r w:rsidRPr="001662C6">
        <w:tab/>
      </w:r>
      <w:r w:rsidRPr="001662C6">
        <w:tab/>
      </w:r>
      <w:r w:rsidRPr="001662C6">
        <w:tab/>
      </w:r>
      <w:r w:rsidRPr="001662C6">
        <w:tab/>
        <w:t>ENUMERATED {single, dual}</w:t>
      </w:r>
    </w:p>
    <w:p w14:paraId="482DA7FA" w14:textId="77777777" w:rsidR="009D5726" w:rsidRPr="001662C6" w:rsidRDefault="009D5726" w:rsidP="009D5726">
      <w:pPr>
        <w:pStyle w:val="PL"/>
        <w:shd w:val="clear" w:color="auto" w:fill="E6E6E6"/>
      </w:pPr>
      <w:r w:rsidRPr="001662C6">
        <w:t>}</w:t>
      </w:r>
    </w:p>
    <w:p w14:paraId="1A920CF8" w14:textId="77777777" w:rsidR="009D5726" w:rsidRPr="001662C6" w:rsidRDefault="009D5726" w:rsidP="009D5726">
      <w:pPr>
        <w:pStyle w:val="PL"/>
        <w:shd w:val="clear" w:color="auto" w:fill="E6E6E6"/>
      </w:pPr>
    </w:p>
    <w:p w14:paraId="70085631" w14:textId="77777777" w:rsidR="009D5726" w:rsidRPr="001662C6" w:rsidRDefault="009D5726" w:rsidP="009D5726">
      <w:pPr>
        <w:pStyle w:val="PL"/>
        <w:shd w:val="clear" w:color="auto" w:fill="E6E6E6"/>
      </w:pPr>
      <w:r w:rsidRPr="001662C6">
        <w:t>SupportedBandListHRPD ::=</w:t>
      </w:r>
      <w:r w:rsidRPr="001662C6">
        <w:tab/>
      </w:r>
      <w:r w:rsidRPr="001662C6">
        <w:tab/>
      </w:r>
      <w:r w:rsidRPr="001662C6">
        <w:tab/>
        <w:t>SEQUENCE (SIZE (1..maxCDMA-BandClass)) OF BandclassCDMA2000</w:t>
      </w:r>
    </w:p>
    <w:p w14:paraId="0ADF7650" w14:textId="77777777" w:rsidR="009D5726" w:rsidRPr="001662C6" w:rsidRDefault="009D5726" w:rsidP="009D5726">
      <w:pPr>
        <w:pStyle w:val="PL"/>
        <w:shd w:val="clear" w:color="auto" w:fill="E6E6E6"/>
      </w:pPr>
    </w:p>
    <w:p w14:paraId="39CA8CBE" w14:textId="77777777" w:rsidR="009D5726" w:rsidRPr="001662C6" w:rsidRDefault="009D5726" w:rsidP="009D5726">
      <w:pPr>
        <w:pStyle w:val="PL"/>
        <w:shd w:val="clear" w:color="auto" w:fill="E6E6E6"/>
      </w:pPr>
      <w:r w:rsidRPr="001662C6">
        <w:t>IRAT-ParametersCDMA2000-1XRTT ::=</w:t>
      </w:r>
      <w:r w:rsidRPr="001662C6">
        <w:tab/>
        <w:t>SEQUENCE {</w:t>
      </w:r>
    </w:p>
    <w:p w14:paraId="2A8618E9" w14:textId="77777777" w:rsidR="009D5726" w:rsidRPr="001662C6" w:rsidRDefault="009D5726" w:rsidP="009D5726">
      <w:pPr>
        <w:pStyle w:val="PL"/>
        <w:shd w:val="clear" w:color="auto" w:fill="E6E6E6"/>
      </w:pPr>
      <w:r w:rsidRPr="001662C6">
        <w:tab/>
        <w:t>supportedBandList1XRTT</w:t>
      </w:r>
      <w:r w:rsidRPr="001662C6">
        <w:tab/>
      </w:r>
      <w:r w:rsidRPr="001662C6">
        <w:tab/>
      </w:r>
      <w:r w:rsidRPr="001662C6">
        <w:tab/>
      </w:r>
      <w:r w:rsidRPr="001662C6">
        <w:tab/>
        <w:t>SupportedBandList1XRTT,</w:t>
      </w:r>
    </w:p>
    <w:p w14:paraId="75766BD9" w14:textId="77777777" w:rsidR="009D5726" w:rsidRPr="001662C6" w:rsidRDefault="009D5726" w:rsidP="009D5726">
      <w:pPr>
        <w:pStyle w:val="PL"/>
        <w:shd w:val="clear" w:color="auto" w:fill="E6E6E6"/>
      </w:pPr>
      <w:r w:rsidRPr="001662C6">
        <w:tab/>
        <w:t>tx-Config1XRTT</w:t>
      </w:r>
      <w:r w:rsidRPr="001662C6">
        <w:tab/>
      </w:r>
      <w:r w:rsidRPr="001662C6">
        <w:tab/>
      </w:r>
      <w:r w:rsidRPr="001662C6">
        <w:tab/>
      </w:r>
      <w:r w:rsidRPr="001662C6">
        <w:tab/>
      </w:r>
      <w:r w:rsidRPr="001662C6">
        <w:tab/>
      </w:r>
      <w:r w:rsidRPr="001662C6">
        <w:tab/>
        <w:t>ENUMERATED {single, dual},</w:t>
      </w:r>
    </w:p>
    <w:p w14:paraId="5B144F6D" w14:textId="77777777" w:rsidR="009D5726" w:rsidRPr="001662C6" w:rsidRDefault="009D5726" w:rsidP="009D5726">
      <w:pPr>
        <w:pStyle w:val="PL"/>
        <w:shd w:val="clear" w:color="auto" w:fill="E6E6E6"/>
      </w:pPr>
      <w:r w:rsidRPr="001662C6">
        <w:tab/>
        <w:t>rx-Config1XRTT</w:t>
      </w:r>
      <w:r w:rsidRPr="001662C6">
        <w:tab/>
      </w:r>
      <w:r w:rsidRPr="001662C6">
        <w:tab/>
      </w:r>
      <w:r w:rsidRPr="001662C6">
        <w:tab/>
      </w:r>
      <w:r w:rsidRPr="001662C6">
        <w:tab/>
      </w:r>
      <w:r w:rsidRPr="001662C6">
        <w:tab/>
      </w:r>
      <w:r w:rsidRPr="001662C6">
        <w:tab/>
        <w:t>ENUMERATED {single, dual}</w:t>
      </w:r>
    </w:p>
    <w:p w14:paraId="35380282" w14:textId="77777777" w:rsidR="009D5726" w:rsidRPr="001662C6" w:rsidRDefault="009D5726" w:rsidP="009D5726">
      <w:pPr>
        <w:pStyle w:val="PL"/>
        <w:shd w:val="clear" w:color="auto" w:fill="E6E6E6"/>
      </w:pPr>
      <w:r w:rsidRPr="001662C6">
        <w:t>}</w:t>
      </w:r>
    </w:p>
    <w:p w14:paraId="40C4FD02" w14:textId="77777777" w:rsidR="009D5726" w:rsidRPr="001662C6" w:rsidRDefault="009D5726" w:rsidP="009D5726">
      <w:pPr>
        <w:pStyle w:val="PL"/>
        <w:shd w:val="clear" w:color="auto" w:fill="E6E6E6"/>
      </w:pPr>
    </w:p>
    <w:p w14:paraId="602B1003" w14:textId="77777777" w:rsidR="009D5726" w:rsidRPr="001662C6" w:rsidRDefault="009D5726" w:rsidP="009D5726">
      <w:pPr>
        <w:pStyle w:val="PL"/>
        <w:shd w:val="clear" w:color="auto" w:fill="E6E6E6"/>
      </w:pPr>
      <w:r w:rsidRPr="001662C6">
        <w:t>IRAT-ParametersCDMA2000-1XRTT-v920 ::=</w:t>
      </w:r>
      <w:r w:rsidRPr="001662C6">
        <w:tab/>
        <w:t>SEQUENCE {</w:t>
      </w:r>
    </w:p>
    <w:p w14:paraId="6F123E92" w14:textId="77777777" w:rsidR="009D5726" w:rsidRPr="001662C6" w:rsidRDefault="009D5726" w:rsidP="009D5726">
      <w:pPr>
        <w:pStyle w:val="PL"/>
        <w:shd w:val="clear" w:color="auto" w:fill="E6E6E6"/>
      </w:pPr>
      <w:r w:rsidRPr="001662C6">
        <w:tab/>
        <w:t>e-CSFB-1XRTT-r9</w:t>
      </w:r>
      <w:r w:rsidRPr="001662C6">
        <w:tab/>
      </w:r>
      <w:r w:rsidRPr="001662C6">
        <w:tab/>
      </w:r>
      <w:r w:rsidRPr="001662C6">
        <w:tab/>
      </w:r>
      <w:r w:rsidRPr="001662C6">
        <w:tab/>
      </w:r>
      <w:r w:rsidRPr="001662C6">
        <w:tab/>
      </w:r>
      <w:r w:rsidRPr="001662C6">
        <w:tab/>
        <w:t>ENUMERATED {supported},</w:t>
      </w:r>
    </w:p>
    <w:p w14:paraId="29F74E11" w14:textId="77777777" w:rsidR="009D5726" w:rsidRPr="001662C6" w:rsidRDefault="009D5726" w:rsidP="009D5726">
      <w:pPr>
        <w:pStyle w:val="PL"/>
        <w:shd w:val="clear" w:color="auto" w:fill="E6E6E6"/>
      </w:pPr>
      <w:r w:rsidRPr="001662C6">
        <w:tab/>
        <w:t>e-CSFB-ConcPS-Mob1XRTT-r9</w:t>
      </w:r>
      <w:r w:rsidRPr="001662C6">
        <w:tab/>
      </w:r>
      <w:r w:rsidRPr="001662C6">
        <w:tab/>
      </w:r>
      <w:r w:rsidRPr="001662C6">
        <w:tab/>
        <w:t>ENUMERATED {supported}</w:t>
      </w:r>
      <w:r w:rsidRPr="001662C6">
        <w:tab/>
      </w:r>
      <w:r w:rsidRPr="001662C6">
        <w:tab/>
      </w:r>
      <w:r w:rsidRPr="001662C6">
        <w:tab/>
        <w:t>OPTIONAL</w:t>
      </w:r>
    </w:p>
    <w:p w14:paraId="0F7AB2BA" w14:textId="77777777" w:rsidR="009D5726" w:rsidRPr="001662C6" w:rsidRDefault="009D5726" w:rsidP="009D5726">
      <w:pPr>
        <w:pStyle w:val="PL"/>
        <w:shd w:val="clear" w:color="auto" w:fill="E6E6E6"/>
      </w:pPr>
      <w:r w:rsidRPr="001662C6">
        <w:t>}</w:t>
      </w:r>
    </w:p>
    <w:p w14:paraId="71274729" w14:textId="77777777" w:rsidR="009D5726" w:rsidRPr="001662C6" w:rsidRDefault="009D5726" w:rsidP="009D5726">
      <w:pPr>
        <w:pStyle w:val="PL"/>
        <w:shd w:val="clear" w:color="auto" w:fill="E6E6E6"/>
      </w:pPr>
    </w:p>
    <w:p w14:paraId="0AE1D593" w14:textId="77777777" w:rsidR="009D5726" w:rsidRPr="001662C6" w:rsidRDefault="009D5726" w:rsidP="009D5726">
      <w:pPr>
        <w:pStyle w:val="PL"/>
        <w:shd w:val="clear" w:color="auto" w:fill="E6E6E6"/>
      </w:pPr>
      <w:r w:rsidRPr="001662C6">
        <w:t>IRAT-ParametersCDMA2000-1XRTT-v1020 ::=</w:t>
      </w:r>
      <w:r w:rsidRPr="001662C6">
        <w:tab/>
        <w:t>SEQUENCE {</w:t>
      </w:r>
    </w:p>
    <w:p w14:paraId="14CB2E9D" w14:textId="77777777" w:rsidR="009D5726" w:rsidRPr="001662C6" w:rsidRDefault="009D5726" w:rsidP="009D5726">
      <w:pPr>
        <w:pStyle w:val="PL"/>
        <w:shd w:val="clear" w:color="auto" w:fill="E6E6E6"/>
      </w:pPr>
      <w:r w:rsidRPr="001662C6">
        <w:tab/>
        <w:t>e-CSFB-dual-1XRTT-r10</w:t>
      </w:r>
      <w:r w:rsidRPr="001662C6">
        <w:tab/>
      </w:r>
      <w:r w:rsidRPr="001662C6">
        <w:tab/>
      </w:r>
      <w:r w:rsidRPr="001662C6">
        <w:tab/>
      </w:r>
      <w:r w:rsidRPr="001662C6">
        <w:tab/>
        <w:t>ENUMERATED {supported}</w:t>
      </w:r>
    </w:p>
    <w:p w14:paraId="51C7F814" w14:textId="77777777" w:rsidR="009D5726" w:rsidRPr="001662C6" w:rsidRDefault="009D5726" w:rsidP="009D5726">
      <w:pPr>
        <w:pStyle w:val="PL"/>
        <w:shd w:val="clear" w:color="auto" w:fill="E6E6E6"/>
      </w:pPr>
      <w:r w:rsidRPr="001662C6">
        <w:t>}</w:t>
      </w:r>
    </w:p>
    <w:p w14:paraId="7F84F632" w14:textId="77777777" w:rsidR="009D5726" w:rsidRPr="001662C6" w:rsidRDefault="009D5726" w:rsidP="009D5726">
      <w:pPr>
        <w:pStyle w:val="PL"/>
        <w:shd w:val="clear" w:color="auto" w:fill="E6E6E6"/>
      </w:pPr>
    </w:p>
    <w:p w14:paraId="2AE5E1B0" w14:textId="77777777" w:rsidR="009D5726" w:rsidRPr="001662C6" w:rsidRDefault="009D5726" w:rsidP="009D5726">
      <w:pPr>
        <w:pStyle w:val="PL"/>
        <w:shd w:val="clear" w:color="auto" w:fill="E6E6E6"/>
      </w:pPr>
      <w:r w:rsidRPr="001662C6">
        <w:t>IRAT-ParametersCDMA2000-v1130 ::=</w:t>
      </w:r>
      <w:r w:rsidRPr="001662C6">
        <w:tab/>
      </w:r>
      <w:r w:rsidRPr="001662C6">
        <w:tab/>
        <w:t>SEQUENCE {</w:t>
      </w:r>
    </w:p>
    <w:p w14:paraId="500FEACA" w14:textId="77777777" w:rsidR="009D5726" w:rsidRPr="001662C6" w:rsidRDefault="009D5726" w:rsidP="009D5726">
      <w:pPr>
        <w:pStyle w:val="PL"/>
        <w:shd w:val="clear" w:color="auto" w:fill="E6E6E6"/>
      </w:pPr>
      <w:r w:rsidRPr="001662C6">
        <w:tab/>
        <w:t>cdma2000-NW-Sharing-r11</w:t>
      </w:r>
      <w:r w:rsidRPr="001662C6">
        <w:tab/>
      </w:r>
      <w:r w:rsidRPr="001662C6">
        <w:tab/>
      </w:r>
      <w:r w:rsidRPr="001662C6">
        <w:tab/>
      </w:r>
      <w:r w:rsidRPr="001662C6">
        <w:tab/>
      </w:r>
      <w:r w:rsidRPr="001662C6">
        <w:tab/>
        <w:t>ENUMERATED {supported}</w:t>
      </w:r>
      <w:r w:rsidRPr="001662C6">
        <w:tab/>
      </w:r>
      <w:r w:rsidRPr="001662C6">
        <w:tab/>
        <w:t>OPTIONAL</w:t>
      </w:r>
    </w:p>
    <w:p w14:paraId="0DAF16A9" w14:textId="77777777" w:rsidR="009D5726" w:rsidRPr="001662C6" w:rsidRDefault="009D5726" w:rsidP="009D5726">
      <w:pPr>
        <w:pStyle w:val="PL"/>
        <w:shd w:val="clear" w:color="auto" w:fill="E6E6E6"/>
      </w:pPr>
      <w:r w:rsidRPr="001662C6">
        <w:t>}</w:t>
      </w:r>
    </w:p>
    <w:p w14:paraId="11050B9E" w14:textId="77777777" w:rsidR="009D5726" w:rsidRPr="001662C6" w:rsidRDefault="009D5726" w:rsidP="009D5726">
      <w:pPr>
        <w:pStyle w:val="PL"/>
        <w:shd w:val="clear" w:color="auto" w:fill="E6E6E6"/>
      </w:pPr>
    </w:p>
    <w:p w14:paraId="099B650C" w14:textId="77777777" w:rsidR="009D5726" w:rsidRPr="001662C6" w:rsidRDefault="009D5726" w:rsidP="009D5726">
      <w:pPr>
        <w:pStyle w:val="PL"/>
        <w:shd w:val="clear" w:color="auto" w:fill="E6E6E6"/>
      </w:pPr>
      <w:r w:rsidRPr="001662C6">
        <w:t>SupportedBandList1XRTT ::=</w:t>
      </w:r>
      <w:r w:rsidRPr="001662C6">
        <w:tab/>
      </w:r>
      <w:r w:rsidRPr="001662C6">
        <w:tab/>
      </w:r>
      <w:r w:rsidRPr="001662C6">
        <w:tab/>
        <w:t>SEQUENCE (SIZE (1..maxCDMA-BandClass)) OF BandclassCDMA2000</w:t>
      </w:r>
    </w:p>
    <w:p w14:paraId="29803D20" w14:textId="77777777" w:rsidR="009D5726" w:rsidRPr="001662C6" w:rsidRDefault="009D5726" w:rsidP="009D5726">
      <w:pPr>
        <w:pStyle w:val="PL"/>
        <w:shd w:val="clear" w:color="auto" w:fill="E6E6E6"/>
      </w:pPr>
    </w:p>
    <w:p w14:paraId="37B5BE35" w14:textId="77777777" w:rsidR="009D5726" w:rsidRPr="001662C6" w:rsidRDefault="009D5726" w:rsidP="009D5726">
      <w:pPr>
        <w:pStyle w:val="PL"/>
        <w:shd w:val="clear" w:color="auto" w:fill="E6E6E6"/>
      </w:pPr>
      <w:r w:rsidRPr="001662C6">
        <w:t>IRAT-ParametersWLAN-r13 ::=</w:t>
      </w:r>
      <w:r w:rsidRPr="001662C6">
        <w:tab/>
      </w:r>
      <w:r w:rsidRPr="001662C6">
        <w:tab/>
        <w:t>SEQUENCE {</w:t>
      </w:r>
    </w:p>
    <w:p w14:paraId="524EB8F7" w14:textId="77777777" w:rsidR="009D5726" w:rsidRPr="001662C6" w:rsidRDefault="009D5726" w:rsidP="009D5726">
      <w:pPr>
        <w:pStyle w:val="PL"/>
        <w:shd w:val="clear" w:color="auto" w:fill="E6E6E6"/>
      </w:pPr>
      <w:r w:rsidRPr="001662C6">
        <w:tab/>
        <w:t>supportedBandListWLAN-r13</w:t>
      </w:r>
      <w:r w:rsidRPr="001662C6">
        <w:tab/>
      </w:r>
      <w:r w:rsidRPr="001662C6">
        <w:tab/>
        <w:t>SEQUENCE (SIZE (1..maxWLAN-Bands-r13)) OF WLAN-BandIndicator-r13</w:t>
      </w:r>
      <w:r w:rsidRPr="001662C6">
        <w:tab/>
      </w:r>
      <w:r w:rsidRPr="001662C6">
        <w:tab/>
      </w:r>
      <w:r w:rsidRPr="001662C6">
        <w:tab/>
      </w:r>
      <w:r w:rsidRPr="001662C6">
        <w:tab/>
      </w:r>
      <w:r w:rsidRPr="001662C6">
        <w:tab/>
        <w:t>OPTIONAL</w:t>
      </w:r>
    </w:p>
    <w:p w14:paraId="311AC109" w14:textId="77777777" w:rsidR="009D5726" w:rsidRPr="001662C6" w:rsidRDefault="009D5726" w:rsidP="009D5726">
      <w:pPr>
        <w:pStyle w:val="PL"/>
        <w:shd w:val="clear" w:color="auto" w:fill="E6E6E6"/>
      </w:pPr>
      <w:r w:rsidRPr="001662C6">
        <w:t>}</w:t>
      </w:r>
    </w:p>
    <w:p w14:paraId="6A6C3FEC" w14:textId="77777777" w:rsidR="009D5726" w:rsidRPr="001662C6" w:rsidRDefault="009D5726" w:rsidP="009D5726">
      <w:pPr>
        <w:pStyle w:val="PL"/>
        <w:shd w:val="clear" w:color="auto" w:fill="E6E6E6"/>
      </w:pPr>
    </w:p>
    <w:p w14:paraId="55DD2FC7" w14:textId="77777777" w:rsidR="009D5726" w:rsidRPr="001662C6" w:rsidRDefault="009D5726" w:rsidP="009D5726">
      <w:pPr>
        <w:pStyle w:val="PL"/>
        <w:shd w:val="clear" w:color="auto" w:fill="E6E6E6"/>
      </w:pPr>
      <w:r w:rsidRPr="001662C6">
        <w:t>CSG-ProximityIndicationParameters-r9 ::=</w:t>
      </w:r>
      <w:r w:rsidRPr="001662C6">
        <w:tab/>
        <w:t>SEQUENCE {</w:t>
      </w:r>
    </w:p>
    <w:p w14:paraId="217EC67A" w14:textId="77777777" w:rsidR="009D5726" w:rsidRPr="001662C6" w:rsidRDefault="009D5726" w:rsidP="009D5726">
      <w:pPr>
        <w:pStyle w:val="PL"/>
        <w:shd w:val="clear" w:color="auto" w:fill="E6E6E6"/>
      </w:pPr>
      <w:r w:rsidRPr="001662C6">
        <w:tab/>
        <w:t>intraFreqProximityIndication-r9</w:t>
      </w:r>
      <w:r w:rsidRPr="001662C6">
        <w:tab/>
      </w:r>
      <w:r w:rsidRPr="001662C6">
        <w:tab/>
        <w:t>ENUMERATED {supported}</w:t>
      </w:r>
      <w:r w:rsidRPr="001662C6">
        <w:tab/>
      </w:r>
      <w:r w:rsidRPr="001662C6">
        <w:tab/>
      </w:r>
      <w:r w:rsidRPr="001662C6">
        <w:tab/>
        <w:t>OPTIONAL,</w:t>
      </w:r>
    </w:p>
    <w:p w14:paraId="1791005A" w14:textId="77777777" w:rsidR="009D5726" w:rsidRPr="001662C6" w:rsidRDefault="009D5726" w:rsidP="009D5726">
      <w:pPr>
        <w:pStyle w:val="PL"/>
        <w:shd w:val="clear" w:color="auto" w:fill="E6E6E6"/>
      </w:pPr>
      <w:r w:rsidRPr="001662C6">
        <w:tab/>
        <w:t>interFreqProximityIndication-r9</w:t>
      </w:r>
      <w:r w:rsidRPr="001662C6">
        <w:tab/>
      </w:r>
      <w:r w:rsidRPr="001662C6">
        <w:tab/>
        <w:t>ENUMERATED {supported}</w:t>
      </w:r>
      <w:r w:rsidRPr="001662C6">
        <w:tab/>
      </w:r>
      <w:r w:rsidRPr="001662C6">
        <w:tab/>
      </w:r>
      <w:r w:rsidRPr="001662C6">
        <w:tab/>
        <w:t>OPTIONAL,</w:t>
      </w:r>
    </w:p>
    <w:p w14:paraId="30C741DB" w14:textId="77777777" w:rsidR="009D5726" w:rsidRPr="001662C6" w:rsidRDefault="009D5726" w:rsidP="009D5726">
      <w:pPr>
        <w:pStyle w:val="PL"/>
        <w:shd w:val="clear" w:color="auto" w:fill="E6E6E6"/>
      </w:pPr>
      <w:r w:rsidRPr="001662C6">
        <w:tab/>
        <w:t>utran-ProximityIndication-r9</w:t>
      </w:r>
      <w:r w:rsidRPr="001662C6">
        <w:tab/>
      </w:r>
      <w:r w:rsidRPr="001662C6">
        <w:tab/>
        <w:t>ENUMERATED {supported}</w:t>
      </w:r>
      <w:r w:rsidRPr="001662C6">
        <w:tab/>
      </w:r>
      <w:r w:rsidRPr="001662C6">
        <w:tab/>
      </w:r>
      <w:r w:rsidRPr="001662C6">
        <w:tab/>
        <w:t>OPTIONAL</w:t>
      </w:r>
    </w:p>
    <w:p w14:paraId="67363B22" w14:textId="77777777" w:rsidR="009D5726" w:rsidRPr="001662C6" w:rsidRDefault="009D5726" w:rsidP="009D5726">
      <w:pPr>
        <w:pStyle w:val="PL"/>
        <w:shd w:val="clear" w:color="auto" w:fill="E6E6E6"/>
      </w:pPr>
      <w:r w:rsidRPr="001662C6">
        <w:t>}</w:t>
      </w:r>
    </w:p>
    <w:p w14:paraId="2687799E" w14:textId="77777777" w:rsidR="009D5726" w:rsidRPr="001662C6" w:rsidRDefault="009D5726" w:rsidP="009D5726">
      <w:pPr>
        <w:pStyle w:val="PL"/>
        <w:shd w:val="clear" w:color="auto" w:fill="E6E6E6"/>
      </w:pPr>
    </w:p>
    <w:p w14:paraId="36517C50" w14:textId="77777777" w:rsidR="009D5726" w:rsidRPr="001662C6" w:rsidRDefault="009D5726" w:rsidP="009D5726">
      <w:pPr>
        <w:pStyle w:val="PL"/>
        <w:shd w:val="clear" w:color="auto" w:fill="E6E6E6"/>
      </w:pPr>
      <w:r w:rsidRPr="001662C6">
        <w:t>NeighCellSI-AcquisitionParameters-r9 ::=</w:t>
      </w:r>
      <w:r w:rsidRPr="001662C6">
        <w:tab/>
        <w:t>SEQUENCE {</w:t>
      </w:r>
    </w:p>
    <w:p w14:paraId="6F1AE1B3" w14:textId="77777777" w:rsidR="009D5726" w:rsidRPr="001662C6" w:rsidRDefault="009D5726" w:rsidP="009D5726">
      <w:pPr>
        <w:pStyle w:val="PL"/>
        <w:shd w:val="clear" w:color="auto" w:fill="E6E6E6"/>
      </w:pPr>
      <w:r w:rsidRPr="001662C6">
        <w:tab/>
        <w:t>intraFreqSI-AcquisitionForHO-r9</w:t>
      </w:r>
      <w:r w:rsidRPr="001662C6">
        <w:tab/>
      </w:r>
      <w:r w:rsidRPr="001662C6">
        <w:tab/>
        <w:t>ENUMERATED {supported}</w:t>
      </w:r>
      <w:r w:rsidRPr="001662C6">
        <w:tab/>
      </w:r>
      <w:r w:rsidRPr="001662C6">
        <w:tab/>
      </w:r>
      <w:r w:rsidRPr="001662C6">
        <w:tab/>
        <w:t>OPTIONAL,</w:t>
      </w:r>
    </w:p>
    <w:p w14:paraId="75518BA8" w14:textId="77777777" w:rsidR="009D5726" w:rsidRPr="001662C6" w:rsidRDefault="009D5726" w:rsidP="009D5726">
      <w:pPr>
        <w:pStyle w:val="PL"/>
        <w:shd w:val="clear" w:color="auto" w:fill="E6E6E6"/>
      </w:pPr>
      <w:r w:rsidRPr="001662C6">
        <w:tab/>
        <w:t>interFreqSI-AcquisitionForHO-r9</w:t>
      </w:r>
      <w:r w:rsidRPr="001662C6">
        <w:tab/>
      </w:r>
      <w:r w:rsidRPr="001662C6">
        <w:tab/>
        <w:t>ENUMERATED {supported}</w:t>
      </w:r>
      <w:r w:rsidRPr="001662C6">
        <w:tab/>
      </w:r>
      <w:r w:rsidRPr="001662C6">
        <w:tab/>
      </w:r>
      <w:r w:rsidRPr="001662C6">
        <w:tab/>
        <w:t>OPTIONAL,</w:t>
      </w:r>
    </w:p>
    <w:p w14:paraId="5467A125" w14:textId="77777777" w:rsidR="009D5726" w:rsidRPr="001662C6" w:rsidRDefault="009D5726" w:rsidP="009D5726">
      <w:pPr>
        <w:pStyle w:val="PL"/>
        <w:shd w:val="clear" w:color="auto" w:fill="E6E6E6"/>
      </w:pPr>
      <w:r w:rsidRPr="001662C6">
        <w:tab/>
        <w:t>utran-SI-AcquisitionForHO-r9</w:t>
      </w:r>
      <w:r w:rsidRPr="001662C6">
        <w:tab/>
      </w:r>
      <w:r w:rsidRPr="001662C6">
        <w:tab/>
        <w:t>ENUMERATED {supported}</w:t>
      </w:r>
      <w:r w:rsidRPr="001662C6">
        <w:tab/>
      </w:r>
      <w:r w:rsidRPr="001662C6">
        <w:tab/>
      </w:r>
      <w:r w:rsidRPr="001662C6">
        <w:tab/>
        <w:t>OPTIONAL</w:t>
      </w:r>
    </w:p>
    <w:p w14:paraId="269DDEB0" w14:textId="77777777" w:rsidR="009D5726" w:rsidRPr="001662C6" w:rsidRDefault="009D5726" w:rsidP="009D5726">
      <w:pPr>
        <w:pStyle w:val="PL"/>
        <w:shd w:val="clear" w:color="auto" w:fill="E6E6E6"/>
      </w:pPr>
      <w:r w:rsidRPr="001662C6">
        <w:t>}</w:t>
      </w:r>
    </w:p>
    <w:p w14:paraId="1174BC0A" w14:textId="77777777" w:rsidR="009D5726" w:rsidRPr="001662C6" w:rsidRDefault="009D5726" w:rsidP="009D5726">
      <w:pPr>
        <w:pStyle w:val="PL"/>
        <w:shd w:val="clear" w:color="auto" w:fill="E6E6E6"/>
      </w:pPr>
    </w:p>
    <w:p w14:paraId="465E84A7" w14:textId="77777777" w:rsidR="009D5726" w:rsidRPr="001662C6" w:rsidRDefault="009D5726" w:rsidP="009D5726">
      <w:pPr>
        <w:pStyle w:val="PL"/>
        <w:shd w:val="clear" w:color="auto" w:fill="E6E6E6"/>
      </w:pPr>
      <w:r w:rsidRPr="001662C6">
        <w:t>NeighCellSI-AcquisitionParameters-v1530 ::=</w:t>
      </w:r>
      <w:r w:rsidRPr="001662C6">
        <w:tab/>
        <w:t>SEQUENCE {</w:t>
      </w:r>
    </w:p>
    <w:p w14:paraId="3313DD46" w14:textId="77777777" w:rsidR="009D5726" w:rsidRPr="001662C6" w:rsidRDefault="009D5726" w:rsidP="009D5726">
      <w:pPr>
        <w:pStyle w:val="PL"/>
        <w:shd w:val="clear" w:color="auto" w:fill="E6E6E6"/>
      </w:pPr>
      <w:r w:rsidRPr="001662C6">
        <w:tab/>
        <w:t>reportCGI-NR-EN-DC-r15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C1CA1C5" w14:textId="77777777" w:rsidR="009D5726" w:rsidRPr="001662C6" w:rsidRDefault="009D5726" w:rsidP="009D5726">
      <w:pPr>
        <w:pStyle w:val="PL"/>
        <w:shd w:val="clear" w:color="auto" w:fill="E6E6E6"/>
      </w:pPr>
      <w:r w:rsidRPr="001662C6">
        <w:tab/>
        <w:t>reportCGI-NR-NoEN-DC-r15</w:t>
      </w:r>
      <w:r w:rsidRPr="001662C6">
        <w:tab/>
      </w:r>
      <w:r w:rsidRPr="001662C6">
        <w:tab/>
      </w:r>
      <w:r w:rsidRPr="001662C6">
        <w:tab/>
      </w:r>
      <w:r w:rsidRPr="001662C6">
        <w:tab/>
        <w:t>ENUMERATED {supported}</w:t>
      </w:r>
      <w:r w:rsidRPr="001662C6">
        <w:tab/>
      </w:r>
      <w:r w:rsidRPr="001662C6">
        <w:tab/>
      </w:r>
      <w:r w:rsidRPr="001662C6">
        <w:tab/>
        <w:t>OPTIONAL</w:t>
      </w:r>
    </w:p>
    <w:p w14:paraId="1176C628" w14:textId="77777777" w:rsidR="009D5726" w:rsidRPr="001662C6" w:rsidRDefault="009D5726" w:rsidP="009D5726">
      <w:pPr>
        <w:pStyle w:val="PL"/>
        <w:shd w:val="clear" w:color="auto" w:fill="E6E6E6"/>
      </w:pPr>
      <w:r w:rsidRPr="001662C6">
        <w:t>}</w:t>
      </w:r>
    </w:p>
    <w:p w14:paraId="149C99DE" w14:textId="77777777" w:rsidR="009D5726" w:rsidRPr="001662C6" w:rsidRDefault="009D5726" w:rsidP="009D5726">
      <w:pPr>
        <w:pStyle w:val="PL"/>
        <w:shd w:val="clear" w:color="auto" w:fill="E6E6E6"/>
      </w:pPr>
    </w:p>
    <w:p w14:paraId="56C78901" w14:textId="77777777" w:rsidR="009D5726" w:rsidRPr="001662C6" w:rsidRDefault="009D5726" w:rsidP="009D5726">
      <w:pPr>
        <w:pStyle w:val="PL"/>
        <w:shd w:val="clear" w:color="auto" w:fill="E6E6E6"/>
      </w:pPr>
      <w:r w:rsidRPr="001662C6">
        <w:t>NeighCellSI-AcquisitionParameters-v1550 ::=</w:t>
      </w:r>
      <w:r w:rsidRPr="001662C6">
        <w:tab/>
        <w:t>SEQUENCE {</w:t>
      </w:r>
    </w:p>
    <w:p w14:paraId="3FDFBD69" w14:textId="77777777" w:rsidR="009D5726" w:rsidRPr="001662C6" w:rsidRDefault="009D5726" w:rsidP="009D5726">
      <w:pPr>
        <w:pStyle w:val="PL"/>
        <w:shd w:val="clear" w:color="auto" w:fill="E6E6E6"/>
      </w:pPr>
      <w:r w:rsidRPr="001662C6">
        <w:tab/>
        <w:t>eutra-CGI-Reporting-ENDC-r15</w:t>
      </w:r>
      <w:r w:rsidRPr="001662C6">
        <w:tab/>
      </w:r>
      <w:r w:rsidRPr="001662C6">
        <w:tab/>
      </w:r>
      <w:r w:rsidRPr="001662C6">
        <w:tab/>
      </w:r>
      <w:r w:rsidRPr="001662C6">
        <w:tab/>
        <w:t>ENUMERATED {supported}</w:t>
      </w:r>
      <w:r w:rsidRPr="001662C6">
        <w:tab/>
      </w:r>
      <w:r w:rsidRPr="001662C6">
        <w:tab/>
      </w:r>
      <w:r w:rsidRPr="001662C6">
        <w:tab/>
        <w:t>OPTIONAL,</w:t>
      </w:r>
    </w:p>
    <w:p w14:paraId="05723B04" w14:textId="77777777" w:rsidR="009D5726" w:rsidRPr="001662C6" w:rsidRDefault="009D5726" w:rsidP="009D5726">
      <w:pPr>
        <w:pStyle w:val="PL"/>
        <w:shd w:val="clear" w:color="auto" w:fill="E6E6E6"/>
      </w:pPr>
      <w:r w:rsidRPr="001662C6">
        <w:tab/>
        <w:t>utra-GERAN-CGI-Reporting-ENDC-r15</w:t>
      </w:r>
      <w:r w:rsidRPr="001662C6">
        <w:tab/>
      </w:r>
      <w:r w:rsidRPr="001662C6">
        <w:tab/>
      </w:r>
      <w:r w:rsidRPr="001662C6">
        <w:tab/>
        <w:t>ENUMERATED {supported}</w:t>
      </w:r>
      <w:r w:rsidRPr="001662C6">
        <w:tab/>
      </w:r>
      <w:r w:rsidRPr="001662C6">
        <w:tab/>
      </w:r>
      <w:r w:rsidRPr="001662C6">
        <w:tab/>
        <w:t>OPTIONAL</w:t>
      </w:r>
    </w:p>
    <w:p w14:paraId="0A4EC214" w14:textId="77777777" w:rsidR="009D5726" w:rsidRPr="001662C6" w:rsidRDefault="009D5726" w:rsidP="009D5726">
      <w:pPr>
        <w:pStyle w:val="PL"/>
        <w:shd w:val="clear" w:color="auto" w:fill="E6E6E6"/>
      </w:pPr>
      <w:r w:rsidRPr="001662C6">
        <w:t>}</w:t>
      </w:r>
    </w:p>
    <w:p w14:paraId="0A782088" w14:textId="77777777" w:rsidR="009D5726" w:rsidRPr="001662C6" w:rsidRDefault="009D5726" w:rsidP="009D5726">
      <w:pPr>
        <w:pStyle w:val="PL"/>
        <w:shd w:val="clear" w:color="auto" w:fill="E6E6E6"/>
      </w:pPr>
    </w:p>
    <w:p w14:paraId="3D84BBC7" w14:textId="77777777" w:rsidR="009D5726" w:rsidRPr="001662C6" w:rsidRDefault="009D5726" w:rsidP="009D5726">
      <w:pPr>
        <w:pStyle w:val="PL"/>
        <w:shd w:val="clear" w:color="auto" w:fill="E6E6E6"/>
      </w:pPr>
      <w:r w:rsidRPr="001662C6">
        <w:t>NeighCellSI-AcquisitionParameters-v15a0 ::=</w:t>
      </w:r>
      <w:r w:rsidRPr="001662C6">
        <w:tab/>
        <w:t>SEQUENCE {</w:t>
      </w:r>
    </w:p>
    <w:p w14:paraId="282487E1" w14:textId="77777777" w:rsidR="009D5726" w:rsidRPr="001662C6" w:rsidRDefault="009D5726" w:rsidP="009D5726">
      <w:pPr>
        <w:pStyle w:val="PL"/>
        <w:shd w:val="clear" w:color="auto" w:fill="E6E6E6"/>
      </w:pPr>
      <w:r w:rsidRPr="001662C6">
        <w:tab/>
        <w:t>eutra-CGI-Reporting-NEDC-r15</w:t>
      </w:r>
      <w:r w:rsidRPr="001662C6">
        <w:tab/>
      </w:r>
      <w:r w:rsidRPr="001662C6">
        <w:tab/>
      </w:r>
      <w:r w:rsidRPr="001662C6">
        <w:tab/>
      </w:r>
      <w:r w:rsidRPr="001662C6">
        <w:tab/>
        <w:t>ENUMERATED {supported}</w:t>
      </w:r>
      <w:r w:rsidRPr="001662C6">
        <w:tab/>
      </w:r>
      <w:r w:rsidRPr="001662C6">
        <w:tab/>
      </w:r>
      <w:r w:rsidRPr="001662C6">
        <w:tab/>
        <w:t>OPTIONAL</w:t>
      </w:r>
    </w:p>
    <w:p w14:paraId="1C7D7A43" w14:textId="77777777" w:rsidR="009D5726" w:rsidRPr="001662C6" w:rsidRDefault="009D5726" w:rsidP="009D5726">
      <w:pPr>
        <w:pStyle w:val="PL"/>
        <w:shd w:val="clear" w:color="auto" w:fill="E6E6E6"/>
      </w:pPr>
      <w:r w:rsidRPr="001662C6">
        <w:t>}</w:t>
      </w:r>
    </w:p>
    <w:p w14:paraId="14C826AC" w14:textId="77777777" w:rsidR="009D5726" w:rsidRPr="001662C6" w:rsidRDefault="009D5726" w:rsidP="009D5726">
      <w:pPr>
        <w:pStyle w:val="PL"/>
        <w:shd w:val="clear" w:color="auto" w:fill="E6E6E6"/>
      </w:pPr>
    </w:p>
    <w:p w14:paraId="5D804F27" w14:textId="77777777" w:rsidR="009D5726" w:rsidRPr="001662C6" w:rsidRDefault="009D5726" w:rsidP="009D5726">
      <w:pPr>
        <w:pStyle w:val="PL"/>
        <w:shd w:val="clear" w:color="auto" w:fill="E6E6E6"/>
      </w:pPr>
      <w:r w:rsidRPr="001662C6">
        <w:t>NeighCellSI-AcquisitionParameters-v1610 ::=</w:t>
      </w:r>
      <w:r w:rsidRPr="001662C6">
        <w:tab/>
        <w:t>SEQUENCE {</w:t>
      </w:r>
    </w:p>
    <w:p w14:paraId="1E696DA0" w14:textId="77777777" w:rsidR="009D5726" w:rsidRPr="001662C6" w:rsidRDefault="009D5726" w:rsidP="009D5726">
      <w:pPr>
        <w:pStyle w:val="PL"/>
        <w:shd w:val="clear" w:color="auto" w:fill="E6E6E6"/>
      </w:pPr>
      <w:r w:rsidRPr="001662C6">
        <w:tab/>
        <w:t>eutra-SI-AcquisitionForHO-ENDC</w:t>
      </w:r>
      <w:r w:rsidRPr="001662C6">
        <w:rPr>
          <w:lang w:eastAsia="zh-CN"/>
        </w:rPr>
        <w:t>-r</w:t>
      </w:r>
      <w:r w:rsidRPr="001662C6">
        <w:t>16</w:t>
      </w:r>
      <w:r w:rsidRPr="001662C6">
        <w:tab/>
      </w:r>
      <w:r w:rsidRPr="001662C6">
        <w:tab/>
      </w:r>
      <w:r w:rsidRPr="001662C6">
        <w:tab/>
        <w:t>ENUMERATED {supported}</w:t>
      </w:r>
      <w:r w:rsidRPr="001662C6">
        <w:tab/>
      </w:r>
      <w:r w:rsidRPr="001662C6">
        <w:tab/>
      </w:r>
      <w:r w:rsidRPr="001662C6">
        <w:tab/>
        <w:t>OPTIONAL,</w:t>
      </w:r>
    </w:p>
    <w:p w14:paraId="4D9F6087" w14:textId="77777777" w:rsidR="009D5726" w:rsidRPr="001662C6" w:rsidRDefault="009D5726" w:rsidP="009D5726">
      <w:pPr>
        <w:pStyle w:val="PL"/>
        <w:shd w:val="clear" w:color="auto" w:fill="E6E6E6"/>
      </w:pPr>
      <w:r w:rsidRPr="001662C6">
        <w:tab/>
        <w:t>nr-AutonomousGaps-ENDC-FR1</w:t>
      </w:r>
      <w:r w:rsidRPr="001662C6">
        <w:rPr>
          <w:lang w:eastAsia="zh-CN"/>
        </w:rPr>
        <w:t>-r16</w:t>
      </w:r>
      <w:r w:rsidRPr="001662C6">
        <w:tab/>
      </w:r>
      <w:r w:rsidRPr="001662C6">
        <w:tab/>
      </w:r>
      <w:r w:rsidRPr="001662C6">
        <w:tab/>
      </w:r>
      <w:r w:rsidRPr="001662C6">
        <w:tab/>
        <w:t>ENUMERATED {supported}</w:t>
      </w:r>
      <w:r w:rsidRPr="001662C6">
        <w:tab/>
      </w:r>
      <w:r w:rsidRPr="001662C6">
        <w:tab/>
      </w:r>
      <w:r w:rsidRPr="001662C6">
        <w:tab/>
        <w:t>OPTIONAL,</w:t>
      </w:r>
    </w:p>
    <w:p w14:paraId="7646E6DE" w14:textId="77777777" w:rsidR="009D5726" w:rsidRPr="001662C6" w:rsidRDefault="009D5726" w:rsidP="009D5726">
      <w:pPr>
        <w:pStyle w:val="PL"/>
        <w:shd w:val="clear" w:color="auto" w:fill="E6E6E6"/>
        <w:rPr>
          <w:lang w:eastAsia="zh-CN"/>
        </w:rPr>
      </w:pPr>
      <w:r w:rsidRPr="001662C6">
        <w:tab/>
        <w:t>nr-AutonomousGaps-ENDC-FR2</w:t>
      </w:r>
      <w:r w:rsidRPr="001662C6">
        <w:rPr>
          <w:lang w:eastAsia="zh-CN"/>
        </w:rPr>
        <w:t>-r16</w:t>
      </w:r>
      <w:r w:rsidRPr="001662C6">
        <w:tab/>
      </w:r>
      <w:r w:rsidRPr="001662C6">
        <w:tab/>
      </w:r>
      <w:r w:rsidRPr="001662C6">
        <w:tab/>
      </w:r>
      <w:r w:rsidRPr="001662C6">
        <w:tab/>
        <w:t>ENUMERATED {supported}</w:t>
      </w:r>
      <w:r w:rsidRPr="001662C6">
        <w:tab/>
      </w:r>
      <w:r w:rsidRPr="001662C6">
        <w:tab/>
      </w:r>
      <w:r w:rsidRPr="001662C6">
        <w:tab/>
        <w:t>OPTIONAL,</w:t>
      </w:r>
    </w:p>
    <w:p w14:paraId="1913CBF6" w14:textId="77777777" w:rsidR="009D5726" w:rsidRPr="001662C6" w:rsidRDefault="009D5726" w:rsidP="009D5726">
      <w:pPr>
        <w:pStyle w:val="PL"/>
        <w:shd w:val="clear" w:color="auto" w:fill="E6E6E6"/>
      </w:pPr>
      <w:r w:rsidRPr="001662C6">
        <w:tab/>
        <w:t>nr-AutonomousGaps-FR1</w:t>
      </w:r>
      <w:r w:rsidRPr="001662C6">
        <w:rPr>
          <w:lang w:eastAsia="zh-CN"/>
        </w:rPr>
        <w:t>-r16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78452D8" w14:textId="77777777" w:rsidR="009D5726" w:rsidRPr="001662C6" w:rsidRDefault="009D5726" w:rsidP="009D5726">
      <w:pPr>
        <w:pStyle w:val="PL"/>
        <w:shd w:val="clear" w:color="auto" w:fill="E6E6E6"/>
      </w:pPr>
      <w:r w:rsidRPr="001662C6">
        <w:tab/>
        <w:t>nr-AutonomousGaps-FR2</w:t>
      </w:r>
      <w:r w:rsidRPr="001662C6">
        <w:rPr>
          <w:lang w:eastAsia="zh-CN"/>
        </w:rPr>
        <w:t>-r16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A6ADDF8" w14:textId="77777777" w:rsidR="009D5726" w:rsidRPr="001662C6" w:rsidRDefault="009D5726" w:rsidP="009D5726">
      <w:pPr>
        <w:pStyle w:val="PL"/>
        <w:shd w:val="clear" w:color="auto" w:fill="E6E6E6"/>
      </w:pPr>
      <w:r w:rsidRPr="001662C6">
        <w:t>}</w:t>
      </w:r>
    </w:p>
    <w:p w14:paraId="10D24119" w14:textId="77777777" w:rsidR="009D5726" w:rsidRPr="001662C6" w:rsidRDefault="009D5726" w:rsidP="009D5726">
      <w:pPr>
        <w:pStyle w:val="PL"/>
        <w:shd w:val="clear" w:color="auto" w:fill="E6E6E6"/>
      </w:pPr>
    </w:p>
    <w:p w14:paraId="6D1812ED" w14:textId="77777777" w:rsidR="009D5726" w:rsidRPr="001662C6" w:rsidRDefault="009D5726" w:rsidP="009D5726">
      <w:pPr>
        <w:pStyle w:val="PL"/>
        <w:shd w:val="clear" w:color="auto" w:fill="E6E6E6"/>
      </w:pPr>
      <w:r w:rsidRPr="001662C6">
        <w:lastRenderedPageBreak/>
        <w:t>SON-Parameters-r9 ::=</w:t>
      </w:r>
      <w:r w:rsidRPr="001662C6">
        <w:tab/>
      </w:r>
      <w:r w:rsidRPr="001662C6">
        <w:tab/>
      </w:r>
      <w:r w:rsidRPr="001662C6">
        <w:tab/>
      </w:r>
      <w:r w:rsidRPr="001662C6">
        <w:tab/>
        <w:t>SEQUENCE {</w:t>
      </w:r>
    </w:p>
    <w:p w14:paraId="4F9B0CCD" w14:textId="77777777" w:rsidR="009D5726" w:rsidRPr="001662C6" w:rsidRDefault="009D5726" w:rsidP="009D5726">
      <w:pPr>
        <w:pStyle w:val="PL"/>
        <w:shd w:val="clear" w:color="auto" w:fill="E6E6E6"/>
      </w:pPr>
      <w:r w:rsidRPr="001662C6">
        <w:tab/>
        <w:t>rach-Report-r9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A46F44F" w14:textId="77777777" w:rsidR="009D5726" w:rsidRPr="001662C6" w:rsidRDefault="009D5726" w:rsidP="009D5726">
      <w:pPr>
        <w:pStyle w:val="PL"/>
        <w:shd w:val="clear" w:color="auto" w:fill="E6E6E6"/>
      </w:pPr>
      <w:r w:rsidRPr="001662C6">
        <w:t>}</w:t>
      </w:r>
    </w:p>
    <w:p w14:paraId="5F173A63" w14:textId="77777777" w:rsidR="009D5726" w:rsidRPr="001662C6" w:rsidRDefault="009D5726" w:rsidP="009D5726">
      <w:pPr>
        <w:pStyle w:val="PL"/>
        <w:shd w:val="clear" w:color="auto" w:fill="E6E6E6"/>
      </w:pPr>
    </w:p>
    <w:p w14:paraId="1927D0F1" w14:textId="77777777" w:rsidR="009D5726" w:rsidRPr="001662C6" w:rsidRDefault="009D5726" w:rsidP="009D5726">
      <w:pPr>
        <w:pStyle w:val="PL"/>
        <w:shd w:val="clear" w:color="auto" w:fill="E6E6E6"/>
      </w:pPr>
      <w:r w:rsidRPr="001662C6">
        <w:t>PUR-Parameters-r16 ::=</w:t>
      </w:r>
      <w:r w:rsidRPr="001662C6">
        <w:tab/>
      </w:r>
      <w:r w:rsidRPr="001662C6">
        <w:tab/>
      </w:r>
      <w:r w:rsidRPr="001662C6">
        <w:tab/>
      </w:r>
      <w:r w:rsidRPr="001662C6">
        <w:tab/>
        <w:t>SEQUENCE {</w:t>
      </w:r>
    </w:p>
    <w:p w14:paraId="27877363" w14:textId="77777777" w:rsidR="009D5726" w:rsidRPr="001662C6" w:rsidRDefault="009D5726" w:rsidP="009D5726">
      <w:pPr>
        <w:pStyle w:val="PL"/>
        <w:shd w:val="clear" w:color="auto" w:fill="E6E6E6"/>
      </w:pPr>
      <w:r w:rsidRPr="001662C6">
        <w:tab/>
        <w:t>pur-CP-5GC-CE-ModeA-r16</w:t>
      </w:r>
      <w:r w:rsidRPr="001662C6">
        <w:tab/>
      </w:r>
      <w:r w:rsidRPr="001662C6">
        <w:tab/>
      </w:r>
      <w:r w:rsidRPr="001662C6">
        <w:tab/>
      </w:r>
      <w:r w:rsidRPr="001662C6">
        <w:tab/>
        <w:t>ENUMERATED {supported}</w:t>
      </w:r>
      <w:r w:rsidRPr="001662C6">
        <w:tab/>
      </w:r>
      <w:r w:rsidRPr="001662C6">
        <w:tab/>
      </w:r>
      <w:r w:rsidRPr="001662C6">
        <w:tab/>
        <w:t>OPTIONAL,</w:t>
      </w:r>
    </w:p>
    <w:p w14:paraId="12625B88" w14:textId="77777777" w:rsidR="009D5726" w:rsidRPr="001662C6" w:rsidRDefault="009D5726" w:rsidP="009D5726">
      <w:pPr>
        <w:pStyle w:val="PL"/>
        <w:shd w:val="clear" w:color="auto" w:fill="E6E6E6"/>
      </w:pPr>
      <w:r w:rsidRPr="001662C6">
        <w:tab/>
        <w:t>pur-CP-5GC-CE-ModeB-r16</w:t>
      </w:r>
      <w:r w:rsidRPr="001662C6">
        <w:tab/>
      </w:r>
      <w:r w:rsidRPr="001662C6">
        <w:tab/>
      </w:r>
      <w:r w:rsidRPr="001662C6">
        <w:tab/>
      </w:r>
      <w:r w:rsidRPr="001662C6">
        <w:tab/>
        <w:t>ENUMERATED {supported}</w:t>
      </w:r>
      <w:r w:rsidRPr="001662C6">
        <w:tab/>
      </w:r>
      <w:r w:rsidRPr="001662C6">
        <w:tab/>
      </w:r>
      <w:r w:rsidRPr="001662C6">
        <w:tab/>
        <w:t>OPTIONAL,</w:t>
      </w:r>
    </w:p>
    <w:p w14:paraId="625E3D95" w14:textId="77777777" w:rsidR="009D5726" w:rsidRPr="001662C6" w:rsidRDefault="009D5726" w:rsidP="009D5726">
      <w:pPr>
        <w:pStyle w:val="PL"/>
        <w:shd w:val="clear" w:color="auto" w:fill="E6E6E6"/>
      </w:pPr>
      <w:r w:rsidRPr="001662C6">
        <w:tab/>
        <w:t>pur-UP-5GC-CE-ModeA-r16</w:t>
      </w:r>
      <w:r w:rsidRPr="001662C6">
        <w:tab/>
      </w:r>
      <w:r w:rsidRPr="001662C6">
        <w:tab/>
      </w:r>
      <w:r w:rsidRPr="001662C6">
        <w:tab/>
      </w:r>
      <w:r w:rsidRPr="001662C6">
        <w:tab/>
        <w:t>ENUMERATED {supported}</w:t>
      </w:r>
      <w:r w:rsidRPr="001662C6">
        <w:tab/>
      </w:r>
      <w:r w:rsidRPr="001662C6">
        <w:tab/>
      </w:r>
      <w:r w:rsidRPr="001662C6">
        <w:tab/>
        <w:t>OPTIONAL,</w:t>
      </w:r>
    </w:p>
    <w:p w14:paraId="546D5A6A" w14:textId="77777777" w:rsidR="009D5726" w:rsidRPr="001662C6" w:rsidRDefault="009D5726" w:rsidP="009D5726">
      <w:pPr>
        <w:pStyle w:val="PL"/>
        <w:shd w:val="clear" w:color="auto" w:fill="E6E6E6"/>
      </w:pPr>
      <w:r w:rsidRPr="001662C6">
        <w:tab/>
        <w:t>pur-UP-5GC-CE-ModeB-r16</w:t>
      </w:r>
      <w:r w:rsidRPr="001662C6">
        <w:tab/>
      </w:r>
      <w:r w:rsidRPr="001662C6">
        <w:tab/>
      </w:r>
      <w:r w:rsidRPr="001662C6">
        <w:tab/>
      </w:r>
      <w:r w:rsidRPr="001662C6">
        <w:tab/>
        <w:t>ENUMERATED {supported}</w:t>
      </w:r>
      <w:r w:rsidRPr="001662C6">
        <w:tab/>
      </w:r>
      <w:r w:rsidRPr="001662C6">
        <w:tab/>
      </w:r>
      <w:r w:rsidRPr="001662C6">
        <w:tab/>
        <w:t>OPTIONAL,</w:t>
      </w:r>
    </w:p>
    <w:p w14:paraId="023273D2" w14:textId="77777777" w:rsidR="009D5726" w:rsidRPr="001662C6" w:rsidRDefault="009D5726" w:rsidP="009D5726">
      <w:pPr>
        <w:pStyle w:val="PL"/>
        <w:shd w:val="clear" w:color="auto" w:fill="E6E6E6"/>
      </w:pPr>
      <w:r w:rsidRPr="001662C6">
        <w:tab/>
        <w:t>pur-CP-EPC-CE-ModeA-r16</w:t>
      </w:r>
      <w:r w:rsidRPr="001662C6">
        <w:tab/>
      </w:r>
      <w:r w:rsidRPr="001662C6">
        <w:tab/>
      </w:r>
      <w:r w:rsidRPr="001662C6">
        <w:tab/>
      </w:r>
      <w:r w:rsidRPr="001662C6">
        <w:tab/>
        <w:t>ENUMERATED {supported}</w:t>
      </w:r>
      <w:r w:rsidRPr="001662C6">
        <w:tab/>
      </w:r>
      <w:r w:rsidRPr="001662C6">
        <w:tab/>
      </w:r>
      <w:r w:rsidRPr="001662C6">
        <w:tab/>
        <w:t>OPTIONAL,</w:t>
      </w:r>
    </w:p>
    <w:p w14:paraId="6491F490" w14:textId="77777777" w:rsidR="009D5726" w:rsidRPr="001662C6" w:rsidRDefault="009D5726" w:rsidP="009D5726">
      <w:pPr>
        <w:pStyle w:val="PL"/>
        <w:shd w:val="clear" w:color="auto" w:fill="E6E6E6"/>
      </w:pPr>
      <w:r w:rsidRPr="001662C6">
        <w:tab/>
        <w:t>pur-CP-EPC-CE-ModeB-r16</w:t>
      </w:r>
      <w:r w:rsidRPr="001662C6">
        <w:tab/>
      </w:r>
      <w:r w:rsidRPr="001662C6">
        <w:tab/>
      </w:r>
      <w:r w:rsidRPr="001662C6">
        <w:tab/>
      </w:r>
      <w:r w:rsidRPr="001662C6">
        <w:tab/>
        <w:t>ENUMERATED {supported}</w:t>
      </w:r>
      <w:r w:rsidRPr="001662C6">
        <w:tab/>
      </w:r>
      <w:r w:rsidRPr="001662C6">
        <w:tab/>
      </w:r>
      <w:r w:rsidRPr="001662C6">
        <w:tab/>
        <w:t>OPTIONAL,</w:t>
      </w:r>
    </w:p>
    <w:p w14:paraId="4E6017C6" w14:textId="77777777" w:rsidR="009D5726" w:rsidRPr="001662C6" w:rsidRDefault="009D5726" w:rsidP="009D5726">
      <w:pPr>
        <w:pStyle w:val="PL"/>
        <w:shd w:val="clear" w:color="auto" w:fill="E6E6E6"/>
      </w:pPr>
      <w:r w:rsidRPr="001662C6">
        <w:tab/>
        <w:t>pur-UP-EPC-CE-ModeA-r16</w:t>
      </w:r>
      <w:r w:rsidRPr="001662C6">
        <w:tab/>
      </w:r>
      <w:r w:rsidRPr="001662C6">
        <w:tab/>
      </w:r>
      <w:r w:rsidRPr="001662C6">
        <w:tab/>
      </w:r>
      <w:r w:rsidRPr="001662C6">
        <w:tab/>
        <w:t>ENUMERATED {supported}</w:t>
      </w:r>
      <w:r w:rsidRPr="001662C6">
        <w:tab/>
      </w:r>
      <w:r w:rsidRPr="001662C6">
        <w:tab/>
      </w:r>
      <w:r w:rsidRPr="001662C6">
        <w:tab/>
        <w:t>OPTIONAL,</w:t>
      </w:r>
    </w:p>
    <w:p w14:paraId="577CE124" w14:textId="77777777" w:rsidR="009D5726" w:rsidRPr="001662C6" w:rsidRDefault="009D5726" w:rsidP="009D5726">
      <w:pPr>
        <w:pStyle w:val="PL"/>
        <w:shd w:val="clear" w:color="auto" w:fill="E6E6E6"/>
      </w:pPr>
      <w:r w:rsidRPr="001662C6">
        <w:tab/>
        <w:t>pur-UP-EPC-CE-ModeB-r16</w:t>
      </w:r>
      <w:r w:rsidRPr="001662C6">
        <w:tab/>
      </w:r>
      <w:r w:rsidRPr="001662C6">
        <w:tab/>
      </w:r>
      <w:r w:rsidRPr="001662C6">
        <w:tab/>
      </w:r>
      <w:r w:rsidRPr="001662C6">
        <w:tab/>
        <w:t>ENUMERATED {supported}</w:t>
      </w:r>
      <w:r w:rsidRPr="001662C6">
        <w:tab/>
      </w:r>
      <w:r w:rsidRPr="001662C6">
        <w:tab/>
      </w:r>
      <w:r w:rsidRPr="001662C6">
        <w:tab/>
        <w:t>OPTIONAL,</w:t>
      </w:r>
    </w:p>
    <w:p w14:paraId="6CD61697" w14:textId="77777777" w:rsidR="009D5726" w:rsidRPr="001662C6" w:rsidRDefault="009D5726" w:rsidP="009D5726">
      <w:pPr>
        <w:pStyle w:val="PL"/>
        <w:shd w:val="clear" w:color="auto" w:fill="E6E6E6"/>
        <w:rPr>
          <w:lang w:eastAsia="zh-CN"/>
        </w:rPr>
      </w:pPr>
      <w:r w:rsidRPr="001662C6">
        <w:rPr>
          <w:lang w:eastAsia="zh-CN"/>
        </w:rPr>
        <w:tab/>
        <w:t>pur-CP-L1Ack-r16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C2D8A00" w14:textId="77777777" w:rsidR="009D5726" w:rsidRPr="001662C6" w:rsidRDefault="009D5726" w:rsidP="009D5726">
      <w:pPr>
        <w:pStyle w:val="PL"/>
        <w:shd w:val="clear" w:color="auto" w:fill="E6E6E6"/>
      </w:pPr>
      <w:r w:rsidRPr="001662C6">
        <w:tab/>
        <w:t>pur-FrequencyHopping-r16</w:t>
      </w:r>
      <w:r w:rsidRPr="001662C6">
        <w:tab/>
      </w:r>
      <w:r w:rsidRPr="001662C6">
        <w:tab/>
      </w:r>
      <w:r w:rsidRPr="001662C6">
        <w:tab/>
        <w:t>ENUMERATED {supported}</w:t>
      </w:r>
      <w:r w:rsidRPr="001662C6">
        <w:tab/>
      </w:r>
      <w:r w:rsidRPr="001662C6">
        <w:tab/>
      </w:r>
      <w:r w:rsidRPr="001662C6">
        <w:tab/>
        <w:t>OPTIONAL,</w:t>
      </w:r>
    </w:p>
    <w:p w14:paraId="2A14189D" w14:textId="77777777" w:rsidR="009D5726" w:rsidRPr="001662C6" w:rsidRDefault="009D5726" w:rsidP="009D5726">
      <w:pPr>
        <w:pStyle w:val="PL"/>
        <w:shd w:val="clear" w:color="auto" w:fill="E6E6E6"/>
      </w:pPr>
      <w:r w:rsidRPr="001662C6">
        <w:tab/>
        <w:t>pur-PUSCH-NB-MaxTBS-r16</w:t>
      </w:r>
      <w:r w:rsidRPr="001662C6">
        <w:tab/>
      </w:r>
      <w:r w:rsidRPr="001662C6">
        <w:tab/>
      </w:r>
      <w:r w:rsidRPr="001662C6">
        <w:tab/>
      </w:r>
      <w:r w:rsidRPr="001662C6">
        <w:tab/>
        <w:t>ENUMERATED {supported}</w:t>
      </w:r>
      <w:r w:rsidRPr="001662C6">
        <w:tab/>
      </w:r>
      <w:r w:rsidRPr="001662C6">
        <w:tab/>
      </w:r>
      <w:r w:rsidRPr="001662C6">
        <w:tab/>
        <w:t>OPTIONAL,</w:t>
      </w:r>
    </w:p>
    <w:p w14:paraId="60010731" w14:textId="77777777" w:rsidR="009D5726" w:rsidRPr="001662C6" w:rsidRDefault="009D5726" w:rsidP="009D5726">
      <w:pPr>
        <w:pStyle w:val="PL"/>
        <w:shd w:val="clear" w:color="auto" w:fill="E6E6E6"/>
        <w:rPr>
          <w:lang w:eastAsia="zh-CN"/>
        </w:rPr>
      </w:pPr>
      <w:r w:rsidRPr="001662C6">
        <w:tab/>
        <w:t>pur-RSRP-Validation-r16</w:t>
      </w:r>
      <w:r w:rsidRPr="001662C6">
        <w:tab/>
      </w:r>
      <w:r w:rsidRPr="001662C6">
        <w:tab/>
      </w:r>
      <w:r w:rsidRPr="001662C6">
        <w:tab/>
      </w:r>
      <w:r w:rsidRPr="001662C6">
        <w:tab/>
        <w:t>ENUMERATED {supported}</w:t>
      </w:r>
      <w:r w:rsidRPr="001662C6">
        <w:tab/>
      </w:r>
      <w:r w:rsidRPr="001662C6">
        <w:tab/>
      </w:r>
      <w:r w:rsidRPr="001662C6">
        <w:tab/>
        <w:t>OPTIONAL,</w:t>
      </w:r>
    </w:p>
    <w:p w14:paraId="227DB992" w14:textId="77777777" w:rsidR="009D5726" w:rsidRPr="001662C6" w:rsidRDefault="009D5726" w:rsidP="009D5726">
      <w:pPr>
        <w:pStyle w:val="PL"/>
        <w:shd w:val="clear" w:color="auto" w:fill="E6E6E6"/>
      </w:pPr>
      <w:r w:rsidRPr="001662C6">
        <w:tab/>
        <w:t>pur-SubPRB-CE-ModeA-r16</w:t>
      </w:r>
      <w:r w:rsidRPr="001662C6">
        <w:tab/>
      </w:r>
      <w:r w:rsidRPr="001662C6">
        <w:tab/>
      </w:r>
      <w:r w:rsidRPr="001662C6">
        <w:tab/>
      </w:r>
      <w:r w:rsidRPr="001662C6">
        <w:tab/>
        <w:t>ENUMERATED {supported}</w:t>
      </w:r>
      <w:r w:rsidRPr="001662C6">
        <w:tab/>
      </w:r>
      <w:r w:rsidRPr="001662C6">
        <w:tab/>
      </w:r>
      <w:r w:rsidRPr="001662C6">
        <w:tab/>
        <w:t>OPTIONAL,</w:t>
      </w:r>
    </w:p>
    <w:p w14:paraId="4C44D68D" w14:textId="77777777" w:rsidR="009D5726" w:rsidRPr="001662C6" w:rsidRDefault="009D5726" w:rsidP="009D5726">
      <w:pPr>
        <w:pStyle w:val="PL"/>
        <w:shd w:val="clear" w:color="auto" w:fill="E6E6E6"/>
      </w:pPr>
      <w:r w:rsidRPr="001662C6">
        <w:tab/>
        <w:t>pur-SubPRB-CE-ModeB-r16</w:t>
      </w:r>
      <w:r w:rsidRPr="001662C6">
        <w:tab/>
      </w:r>
      <w:r w:rsidRPr="001662C6">
        <w:tab/>
      </w:r>
      <w:r w:rsidRPr="001662C6">
        <w:tab/>
      </w:r>
      <w:r w:rsidRPr="001662C6">
        <w:tab/>
        <w:t>ENUMERATED {supported}</w:t>
      </w:r>
      <w:r w:rsidRPr="001662C6">
        <w:tab/>
      </w:r>
      <w:r w:rsidRPr="001662C6">
        <w:tab/>
      </w:r>
      <w:r w:rsidRPr="001662C6">
        <w:tab/>
        <w:t>OPTIONAL</w:t>
      </w:r>
    </w:p>
    <w:p w14:paraId="07E7C820" w14:textId="77777777" w:rsidR="009D5726" w:rsidRPr="001662C6" w:rsidRDefault="009D5726" w:rsidP="009D5726">
      <w:pPr>
        <w:pStyle w:val="PL"/>
        <w:shd w:val="clear" w:color="auto" w:fill="E6E6E6"/>
      </w:pPr>
      <w:r w:rsidRPr="001662C6">
        <w:t>}</w:t>
      </w:r>
    </w:p>
    <w:p w14:paraId="61F5327D" w14:textId="77777777" w:rsidR="009D5726" w:rsidRPr="001662C6" w:rsidRDefault="009D5726" w:rsidP="009D5726">
      <w:pPr>
        <w:pStyle w:val="PL"/>
        <w:shd w:val="clear" w:color="auto" w:fill="E6E6E6"/>
      </w:pPr>
    </w:p>
    <w:p w14:paraId="169ECE76" w14:textId="77777777" w:rsidR="009D5726" w:rsidRPr="001662C6" w:rsidRDefault="009D5726" w:rsidP="009D5726">
      <w:pPr>
        <w:pStyle w:val="PL"/>
        <w:shd w:val="clear" w:color="auto" w:fill="E6E6E6"/>
      </w:pPr>
      <w:r w:rsidRPr="001662C6">
        <w:t>UE-BasedNetwPerfMeasParameters-r10 ::=</w:t>
      </w:r>
      <w:r w:rsidRPr="001662C6">
        <w:tab/>
        <w:t>SEQUENCE {</w:t>
      </w:r>
    </w:p>
    <w:p w14:paraId="656351AB" w14:textId="77777777" w:rsidR="009D5726" w:rsidRPr="001662C6" w:rsidRDefault="009D5726" w:rsidP="009D5726">
      <w:pPr>
        <w:pStyle w:val="PL"/>
        <w:shd w:val="clear" w:color="auto" w:fill="E6E6E6"/>
      </w:pPr>
      <w:r w:rsidRPr="001662C6">
        <w:tab/>
        <w:t>loggedMeasurementsIdle-r10</w:t>
      </w:r>
      <w:r w:rsidRPr="001662C6">
        <w:tab/>
      </w:r>
      <w:r w:rsidRPr="001662C6">
        <w:tab/>
      </w:r>
      <w:r w:rsidRPr="001662C6">
        <w:tab/>
      </w:r>
      <w:r w:rsidRPr="001662C6">
        <w:tab/>
        <w:t>ENUMERATED {supported}</w:t>
      </w:r>
      <w:r w:rsidRPr="001662C6">
        <w:tab/>
      </w:r>
      <w:r w:rsidRPr="001662C6">
        <w:tab/>
        <w:t>OPTIONAL,</w:t>
      </w:r>
    </w:p>
    <w:p w14:paraId="2E40EDEE" w14:textId="77777777" w:rsidR="009D5726" w:rsidRPr="001662C6" w:rsidRDefault="009D5726" w:rsidP="009D5726">
      <w:pPr>
        <w:pStyle w:val="PL"/>
        <w:shd w:val="clear" w:color="auto" w:fill="E6E6E6"/>
      </w:pPr>
      <w:r w:rsidRPr="001662C6">
        <w:tab/>
        <w:t>standaloneGNSS-Location-r10</w:t>
      </w:r>
      <w:r w:rsidRPr="001662C6">
        <w:tab/>
      </w:r>
      <w:r w:rsidRPr="001662C6">
        <w:tab/>
      </w:r>
      <w:r w:rsidRPr="001662C6">
        <w:tab/>
      </w:r>
      <w:r w:rsidRPr="001662C6">
        <w:tab/>
        <w:t>ENUMERATED {supported}</w:t>
      </w:r>
      <w:r w:rsidRPr="001662C6">
        <w:tab/>
      </w:r>
      <w:r w:rsidRPr="001662C6">
        <w:tab/>
        <w:t>OPTIONAL</w:t>
      </w:r>
    </w:p>
    <w:p w14:paraId="0BF49104" w14:textId="77777777" w:rsidR="009D5726" w:rsidRPr="001662C6" w:rsidRDefault="009D5726" w:rsidP="009D5726">
      <w:pPr>
        <w:pStyle w:val="PL"/>
        <w:shd w:val="clear" w:color="auto" w:fill="E6E6E6"/>
      </w:pPr>
      <w:r w:rsidRPr="001662C6">
        <w:t>}</w:t>
      </w:r>
    </w:p>
    <w:p w14:paraId="406BF9DB" w14:textId="77777777" w:rsidR="009D5726" w:rsidRPr="001662C6" w:rsidRDefault="009D5726" w:rsidP="009D5726">
      <w:pPr>
        <w:pStyle w:val="PL"/>
        <w:shd w:val="clear" w:color="auto" w:fill="E6E6E6"/>
      </w:pPr>
    </w:p>
    <w:p w14:paraId="095D1144" w14:textId="77777777" w:rsidR="009D5726" w:rsidRPr="001662C6" w:rsidRDefault="009D5726" w:rsidP="009D5726">
      <w:pPr>
        <w:pStyle w:val="PL"/>
        <w:shd w:val="clear" w:color="auto" w:fill="E6E6E6"/>
      </w:pPr>
      <w:r w:rsidRPr="001662C6">
        <w:t>UE-BasedNetwPerfMeasParameters-v1250 ::=</w:t>
      </w:r>
      <w:r w:rsidRPr="001662C6">
        <w:tab/>
        <w:t>SEQUENCE {</w:t>
      </w:r>
    </w:p>
    <w:p w14:paraId="526C14D9" w14:textId="77777777" w:rsidR="009D5726" w:rsidRPr="001662C6" w:rsidRDefault="009D5726" w:rsidP="009D5726">
      <w:pPr>
        <w:pStyle w:val="PL"/>
        <w:shd w:val="clear" w:color="auto" w:fill="E6E6E6"/>
      </w:pPr>
      <w:r w:rsidRPr="001662C6">
        <w:tab/>
        <w:t>loggedMBSFNMeasurements-r12</w:t>
      </w:r>
      <w:r w:rsidRPr="001662C6">
        <w:tab/>
      </w:r>
      <w:r w:rsidRPr="001662C6">
        <w:tab/>
      </w:r>
      <w:r w:rsidRPr="001662C6">
        <w:tab/>
      </w:r>
      <w:r w:rsidRPr="001662C6">
        <w:tab/>
        <w:t>ENUMERATED {supported}</w:t>
      </w:r>
    </w:p>
    <w:p w14:paraId="1768BD0C" w14:textId="77777777" w:rsidR="009D5726" w:rsidRPr="001662C6" w:rsidRDefault="009D5726" w:rsidP="009D5726">
      <w:pPr>
        <w:pStyle w:val="PL"/>
        <w:shd w:val="clear" w:color="auto" w:fill="E6E6E6"/>
      </w:pPr>
      <w:r w:rsidRPr="001662C6">
        <w:t>}</w:t>
      </w:r>
    </w:p>
    <w:p w14:paraId="282944A3" w14:textId="77777777" w:rsidR="009D5726" w:rsidRPr="001662C6" w:rsidRDefault="009D5726" w:rsidP="009D5726">
      <w:pPr>
        <w:pStyle w:val="PL"/>
        <w:shd w:val="clear" w:color="auto" w:fill="E6E6E6"/>
      </w:pPr>
    </w:p>
    <w:p w14:paraId="523ADB6F" w14:textId="77777777" w:rsidR="009D5726" w:rsidRPr="001662C6" w:rsidRDefault="009D5726" w:rsidP="009D5726">
      <w:pPr>
        <w:pStyle w:val="PL"/>
        <w:shd w:val="clear" w:color="auto" w:fill="E6E6E6"/>
      </w:pPr>
      <w:r w:rsidRPr="001662C6">
        <w:t>UE-BasedNetwPerfMeasParameters-v1430 ::=</w:t>
      </w:r>
      <w:r w:rsidRPr="001662C6">
        <w:tab/>
        <w:t>SEQUENCE {</w:t>
      </w:r>
    </w:p>
    <w:p w14:paraId="37011056" w14:textId="77777777" w:rsidR="009D5726" w:rsidRPr="001662C6" w:rsidRDefault="009D5726" w:rsidP="009D5726">
      <w:pPr>
        <w:pStyle w:val="PL"/>
        <w:shd w:val="clear" w:color="auto" w:fill="E6E6E6"/>
      </w:pPr>
      <w:r w:rsidRPr="001662C6">
        <w:tab/>
        <w:t>locationReport-r14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EDC7302" w14:textId="77777777" w:rsidR="009D5726" w:rsidRPr="001662C6" w:rsidRDefault="009D5726" w:rsidP="009D5726">
      <w:pPr>
        <w:pStyle w:val="PL"/>
        <w:shd w:val="clear" w:color="auto" w:fill="E6E6E6"/>
      </w:pPr>
      <w:r w:rsidRPr="001662C6">
        <w:t>}</w:t>
      </w:r>
    </w:p>
    <w:p w14:paraId="2A34DD4F" w14:textId="77777777" w:rsidR="009D5726" w:rsidRPr="001662C6" w:rsidRDefault="009D5726" w:rsidP="009D5726">
      <w:pPr>
        <w:pStyle w:val="PL"/>
        <w:shd w:val="clear" w:color="auto" w:fill="E6E6E6"/>
      </w:pPr>
    </w:p>
    <w:p w14:paraId="491AE169" w14:textId="77777777" w:rsidR="009D5726" w:rsidRPr="001662C6" w:rsidRDefault="009D5726" w:rsidP="009D5726">
      <w:pPr>
        <w:pStyle w:val="PL"/>
        <w:shd w:val="clear" w:color="auto" w:fill="E6E6E6"/>
      </w:pPr>
      <w:r w:rsidRPr="001662C6">
        <w:t>UE-BasedNetwPerfMeasParameters-v1530 ::=</w:t>
      </w:r>
      <w:r w:rsidRPr="001662C6">
        <w:tab/>
        <w:t>SEQUENCE {</w:t>
      </w:r>
    </w:p>
    <w:p w14:paraId="27465E73" w14:textId="77777777" w:rsidR="009D5726" w:rsidRPr="001662C6" w:rsidRDefault="009D5726" w:rsidP="009D5726">
      <w:pPr>
        <w:pStyle w:val="PL"/>
        <w:shd w:val="clear" w:color="auto" w:fill="E6E6E6"/>
      </w:pPr>
      <w:r w:rsidRPr="001662C6">
        <w:tab/>
        <w:t>loggedMeasBT-r15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1A22B6E" w14:textId="77777777" w:rsidR="009D5726" w:rsidRPr="001662C6" w:rsidRDefault="009D5726" w:rsidP="009D5726">
      <w:pPr>
        <w:pStyle w:val="PL"/>
        <w:shd w:val="clear" w:color="auto" w:fill="E6E6E6"/>
      </w:pPr>
      <w:r w:rsidRPr="001662C6">
        <w:tab/>
        <w:t>loggedMeasWLAN-r15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5690A01" w14:textId="77777777" w:rsidR="009D5726" w:rsidRPr="001662C6" w:rsidRDefault="009D5726" w:rsidP="009D5726">
      <w:pPr>
        <w:pStyle w:val="PL"/>
        <w:shd w:val="clear" w:color="auto" w:fill="E6E6E6"/>
      </w:pPr>
      <w:r w:rsidRPr="001662C6">
        <w:tab/>
        <w:t>immMeasBT-r15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9B1A98C" w14:textId="77777777" w:rsidR="009D5726" w:rsidRPr="001662C6" w:rsidRDefault="009D5726" w:rsidP="009D5726">
      <w:pPr>
        <w:pStyle w:val="PL"/>
        <w:shd w:val="clear" w:color="auto" w:fill="E6E6E6"/>
      </w:pPr>
      <w:r w:rsidRPr="001662C6">
        <w:tab/>
        <w:t>immMeasWLAN-r15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FC229E3" w14:textId="77777777" w:rsidR="009D5726" w:rsidRPr="001662C6" w:rsidRDefault="009D5726" w:rsidP="009D5726">
      <w:pPr>
        <w:pStyle w:val="PL"/>
        <w:shd w:val="clear" w:color="auto" w:fill="E6E6E6"/>
      </w:pPr>
      <w:r w:rsidRPr="001662C6">
        <w:t>}</w:t>
      </w:r>
    </w:p>
    <w:p w14:paraId="06CDD4FE" w14:textId="77777777" w:rsidR="009D5726" w:rsidRPr="001662C6" w:rsidRDefault="009D5726" w:rsidP="009D5726">
      <w:pPr>
        <w:pStyle w:val="PL"/>
        <w:shd w:val="clear" w:color="auto" w:fill="E6E6E6"/>
      </w:pPr>
    </w:p>
    <w:p w14:paraId="2170BA90" w14:textId="77777777" w:rsidR="009D5726" w:rsidRPr="001662C6" w:rsidRDefault="009D5726" w:rsidP="009D5726">
      <w:pPr>
        <w:pStyle w:val="PL"/>
        <w:shd w:val="clear" w:color="auto" w:fill="E6E6E6"/>
      </w:pPr>
      <w:r w:rsidRPr="001662C6">
        <w:t>UE-BasedNetwPerfMeasParameters-v1610 ::=</w:t>
      </w:r>
      <w:r w:rsidRPr="001662C6">
        <w:tab/>
        <w:t>SEQUENCE {</w:t>
      </w:r>
    </w:p>
    <w:p w14:paraId="7CB1F92E" w14:textId="77777777" w:rsidR="009D5726" w:rsidRPr="001662C6" w:rsidRDefault="009D5726" w:rsidP="009D5726">
      <w:pPr>
        <w:pStyle w:val="PL"/>
        <w:shd w:val="clear" w:color="auto" w:fill="E6E6E6"/>
      </w:pPr>
      <w:r w:rsidRPr="001662C6">
        <w:tab/>
        <w:t>ul-PDCP-AvgDelay-r16</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2B155DE" w14:textId="77777777" w:rsidR="009D5726" w:rsidRPr="001662C6" w:rsidRDefault="009D5726" w:rsidP="009D5726">
      <w:pPr>
        <w:pStyle w:val="PL"/>
        <w:shd w:val="clear" w:color="auto" w:fill="E6E6E6"/>
      </w:pPr>
      <w:r w:rsidRPr="001662C6">
        <w:t>}</w:t>
      </w:r>
    </w:p>
    <w:p w14:paraId="7837FEBC" w14:textId="77777777" w:rsidR="009D5726" w:rsidRPr="001662C6" w:rsidRDefault="009D5726" w:rsidP="009D5726">
      <w:pPr>
        <w:pStyle w:val="PL"/>
        <w:shd w:val="clear" w:color="auto" w:fill="E6E6E6"/>
      </w:pPr>
    </w:p>
    <w:p w14:paraId="05DB3109" w14:textId="2FDC400E" w:rsidR="00267FAF" w:rsidRPr="001662C6" w:rsidRDefault="00267FAF" w:rsidP="00267FAF">
      <w:pPr>
        <w:pStyle w:val="PL"/>
        <w:shd w:val="clear" w:color="auto" w:fill="E6E6E6"/>
        <w:rPr>
          <w:ins w:id="117" w:author="Ericsson User" w:date="2021-04-27T11:40:00Z"/>
        </w:rPr>
      </w:pPr>
      <w:ins w:id="118" w:author="Ericsson User" w:date="2021-04-27T11:40:00Z">
        <w:r w:rsidRPr="001662C6">
          <w:t>UE-BasedNetwPerfMeasParameters-v16</w:t>
        </w:r>
        <w:r>
          <w:t>xy</w:t>
        </w:r>
        <w:r w:rsidRPr="001662C6">
          <w:t xml:space="preserve"> ::=</w:t>
        </w:r>
        <w:r w:rsidRPr="001662C6">
          <w:tab/>
          <w:t>SEQUENCE {</w:t>
        </w:r>
      </w:ins>
    </w:p>
    <w:p w14:paraId="44F4D3E7" w14:textId="3DEB3838" w:rsidR="00267FAF" w:rsidRPr="001662C6" w:rsidRDefault="00267FAF" w:rsidP="00267FAF">
      <w:pPr>
        <w:pStyle w:val="PL"/>
        <w:shd w:val="clear" w:color="auto" w:fill="E6E6E6"/>
        <w:rPr>
          <w:ins w:id="119" w:author="Ericsson User" w:date="2021-04-27T11:40:00Z"/>
        </w:rPr>
      </w:pPr>
      <w:ins w:id="120" w:author="Ericsson User" w:date="2021-04-27T11:40:00Z">
        <w:r w:rsidRPr="001662C6">
          <w:tab/>
        </w:r>
        <w:r w:rsidR="00332FEF" w:rsidRPr="00332FEF">
          <w:t>immMeasBTInterRAT</w:t>
        </w:r>
        <w:r w:rsidRPr="001662C6">
          <w:t>-r16</w:t>
        </w:r>
        <w:r w:rsidRPr="001662C6">
          <w:tab/>
        </w:r>
        <w:r w:rsidRPr="001662C6">
          <w:tab/>
        </w:r>
        <w:r w:rsidRPr="001662C6">
          <w:tab/>
        </w:r>
        <w:r w:rsidRPr="001662C6">
          <w:tab/>
        </w:r>
        <w:r w:rsidRPr="001662C6">
          <w:tab/>
        </w:r>
        <w:r w:rsidRPr="001662C6">
          <w:tab/>
          <w:t>ENUMERATED {supported}</w:t>
        </w:r>
        <w:r w:rsidRPr="001662C6">
          <w:tab/>
        </w:r>
        <w:r w:rsidRPr="001662C6">
          <w:tab/>
          <w:t>OPTIONAL</w:t>
        </w:r>
        <w:r w:rsidR="00332FEF">
          <w:t>,</w:t>
        </w:r>
      </w:ins>
    </w:p>
    <w:p w14:paraId="5CFF018C" w14:textId="3E032895" w:rsidR="00332FEF" w:rsidRPr="001662C6" w:rsidRDefault="00332FEF" w:rsidP="00332FEF">
      <w:pPr>
        <w:pStyle w:val="PL"/>
        <w:shd w:val="clear" w:color="auto" w:fill="E6E6E6"/>
        <w:rPr>
          <w:ins w:id="121" w:author="Ericsson User" w:date="2021-04-27T11:40:00Z"/>
        </w:rPr>
      </w:pPr>
      <w:ins w:id="122" w:author="Ericsson User" w:date="2021-04-27T11:40:00Z">
        <w:r w:rsidRPr="001662C6">
          <w:tab/>
        </w:r>
        <w:r w:rsidRPr="00332FEF">
          <w:t>immMeas</w:t>
        </w:r>
      </w:ins>
      <w:ins w:id="123" w:author="Ericsson User" w:date="2021-04-27T11:41:00Z">
        <w:r>
          <w:t>WLAN</w:t>
        </w:r>
      </w:ins>
      <w:ins w:id="124" w:author="Ericsson User" w:date="2021-04-27T11:40:00Z">
        <w:r w:rsidRPr="00332FEF">
          <w:t>InterRAT</w:t>
        </w:r>
        <w:r w:rsidRPr="001662C6">
          <w:t>-r16</w:t>
        </w:r>
        <w:r w:rsidRPr="001662C6">
          <w:tab/>
        </w:r>
        <w:r w:rsidRPr="001662C6">
          <w:tab/>
        </w:r>
        <w:r w:rsidRPr="001662C6">
          <w:tab/>
        </w:r>
        <w:r w:rsidRPr="001662C6">
          <w:tab/>
        </w:r>
        <w:r w:rsidRPr="001662C6">
          <w:tab/>
        </w:r>
        <w:r w:rsidRPr="001662C6">
          <w:tab/>
          <w:t>ENUMERATED {supported}</w:t>
        </w:r>
        <w:r w:rsidRPr="001662C6">
          <w:tab/>
        </w:r>
        <w:r w:rsidRPr="001662C6">
          <w:tab/>
          <w:t>OPTIONAL</w:t>
        </w:r>
      </w:ins>
    </w:p>
    <w:p w14:paraId="7F721024" w14:textId="77777777" w:rsidR="00267FAF" w:rsidRPr="001662C6" w:rsidRDefault="00267FAF" w:rsidP="00267FAF">
      <w:pPr>
        <w:pStyle w:val="PL"/>
        <w:shd w:val="clear" w:color="auto" w:fill="E6E6E6"/>
        <w:rPr>
          <w:ins w:id="125" w:author="Ericsson User" w:date="2021-04-27T11:40:00Z"/>
        </w:rPr>
      </w:pPr>
      <w:ins w:id="126" w:author="Ericsson User" w:date="2021-04-27T11:40:00Z">
        <w:r w:rsidRPr="001662C6">
          <w:t>}</w:t>
        </w:r>
      </w:ins>
    </w:p>
    <w:p w14:paraId="643F4496" w14:textId="77777777" w:rsidR="00267FAF" w:rsidRDefault="00267FAF" w:rsidP="009D5726">
      <w:pPr>
        <w:pStyle w:val="PL"/>
        <w:shd w:val="clear" w:color="auto" w:fill="E6E6E6"/>
        <w:rPr>
          <w:ins w:id="127" w:author="Ericsson User" w:date="2021-04-27T11:40:00Z"/>
        </w:rPr>
      </w:pPr>
    </w:p>
    <w:p w14:paraId="17347161" w14:textId="55E2435E" w:rsidR="009D5726" w:rsidRPr="001662C6" w:rsidRDefault="009D5726" w:rsidP="009D5726">
      <w:pPr>
        <w:pStyle w:val="PL"/>
        <w:shd w:val="clear" w:color="auto" w:fill="E6E6E6"/>
      </w:pPr>
      <w:r w:rsidRPr="001662C6">
        <w:t>OTDOA-PositioningCapabilities-r10 ::=</w:t>
      </w:r>
      <w:r w:rsidRPr="001662C6">
        <w:tab/>
        <w:t>SEQUENCE {</w:t>
      </w:r>
    </w:p>
    <w:p w14:paraId="51EE4C1C" w14:textId="77777777" w:rsidR="009D5726" w:rsidRPr="001662C6" w:rsidRDefault="009D5726" w:rsidP="009D5726">
      <w:pPr>
        <w:pStyle w:val="PL"/>
        <w:shd w:val="clear" w:color="auto" w:fill="E6E6E6"/>
      </w:pPr>
      <w:r w:rsidRPr="001662C6">
        <w:tab/>
        <w:t>otdoa-UE-Assisted-r10</w:t>
      </w:r>
      <w:r w:rsidRPr="001662C6">
        <w:tab/>
      </w:r>
      <w:r w:rsidRPr="001662C6">
        <w:tab/>
      </w:r>
      <w:r w:rsidRPr="001662C6">
        <w:tab/>
      </w:r>
      <w:r w:rsidRPr="001662C6">
        <w:tab/>
      </w:r>
      <w:r w:rsidRPr="001662C6">
        <w:tab/>
        <w:t>ENUMERATED {supported},</w:t>
      </w:r>
    </w:p>
    <w:p w14:paraId="3DEABF04" w14:textId="77777777" w:rsidR="009D5726" w:rsidRPr="001662C6" w:rsidRDefault="009D5726" w:rsidP="009D5726">
      <w:pPr>
        <w:pStyle w:val="PL"/>
        <w:shd w:val="clear" w:color="auto" w:fill="E6E6E6"/>
      </w:pPr>
      <w:r w:rsidRPr="001662C6">
        <w:tab/>
        <w:t>interFreqRSTD-Measurement-r10</w:t>
      </w:r>
      <w:r w:rsidRPr="001662C6">
        <w:tab/>
      </w:r>
      <w:r w:rsidRPr="001662C6">
        <w:tab/>
      </w:r>
      <w:r w:rsidRPr="001662C6">
        <w:tab/>
        <w:t>ENUMERATED {supported}</w:t>
      </w:r>
      <w:r w:rsidRPr="001662C6">
        <w:tab/>
      </w:r>
      <w:r w:rsidRPr="001662C6">
        <w:tab/>
        <w:t>OPTIONAL</w:t>
      </w:r>
    </w:p>
    <w:p w14:paraId="71AEC50E" w14:textId="77777777" w:rsidR="009D5726" w:rsidRPr="001662C6" w:rsidRDefault="009D5726" w:rsidP="009D5726">
      <w:pPr>
        <w:pStyle w:val="PL"/>
        <w:shd w:val="clear" w:color="auto" w:fill="E6E6E6"/>
      </w:pPr>
      <w:r w:rsidRPr="001662C6">
        <w:t>}</w:t>
      </w:r>
    </w:p>
    <w:p w14:paraId="58CAAAA9" w14:textId="77777777" w:rsidR="009D5726" w:rsidRPr="001662C6" w:rsidRDefault="009D5726" w:rsidP="009D5726">
      <w:pPr>
        <w:pStyle w:val="PL"/>
        <w:shd w:val="clear" w:color="auto" w:fill="E6E6E6"/>
      </w:pPr>
    </w:p>
    <w:p w14:paraId="720209E8" w14:textId="77777777" w:rsidR="009D5726" w:rsidRPr="001662C6" w:rsidRDefault="009D5726" w:rsidP="009D5726">
      <w:pPr>
        <w:pStyle w:val="PL"/>
        <w:shd w:val="clear" w:color="auto" w:fill="E6E6E6"/>
      </w:pPr>
      <w:r w:rsidRPr="001662C6">
        <w:t>Other-Parameters-r11 ::=</w:t>
      </w:r>
      <w:r w:rsidRPr="001662C6">
        <w:tab/>
      </w:r>
      <w:r w:rsidRPr="001662C6">
        <w:tab/>
      </w:r>
      <w:r w:rsidRPr="001662C6">
        <w:tab/>
      </w:r>
      <w:r w:rsidRPr="001662C6">
        <w:tab/>
        <w:t>SEQUENCE {</w:t>
      </w:r>
    </w:p>
    <w:p w14:paraId="5342F46E" w14:textId="77777777" w:rsidR="009D5726" w:rsidRPr="001662C6" w:rsidRDefault="009D5726" w:rsidP="009D5726">
      <w:pPr>
        <w:pStyle w:val="PL"/>
        <w:shd w:val="clear" w:color="auto" w:fill="E6E6E6"/>
      </w:pPr>
      <w:r w:rsidRPr="001662C6">
        <w:tab/>
        <w:t>inDeviceCoexInd-r11</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AA7F035" w14:textId="77777777" w:rsidR="009D5726" w:rsidRPr="001662C6" w:rsidRDefault="009D5726" w:rsidP="009D5726">
      <w:pPr>
        <w:pStyle w:val="PL"/>
        <w:shd w:val="clear" w:color="auto" w:fill="E6E6E6"/>
      </w:pPr>
      <w:r w:rsidRPr="001662C6">
        <w:tab/>
        <w:t>powerPrefInd-r11</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7B70FB3" w14:textId="77777777" w:rsidR="009D5726" w:rsidRPr="001662C6" w:rsidRDefault="009D5726" w:rsidP="009D5726">
      <w:pPr>
        <w:pStyle w:val="PL"/>
        <w:shd w:val="clear" w:color="auto" w:fill="E6E6E6"/>
      </w:pPr>
      <w:r w:rsidRPr="001662C6">
        <w:tab/>
        <w:t>ue-Rx-TxTimeDiffMeasurements-r11</w:t>
      </w:r>
      <w:r w:rsidRPr="001662C6">
        <w:tab/>
      </w:r>
      <w:r w:rsidRPr="001662C6">
        <w:tab/>
        <w:t>ENUMERATED {supported}</w:t>
      </w:r>
      <w:r w:rsidRPr="001662C6">
        <w:tab/>
      </w:r>
      <w:r w:rsidRPr="001662C6">
        <w:tab/>
        <w:t>OPTIONAL</w:t>
      </w:r>
    </w:p>
    <w:p w14:paraId="34E215D4" w14:textId="77777777" w:rsidR="009D5726" w:rsidRPr="001662C6" w:rsidRDefault="009D5726" w:rsidP="009D5726">
      <w:pPr>
        <w:pStyle w:val="PL"/>
        <w:shd w:val="clear" w:color="auto" w:fill="E6E6E6"/>
      </w:pPr>
      <w:r w:rsidRPr="001662C6">
        <w:t>}</w:t>
      </w:r>
    </w:p>
    <w:p w14:paraId="606C2AA6" w14:textId="77777777" w:rsidR="009D5726" w:rsidRPr="001662C6" w:rsidRDefault="009D5726" w:rsidP="009D5726">
      <w:pPr>
        <w:pStyle w:val="PL"/>
        <w:shd w:val="clear" w:color="auto" w:fill="E6E6E6"/>
      </w:pPr>
    </w:p>
    <w:p w14:paraId="30AD0AD5" w14:textId="77777777" w:rsidR="009D5726" w:rsidRPr="001662C6" w:rsidRDefault="009D5726" w:rsidP="009D5726">
      <w:pPr>
        <w:pStyle w:val="PL"/>
        <w:shd w:val="clear" w:color="auto" w:fill="E6E6E6"/>
      </w:pPr>
      <w:r w:rsidRPr="001662C6">
        <w:t>Other-Parameters-v11d0 ::=</w:t>
      </w:r>
      <w:r w:rsidRPr="001662C6">
        <w:tab/>
      </w:r>
      <w:r w:rsidRPr="001662C6">
        <w:tab/>
      </w:r>
      <w:r w:rsidRPr="001662C6">
        <w:tab/>
      </w:r>
      <w:r w:rsidRPr="001662C6">
        <w:tab/>
        <w:t>SEQUENCE {</w:t>
      </w:r>
    </w:p>
    <w:p w14:paraId="79854FC3" w14:textId="77777777" w:rsidR="009D5726" w:rsidRPr="001662C6" w:rsidRDefault="009D5726" w:rsidP="009D5726">
      <w:pPr>
        <w:pStyle w:val="PL"/>
        <w:shd w:val="clear" w:color="auto" w:fill="E6E6E6"/>
      </w:pPr>
      <w:r w:rsidRPr="001662C6">
        <w:tab/>
        <w:t>inDeviceCoexInd-UL-CA-r11</w:t>
      </w:r>
      <w:r w:rsidRPr="001662C6">
        <w:tab/>
      </w:r>
      <w:r w:rsidRPr="001662C6">
        <w:tab/>
      </w:r>
      <w:r w:rsidRPr="001662C6">
        <w:tab/>
      </w:r>
      <w:r w:rsidRPr="001662C6">
        <w:tab/>
        <w:t>ENUMERATED {supported}</w:t>
      </w:r>
      <w:r w:rsidRPr="001662C6">
        <w:tab/>
      </w:r>
      <w:r w:rsidRPr="001662C6">
        <w:tab/>
        <w:t>OPTIONAL</w:t>
      </w:r>
    </w:p>
    <w:p w14:paraId="0A51E980" w14:textId="77777777" w:rsidR="009D5726" w:rsidRPr="001662C6" w:rsidRDefault="009D5726" w:rsidP="009D5726">
      <w:pPr>
        <w:pStyle w:val="PL"/>
        <w:shd w:val="clear" w:color="auto" w:fill="E6E6E6"/>
      </w:pPr>
      <w:r w:rsidRPr="001662C6">
        <w:t>}</w:t>
      </w:r>
    </w:p>
    <w:p w14:paraId="03777825" w14:textId="77777777" w:rsidR="009D5726" w:rsidRPr="001662C6" w:rsidRDefault="009D5726" w:rsidP="009D5726">
      <w:pPr>
        <w:pStyle w:val="PL"/>
        <w:shd w:val="clear" w:color="auto" w:fill="E6E6E6"/>
      </w:pPr>
    </w:p>
    <w:p w14:paraId="1948D01A" w14:textId="77777777" w:rsidR="009D5726" w:rsidRPr="001662C6" w:rsidRDefault="009D5726" w:rsidP="009D5726">
      <w:pPr>
        <w:pStyle w:val="PL"/>
        <w:shd w:val="clear" w:color="auto" w:fill="E6E6E6"/>
      </w:pPr>
      <w:r w:rsidRPr="001662C6">
        <w:t>Other-Parameters-v1360 ::=</w:t>
      </w:r>
      <w:r w:rsidRPr="001662C6">
        <w:tab/>
        <w:t>SEQUENCE {</w:t>
      </w:r>
    </w:p>
    <w:p w14:paraId="196432D0" w14:textId="77777777" w:rsidR="009D5726" w:rsidRPr="001662C6" w:rsidRDefault="009D5726" w:rsidP="009D5726">
      <w:pPr>
        <w:pStyle w:val="PL"/>
        <w:shd w:val="clear" w:color="auto" w:fill="E6E6E6"/>
      </w:pPr>
      <w:r w:rsidRPr="001662C6">
        <w:tab/>
        <w:t>inDeviceCoexInd-HardwareSharingInd-r13</w:t>
      </w:r>
      <w:r w:rsidRPr="001662C6">
        <w:tab/>
      </w:r>
      <w:r w:rsidRPr="001662C6">
        <w:tab/>
        <w:t>ENUMERATED {supported}</w:t>
      </w:r>
      <w:r w:rsidRPr="001662C6">
        <w:tab/>
      </w:r>
      <w:r w:rsidRPr="001662C6">
        <w:tab/>
        <w:t>OPTIONAL</w:t>
      </w:r>
    </w:p>
    <w:p w14:paraId="33FE2656" w14:textId="77777777" w:rsidR="009D5726" w:rsidRPr="001662C6" w:rsidRDefault="009D5726" w:rsidP="009D5726">
      <w:pPr>
        <w:pStyle w:val="PL"/>
        <w:shd w:val="clear" w:color="auto" w:fill="E6E6E6"/>
      </w:pPr>
      <w:r w:rsidRPr="001662C6">
        <w:t>}</w:t>
      </w:r>
    </w:p>
    <w:p w14:paraId="381183BD" w14:textId="77777777" w:rsidR="009D5726" w:rsidRPr="001662C6" w:rsidRDefault="009D5726" w:rsidP="009D5726">
      <w:pPr>
        <w:pStyle w:val="PL"/>
        <w:shd w:val="clear" w:color="auto" w:fill="E6E6E6"/>
      </w:pPr>
    </w:p>
    <w:p w14:paraId="12F7C2FA" w14:textId="77777777" w:rsidR="009D5726" w:rsidRPr="001662C6" w:rsidRDefault="009D5726" w:rsidP="009D5726">
      <w:pPr>
        <w:pStyle w:val="PL"/>
        <w:shd w:val="clear" w:color="auto" w:fill="E6E6E6"/>
      </w:pPr>
      <w:r w:rsidRPr="001662C6">
        <w:t>Other-Parameters-v1430 ::=</w:t>
      </w:r>
      <w:r w:rsidRPr="001662C6">
        <w:tab/>
      </w:r>
      <w:r w:rsidRPr="001662C6">
        <w:tab/>
      </w:r>
      <w:r w:rsidRPr="001662C6">
        <w:tab/>
        <w:t>SEQUENCE {</w:t>
      </w:r>
    </w:p>
    <w:p w14:paraId="45FFB814" w14:textId="77777777" w:rsidR="009D5726" w:rsidRPr="001662C6" w:rsidRDefault="009D5726" w:rsidP="009D5726">
      <w:pPr>
        <w:pStyle w:val="PL"/>
        <w:shd w:val="clear" w:color="auto" w:fill="E6E6E6"/>
      </w:pPr>
      <w:r w:rsidRPr="001662C6">
        <w:tab/>
        <w:t>bwPrefInd-r14</w:t>
      </w:r>
      <w:r w:rsidRPr="001662C6">
        <w:tab/>
      </w:r>
      <w:r w:rsidRPr="001662C6">
        <w:tab/>
      </w:r>
      <w:r w:rsidRPr="001662C6">
        <w:tab/>
      </w:r>
      <w:r w:rsidRPr="001662C6">
        <w:tab/>
      </w:r>
      <w:r w:rsidRPr="001662C6">
        <w:tab/>
        <w:t>ENUMERATED {supported}</w:t>
      </w:r>
      <w:r w:rsidRPr="001662C6">
        <w:tab/>
      </w:r>
      <w:r w:rsidRPr="001662C6">
        <w:tab/>
        <w:t>OPTIONAL,</w:t>
      </w:r>
    </w:p>
    <w:p w14:paraId="7E45A723" w14:textId="77777777" w:rsidR="009D5726" w:rsidRPr="001662C6" w:rsidRDefault="009D5726" w:rsidP="009D5726">
      <w:pPr>
        <w:pStyle w:val="PL"/>
        <w:shd w:val="clear" w:color="auto" w:fill="E6E6E6"/>
      </w:pPr>
      <w:r w:rsidRPr="001662C6">
        <w:tab/>
        <w:t>rlm-ReportSupport-r14</w:t>
      </w:r>
      <w:r w:rsidRPr="001662C6">
        <w:tab/>
      </w:r>
      <w:r w:rsidRPr="001662C6">
        <w:tab/>
      </w:r>
      <w:r w:rsidRPr="001662C6">
        <w:tab/>
        <w:t>ENUMERATED {supported}</w:t>
      </w:r>
      <w:r w:rsidRPr="001662C6">
        <w:tab/>
      </w:r>
      <w:r w:rsidRPr="001662C6">
        <w:tab/>
        <w:t>OPTIONAL</w:t>
      </w:r>
    </w:p>
    <w:p w14:paraId="5129DBAE" w14:textId="77777777" w:rsidR="009D5726" w:rsidRPr="001662C6" w:rsidRDefault="009D5726" w:rsidP="009D5726">
      <w:pPr>
        <w:pStyle w:val="PL"/>
        <w:shd w:val="clear" w:color="auto" w:fill="E6E6E6"/>
      </w:pPr>
      <w:r w:rsidRPr="001662C6">
        <w:t>}</w:t>
      </w:r>
    </w:p>
    <w:p w14:paraId="4DDD86B0" w14:textId="77777777" w:rsidR="009D5726" w:rsidRPr="001662C6" w:rsidRDefault="009D5726" w:rsidP="009D5726">
      <w:pPr>
        <w:pStyle w:val="PL"/>
        <w:shd w:val="clear" w:color="auto" w:fill="E6E6E6"/>
      </w:pPr>
    </w:p>
    <w:p w14:paraId="4684FE08" w14:textId="77777777" w:rsidR="009D5726" w:rsidRPr="001662C6" w:rsidRDefault="009D5726" w:rsidP="009D5726">
      <w:pPr>
        <w:pStyle w:val="PL"/>
        <w:shd w:val="clear" w:color="auto" w:fill="E6E6E6"/>
      </w:pPr>
      <w:r w:rsidRPr="001662C6">
        <w:t>OtherParameters-v1450 ::=</w:t>
      </w:r>
      <w:r w:rsidRPr="001662C6">
        <w:tab/>
        <w:t>SEQUENCE {</w:t>
      </w:r>
    </w:p>
    <w:p w14:paraId="7712488D" w14:textId="77777777" w:rsidR="009D5726" w:rsidRPr="001662C6" w:rsidRDefault="009D5726" w:rsidP="009D5726">
      <w:pPr>
        <w:pStyle w:val="PL"/>
        <w:shd w:val="clear" w:color="auto" w:fill="E6E6E6"/>
      </w:pPr>
      <w:r w:rsidRPr="001662C6">
        <w:tab/>
        <w:t>overheatingInd-r14</w:t>
      </w:r>
      <w:r w:rsidRPr="001662C6">
        <w:tab/>
      </w:r>
      <w:r w:rsidRPr="001662C6">
        <w:tab/>
      </w:r>
      <w:r w:rsidRPr="001662C6">
        <w:tab/>
      </w:r>
      <w:r w:rsidRPr="001662C6">
        <w:tab/>
        <w:t>ENUMERATED {supported}</w:t>
      </w:r>
      <w:r w:rsidRPr="001662C6">
        <w:tab/>
      </w:r>
      <w:r w:rsidRPr="001662C6">
        <w:tab/>
        <w:t>OPTIONAL</w:t>
      </w:r>
    </w:p>
    <w:p w14:paraId="13764CA6" w14:textId="77777777" w:rsidR="009D5726" w:rsidRPr="001662C6" w:rsidRDefault="009D5726" w:rsidP="009D5726">
      <w:pPr>
        <w:pStyle w:val="PL"/>
        <w:shd w:val="clear" w:color="auto" w:fill="E6E6E6"/>
      </w:pPr>
      <w:r w:rsidRPr="001662C6">
        <w:t>}</w:t>
      </w:r>
    </w:p>
    <w:p w14:paraId="3C6746DC" w14:textId="77777777" w:rsidR="009D5726" w:rsidRPr="001662C6" w:rsidRDefault="009D5726" w:rsidP="009D5726">
      <w:pPr>
        <w:pStyle w:val="PL"/>
        <w:shd w:val="clear" w:color="auto" w:fill="E6E6E6"/>
      </w:pPr>
    </w:p>
    <w:p w14:paraId="6116357E" w14:textId="77777777" w:rsidR="009D5726" w:rsidRPr="001662C6" w:rsidRDefault="009D5726" w:rsidP="009D5726">
      <w:pPr>
        <w:pStyle w:val="PL"/>
        <w:shd w:val="clear" w:color="auto" w:fill="E6E6E6"/>
      </w:pPr>
      <w:r w:rsidRPr="001662C6">
        <w:lastRenderedPageBreak/>
        <w:t>Other-Parameters-v1460 ::=</w:t>
      </w:r>
      <w:r w:rsidRPr="001662C6">
        <w:tab/>
        <w:t>SEQUENCE {</w:t>
      </w:r>
    </w:p>
    <w:p w14:paraId="2C0F1F3B" w14:textId="77777777" w:rsidR="009D5726" w:rsidRPr="001662C6" w:rsidRDefault="009D5726" w:rsidP="009D5726">
      <w:pPr>
        <w:pStyle w:val="PL"/>
        <w:shd w:val="clear" w:color="auto" w:fill="E6E6E6"/>
      </w:pPr>
      <w:r w:rsidRPr="001662C6">
        <w:tab/>
        <w:t>nonCSG-SI-Reporting-r14</w:t>
      </w:r>
      <w:r w:rsidRPr="001662C6">
        <w:tab/>
      </w:r>
      <w:r w:rsidRPr="001662C6">
        <w:tab/>
      </w:r>
      <w:r w:rsidRPr="001662C6">
        <w:tab/>
        <w:t>ENUMERATED {supported}</w:t>
      </w:r>
      <w:r w:rsidRPr="001662C6">
        <w:tab/>
      </w:r>
      <w:r w:rsidRPr="001662C6">
        <w:tab/>
        <w:t>OPTIONAL</w:t>
      </w:r>
    </w:p>
    <w:p w14:paraId="5B2DE8F5" w14:textId="77777777" w:rsidR="009D5726" w:rsidRPr="001662C6" w:rsidRDefault="009D5726" w:rsidP="009D5726">
      <w:pPr>
        <w:pStyle w:val="PL"/>
        <w:shd w:val="clear" w:color="auto" w:fill="E6E6E6"/>
      </w:pPr>
      <w:r w:rsidRPr="001662C6">
        <w:t>}</w:t>
      </w:r>
    </w:p>
    <w:p w14:paraId="0B4EE6A2" w14:textId="77777777" w:rsidR="009D5726" w:rsidRPr="001662C6" w:rsidRDefault="009D5726" w:rsidP="009D5726">
      <w:pPr>
        <w:pStyle w:val="PL"/>
        <w:shd w:val="clear" w:color="auto" w:fill="E6E6E6"/>
      </w:pPr>
    </w:p>
    <w:p w14:paraId="6CF29058" w14:textId="77777777" w:rsidR="009D5726" w:rsidRPr="001662C6" w:rsidRDefault="009D5726" w:rsidP="009D5726">
      <w:pPr>
        <w:pStyle w:val="PL"/>
        <w:shd w:val="clear" w:color="auto" w:fill="E6E6E6"/>
      </w:pPr>
      <w:r w:rsidRPr="001662C6">
        <w:t>Other-Parameters-v1530 ::=</w:t>
      </w:r>
      <w:r w:rsidRPr="001662C6">
        <w:tab/>
      </w:r>
      <w:r w:rsidRPr="001662C6">
        <w:tab/>
      </w:r>
      <w:r w:rsidRPr="001662C6">
        <w:tab/>
        <w:t>SEQUENCE {</w:t>
      </w:r>
    </w:p>
    <w:p w14:paraId="3098625A" w14:textId="77777777" w:rsidR="009D5726" w:rsidRPr="001662C6" w:rsidRDefault="009D5726" w:rsidP="009D5726">
      <w:pPr>
        <w:pStyle w:val="PL"/>
        <w:shd w:val="clear" w:color="auto" w:fill="E6E6E6"/>
      </w:pPr>
      <w:r w:rsidRPr="001662C6">
        <w:tab/>
        <w:t>assistInfoBitForLC-r15</w:t>
      </w:r>
      <w:r w:rsidRPr="001662C6">
        <w:tab/>
      </w:r>
      <w:r w:rsidRPr="001662C6">
        <w:tab/>
      </w:r>
      <w:r w:rsidRPr="001662C6">
        <w:tab/>
        <w:t>ENUMERATED {supported}</w:t>
      </w:r>
      <w:r w:rsidRPr="001662C6">
        <w:tab/>
      </w:r>
      <w:r w:rsidRPr="001662C6">
        <w:tab/>
        <w:t>OPTIONAL,</w:t>
      </w:r>
    </w:p>
    <w:p w14:paraId="6101DD33" w14:textId="77777777" w:rsidR="009D5726" w:rsidRPr="001662C6" w:rsidRDefault="009D5726" w:rsidP="009D5726">
      <w:pPr>
        <w:pStyle w:val="PL"/>
        <w:shd w:val="clear" w:color="auto" w:fill="E6E6E6"/>
      </w:pPr>
      <w:r w:rsidRPr="001662C6">
        <w:tab/>
        <w:t>timeReferenceProvision-r15</w:t>
      </w:r>
      <w:r w:rsidRPr="001662C6">
        <w:tab/>
      </w:r>
      <w:r w:rsidRPr="001662C6">
        <w:tab/>
        <w:t>ENUMERATED {supported}</w:t>
      </w:r>
      <w:r w:rsidRPr="001662C6">
        <w:tab/>
      </w:r>
      <w:r w:rsidRPr="001662C6">
        <w:tab/>
        <w:t>OPTIONAL,</w:t>
      </w:r>
    </w:p>
    <w:p w14:paraId="1F8FEACF" w14:textId="77777777" w:rsidR="009D5726" w:rsidRPr="001662C6" w:rsidRDefault="009D5726" w:rsidP="009D5726">
      <w:pPr>
        <w:pStyle w:val="PL"/>
        <w:shd w:val="clear" w:color="auto" w:fill="E6E6E6"/>
      </w:pPr>
      <w:r w:rsidRPr="001662C6">
        <w:tab/>
        <w:t>flightPathPlan-r15</w:t>
      </w:r>
      <w:r w:rsidRPr="001662C6">
        <w:tab/>
      </w:r>
      <w:r w:rsidRPr="001662C6">
        <w:tab/>
      </w:r>
      <w:r w:rsidRPr="001662C6">
        <w:tab/>
      </w:r>
      <w:r w:rsidRPr="001662C6">
        <w:tab/>
        <w:t>ENUMERATED {supported}</w:t>
      </w:r>
      <w:r w:rsidRPr="001662C6">
        <w:tab/>
      </w:r>
      <w:r w:rsidRPr="001662C6">
        <w:tab/>
        <w:t>OPTIONAL</w:t>
      </w:r>
    </w:p>
    <w:p w14:paraId="6F2FD5A6" w14:textId="77777777" w:rsidR="009D5726" w:rsidRPr="001662C6" w:rsidRDefault="009D5726" w:rsidP="009D5726">
      <w:pPr>
        <w:pStyle w:val="PL"/>
        <w:shd w:val="clear" w:color="auto" w:fill="E6E6E6"/>
      </w:pPr>
      <w:r w:rsidRPr="001662C6">
        <w:t>}</w:t>
      </w:r>
    </w:p>
    <w:p w14:paraId="192421F7" w14:textId="77777777" w:rsidR="009D5726" w:rsidRPr="001662C6" w:rsidRDefault="009D5726" w:rsidP="009D5726">
      <w:pPr>
        <w:pStyle w:val="PL"/>
        <w:shd w:val="clear" w:color="auto" w:fill="E6E6E6"/>
      </w:pPr>
    </w:p>
    <w:p w14:paraId="1A37C07F" w14:textId="77777777" w:rsidR="009D5726" w:rsidRPr="001662C6" w:rsidRDefault="009D5726" w:rsidP="009D5726">
      <w:pPr>
        <w:pStyle w:val="PL"/>
        <w:shd w:val="clear" w:color="auto" w:fill="E6E6E6"/>
      </w:pPr>
      <w:r w:rsidRPr="001662C6">
        <w:t>Other-Parameters-v1540 ::=</w:t>
      </w:r>
      <w:r w:rsidRPr="001662C6">
        <w:tab/>
      </w:r>
      <w:r w:rsidRPr="001662C6">
        <w:tab/>
      </w:r>
      <w:r w:rsidRPr="001662C6">
        <w:tab/>
        <w:t>SEQUENCE {</w:t>
      </w:r>
    </w:p>
    <w:p w14:paraId="67E091B7" w14:textId="77777777" w:rsidR="009D5726" w:rsidRPr="001662C6" w:rsidRDefault="009D5726" w:rsidP="009D5726">
      <w:pPr>
        <w:pStyle w:val="PL"/>
        <w:shd w:val="clear" w:color="auto" w:fill="E6E6E6"/>
      </w:pPr>
      <w:r w:rsidRPr="001662C6">
        <w:tab/>
        <w:t>inDeviceCoexInd-ENDC-r15</w:t>
      </w:r>
      <w:r w:rsidRPr="001662C6">
        <w:tab/>
      </w:r>
      <w:r w:rsidRPr="001662C6">
        <w:tab/>
        <w:t>ENUMERATED {supported}</w:t>
      </w:r>
      <w:r w:rsidRPr="001662C6">
        <w:tab/>
      </w:r>
      <w:r w:rsidRPr="001662C6">
        <w:tab/>
        <w:t>OPTIONAL</w:t>
      </w:r>
    </w:p>
    <w:p w14:paraId="2D43018F" w14:textId="77777777" w:rsidR="009D5726" w:rsidRPr="001662C6" w:rsidRDefault="009D5726" w:rsidP="009D5726">
      <w:pPr>
        <w:pStyle w:val="PL"/>
        <w:shd w:val="clear" w:color="auto" w:fill="E6E6E6"/>
        <w:rPr>
          <w:rFonts w:eastAsia="Yu Mincho"/>
        </w:rPr>
      </w:pPr>
      <w:r w:rsidRPr="001662C6">
        <w:rPr>
          <w:rFonts w:eastAsia="Yu Mincho"/>
        </w:rPr>
        <w:t>}</w:t>
      </w:r>
    </w:p>
    <w:p w14:paraId="7E9F89E3" w14:textId="77777777" w:rsidR="009D5726" w:rsidRPr="001662C6" w:rsidRDefault="009D5726" w:rsidP="009D5726">
      <w:pPr>
        <w:pStyle w:val="PL"/>
        <w:shd w:val="clear" w:color="auto" w:fill="E6E6E6"/>
        <w:rPr>
          <w:rFonts w:eastAsia="Yu Mincho"/>
        </w:rPr>
      </w:pPr>
    </w:p>
    <w:p w14:paraId="4979B97B" w14:textId="77777777" w:rsidR="009D5726" w:rsidRPr="001662C6" w:rsidRDefault="009D5726" w:rsidP="009D5726">
      <w:pPr>
        <w:pStyle w:val="PL"/>
        <w:shd w:val="clear" w:color="auto" w:fill="E6E6E6"/>
      </w:pPr>
      <w:r w:rsidRPr="001662C6">
        <w:t>Other-Parameters-v1610 ::=</w:t>
      </w:r>
      <w:r w:rsidRPr="001662C6">
        <w:tab/>
      </w:r>
      <w:r w:rsidRPr="001662C6">
        <w:tab/>
        <w:t>SEQUENCE {</w:t>
      </w:r>
    </w:p>
    <w:p w14:paraId="5DCD92CD" w14:textId="77777777" w:rsidR="009D5726" w:rsidRPr="001662C6" w:rsidRDefault="009D5726" w:rsidP="009D5726">
      <w:pPr>
        <w:pStyle w:val="PL"/>
        <w:shd w:val="clear" w:color="auto" w:fill="E6E6E6"/>
      </w:pPr>
      <w:r w:rsidRPr="001662C6">
        <w:tab/>
        <w:t>resumeWithStoredMCG-SCells-r16</w:t>
      </w:r>
      <w:r w:rsidRPr="001662C6">
        <w:tab/>
        <w:t>ENUMERATED {supported}</w:t>
      </w:r>
      <w:r w:rsidRPr="001662C6">
        <w:tab/>
      </w:r>
      <w:r w:rsidRPr="001662C6">
        <w:tab/>
        <w:t>OPTIONAL,</w:t>
      </w:r>
    </w:p>
    <w:p w14:paraId="3285AAA0" w14:textId="77777777" w:rsidR="009D5726" w:rsidRPr="001662C6" w:rsidRDefault="009D5726" w:rsidP="009D5726">
      <w:pPr>
        <w:pStyle w:val="PL"/>
        <w:shd w:val="clear" w:color="auto" w:fill="E6E6E6"/>
      </w:pPr>
      <w:r w:rsidRPr="001662C6">
        <w:tab/>
        <w:t>resumeWithMCG-SCellConfig-r16</w:t>
      </w:r>
      <w:r w:rsidRPr="001662C6">
        <w:tab/>
        <w:t>ENUMERATED {supported}</w:t>
      </w:r>
      <w:r w:rsidRPr="001662C6">
        <w:tab/>
      </w:r>
      <w:r w:rsidRPr="001662C6">
        <w:tab/>
        <w:t>OPTIONAL,</w:t>
      </w:r>
    </w:p>
    <w:p w14:paraId="4CEF8208" w14:textId="77777777" w:rsidR="009D5726" w:rsidRPr="001662C6" w:rsidRDefault="009D5726" w:rsidP="009D5726">
      <w:pPr>
        <w:pStyle w:val="PL"/>
        <w:shd w:val="clear" w:color="auto" w:fill="E6E6E6"/>
      </w:pPr>
      <w:r w:rsidRPr="001662C6">
        <w:tab/>
        <w:t>resumeWithStoredSCG-r16</w:t>
      </w:r>
      <w:r w:rsidRPr="001662C6">
        <w:tab/>
      </w:r>
      <w:r w:rsidRPr="001662C6">
        <w:tab/>
      </w:r>
      <w:r w:rsidRPr="001662C6">
        <w:tab/>
        <w:t>ENUMERATED {supported}</w:t>
      </w:r>
      <w:r w:rsidRPr="001662C6">
        <w:tab/>
      </w:r>
      <w:r w:rsidRPr="001662C6">
        <w:tab/>
        <w:t>OPTIONAL,</w:t>
      </w:r>
    </w:p>
    <w:p w14:paraId="1B5C58CE" w14:textId="77777777" w:rsidR="009D5726" w:rsidRPr="001662C6" w:rsidRDefault="009D5726" w:rsidP="009D5726">
      <w:pPr>
        <w:pStyle w:val="PL"/>
        <w:shd w:val="clear" w:color="auto" w:fill="E6E6E6"/>
      </w:pPr>
      <w:r w:rsidRPr="001662C6">
        <w:tab/>
        <w:t>resumeWithSCG-Config-r16</w:t>
      </w:r>
      <w:r w:rsidRPr="001662C6">
        <w:tab/>
      </w:r>
      <w:r w:rsidRPr="001662C6">
        <w:tab/>
        <w:t>ENUMERATED {supported}</w:t>
      </w:r>
      <w:r w:rsidRPr="001662C6">
        <w:tab/>
      </w:r>
      <w:r w:rsidRPr="001662C6">
        <w:tab/>
        <w:t>OPTIONAL,</w:t>
      </w:r>
    </w:p>
    <w:p w14:paraId="40C79FE4" w14:textId="77777777" w:rsidR="009D5726" w:rsidRPr="001662C6" w:rsidRDefault="009D5726" w:rsidP="009D5726">
      <w:pPr>
        <w:pStyle w:val="PL"/>
        <w:shd w:val="clear" w:color="auto" w:fill="E6E6E6"/>
      </w:pPr>
      <w:r w:rsidRPr="001662C6">
        <w:tab/>
        <w:t>mcgRLF-RecoveryViaSCG-r16</w:t>
      </w:r>
      <w:r w:rsidRPr="001662C6">
        <w:tab/>
      </w:r>
      <w:r w:rsidRPr="001662C6">
        <w:tab/>
        <w:t>ENUMERATED {supported}</w:t>
      </w:r>
      <w:r w:rsidRPr="001662C6">
        <w:tab/>
      </w:r>
      <w:r w:rsidRPr="001662C6">
        <w:tab/>
        <w:t>OPTIONAL,</w:t>
      </w:r>
    </w:p>
    <w:p w14:paraId="454DCB7D" w14:textId="77777777" w:rsidR="009D5726" w:rsidRPr="001662C6" w:rsidRDefault="009D5726" w:rsidP="009D5726">
      <w:pPr>
        <w:pStyle w:val="PL"/>
        <w:shd w:val="clear" w:color="auto" w:fill="E6E6E6"/>
      </w:pPr>
      <w:r w:rsidRPr="001662C6">
        <w:tab/>
        <w:t>overheatingIndForSCG-r16</w:t>
      </w:r>
      <w:r w:rsidRPr="001662C6">
        <w:tab/>
      </w:r>
      <w:r w:rsidRPr="001662C6">
        <w:tab/>
        <w:t>ENUMERATED {supported}</w:t>
      </w:r>
      <w:r w:rsidRPr="001662C6">
        <w:tab/>
      </w:r>
      <w:r w:rsidRPr="001662C6">
        <w:tab/>
        <w:t>OPTIONAL}</w:t>
      </w:r>
    </w:p>
    <w:p w14:paraId="54845632" w14:textId="77777777" w:rsidR="009D5726" w:rsidRPr="001662C6" w:rsidRDefault="009D5726" w:rsidP="009D5726">
      <w:pPr>
        <w:pStyle w:val="PL"/>
        <w:shd w:val="clear" w:color="auto" w:fill="E6E6E6"/>
        <w:rPr>
          <w:rFonts w:eastAsia="Yu Mincho"/>
        </w:rPr>
      </w:pPr>
    </w:p>
    <w:p w14:paraId="73EBA98E" w14:textId="77777777" w:rsidR="009D5726" w:rsidRPr="001662C6" w:rsidRDefault="009D5726" w:rsidP="009D5726">
      <w:pPr>
        <w:pStyle w:val="PL"/>
        <w:shd w:val="clear" w:color="auto" w:fill="E6E6E6"/>
      </w:pPr>
      <w:r w:rsidRPr="001662C6">
        <w:t>MBMS-Parameters-r11 ::=</w:t>
      </w:r>
      <w:r w:rsidRPr="001662C6">
        <w:tab/>
      </w:r>
      <w:r w:rsidRPr="001662C6">
        <w:tab/>
      </w:r>
      <w:r w:rsidRPr="001662C6">
        <w:tab/>
      </w:r>
      <w:r w:rsidRPr="001662C6">
        <w:tab/>
        <w:t>SEQUENCE {</w:t>
      </w:r>
    </w:p>
    <w:p w14:paraId="32D4B448" w14:textId="77777777" w:rsidR="009D5726" w:rsidRPr="001662C6" w:rsidRDefault="009D5726" w:rsidP="009D5726">
      <w:pPr>
        <w:pStyle w:val="PL"/>
        <w:shd w:val="clear" w:color="auto" w:fill="E6E6E6"/>
      </w:pPr>
      <w:r w:rsidRPr="001662C6">
        <w:tab/>
        <w:t>mbms-SCell-r11</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5150633" w14:textId="77777777" w:rsidR="009D5726" w:rsidRPr="001662C6" w:rsidRDefault="009D5726" w:rsidP="009D5726">
      <w:pPr>
        <w:pStyle w:val="PL"/>
        <w:shd w:val="clear" w:color="auto" w:fill="E6E6E6"/>
      </w:pPr>
      <w:r w:rsidRPr="001662C6">
        <w:tab/>
        <w:t>mbms-NonServingCell-r11</w:t>
      </w:r>
      <w:r w:rsidRPr="001662C6">
        <w:tab/>
      </w:r>
      <w:r w:rsidRPr="001662C6">
        <w:tab/>
      </w:r>
      <w:r w:rsidRPr="001662C6">
        <w:tab/>
      </w:r>
      <w:r w:rsidRPr="001662C6">
        <w:tab/>
      </w:r>
      <w:r w:rsidRPr="001662C6">
        <w:tab/>
        <w:t>ENUMERATED {supported}</w:t>
      </w:r>
      <w:r w:rsidRPr="001662C6">
        <w:tab/>
      </w:r>
      <w:r w:rsidRPr="001662C6">
        <w:tab/>
        <w:t>OPTIONAL</w:t>
      </w:r>
    </w:p>
    <w:p w14:paraId="329B966A" w14:textId="77777777" w:rsidR="009D5726" w:rsidRPr="001662C6" w:rsidRDefault="009D5726" w:rsidP="009D5726">
      <w:pPr>
        <w:pStyle w:val="PL"/>
        <w:shd w:val="clear" w:color="auto" w:fill="E6E6E6"/>
      </w:pPr>
      <w:r w:rsidRPr="001662C6">
        <w:t>}</w:t>
      </w:r>
    </w:p>
    <w:p w14:paraId="15E629B7" w14:textId="77777777" w:rsidR="009D5726" w:rsidRPr="001662C6" w:rsidRDefault="009D5726" w:rsidP="009D5726">
      <w:pPr>
        <w:pStyle w:val="PL"/>
        <w:shd w:val="clear" w:color="auto" w:fill="E6E6E6"/>
      </w:pPr>
    </w:p>
    <w:p w14:paraId="39DB16B7" w14:textId="77777777" w:rsidR="009D5726" w:rsidRPr="001662C6" w:rsidRDefault="009D5726" w:rsidP="009D5726">
      <w:pPr>
        <w:pStyle w:val="PL"/>
        <w:shd w:val="clear" w:color="auto" w:fill="E6E6E6"/>
      </w:pPr>
      <w:r w:rsidRPr="001662C6">
        <w:t>MBMS-Parameters-v1250 ::=</w:t>
      </w:r>
      <w:r w:rsidRPr="001662C6">
        <w:tab/>
      </w:r>
      <w:r w:rsidRPr="001662C6">
        <w:tab/>
      </w:r>
      <w:r w:rsidRPr="001662C6">
        <w:tab/>
      </w:r>
      <w:r w:rsidRPr="001662C6">
        <w:tab/>
        <w:t>SEQUENCE {</w:t>
      </w:r>
    </w:p>
    <w:p w14:paraId="25033E07" w14:textId="77777777" w:rsidR="009D5726" w:rsidRPr="001662C6" w:rsidRDefault="009D5726" w:rsidP="009D5726">
      <w:pPr>
        <w:pStyle w:val="PL"/>
        <w:shd w:val="clear" w:color="auto" w:fill="E6E6E6"/>
      </w:pPr>
      <w:r w:rsidRPr="001662C6">
        <w:tab/>
        <w:t>mbms-AsyncDC-r12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86F5A54" w14:textId="77777777" w:rsidR="009D5726" w:rsidRPr="001662C6" w:rsidRDefault="009D5726" w:rsidP="009D5726">
      <w:pPr>
        <w:pStyle w:val="PL"/>
        <w:shd w:val="clear" w:color="auto" w:fill="E6E6E6"/>
      </w:pPr>
      <w:r w:rsidRPr="001662C6">
        <w:t>}</w:t>
      </w:r>
    </w:p>
    <w:p w14:paraId="32E8FC71" w14:textId="77777777" w:rsidR="009D5726" w:rsidRPr="001662C6" w:rsidRDefault="009D5726" w:rsidP="009D5726">
      <w:pPr>
        <w:pStyle w:val="PL"/>
        <w:shd w:val="clear" w:color="auto" w:fill="E6E6E6"/>
      </w:pPr>
    </w:p>
    <w:p w14:paraId="2F29502C" w14:textId="77777777" w:rsidR="009D5726" w:rsidRPr="001662C6" w:rsidRDefault="009D5726" w:rsidP="009D5726">
      <w:pPr>
        <w:pStyle w:val="PL"/>
        <w:shd w:val="clear" w:color="auto" w:fill="E6E6E6"/>
      </w:pPr>
      <w:r w:rsidRPr="001662C6">
        <w:t>MBMS-Parameters-v1430 ::=</w:t>
      </w:r>
      <w:r w:rsidRPr="001662C6">
        <w:tab/>
      </w:r>
      <w:r w:rsidRPr="001662C6">
        <w:tab/>
      </w:r>
      <w:r w:rsidRPr="001662C6">
        <w:tab/>
      </w:r>
      <w:r w:rsidRPr="001662C6">
        <w:tab/>
        <w:t>SEQUENCE {</w:t>
      </w:r>
    </w:p>
    <w:p w14:paraId="5EF568A5" w14:textId="77777777" w:rsidR="009D5726" w:rsidRPr="001662C6" w:rsidRDefault="009D5726" w:rsidP="009D5726">
      <w:pPr>
        <w:pStyle w:val="PL"/>
        <w:shd w:val="clear" w:color="auto" w:fill="E6E6E6"/>
      </w:pPr>
      <w:r w:rsidRPr="001662C6">
        <w:tab/>
        <w:t>fembmsDedicatedCell-r14</w:t>
      </w:r>
      <w:r w:rsidRPr="001662C6">
        <w:tab/>
      </w:r>
      <w:r w:rsidRPr="001662C6">
        <w:tab/>
      </w:r>
      <w:r w:rsidRPr="001662C6">
        <w:tab/>
      </w:r>
      <w:r w:rsidRPr="001662C6">
        <w:tab/>
        <w:t>ENUMERATED {supported}</w:t>
      </w:r>
      <w:r w:rsidRPr="001662C6">
        <w:tab/>
      </w:r>
      <w:r w:rsidRPr="001662C6">
        <w:tab/>
        <w:t>OPTIONAL,</w:t>
      </w:r>
    </w:p>
    <w:p w14:paraId="07BC78C8" w14:textId="77777777" w:rsidR="009D5726" w:rsidRPr="001662C6" w:rsidRDefault="009D5726" w:rsidP="009D5726">
      <w:pPr>
        <w:pStyle w:val="PL"/>
        <w:shd w:val="clear" w:color="auto" w:fill="E6E6E6"/>
      </w:pPr>
      <w:r w:rsidRPr="001662C6">
        <w:tab/>
        <w:t>fembmsMixedCell-r14</w:t>
      </w:r>
      <w:r w:rsidRPr="001662C6">
        <w:tab/>
      </w:r>
      <w:r w:rsidRPr="001662C6">
        <w:tab/>
      </w:r>
      <w:r w:rsidRPr="001662C6">
        <w:tab/>
      </w:r>
      <w:r w:rsidRPr="001662C6">
        <w:tab/>
      </w:r>
      <w:r w:rsidRPr="001662C6">
        <w:tab/>
        <w:t>ENUMERATED {supported}</w:t>
      </w:r>
      <w:r w:rsidRPr="001662C6">
        <w:tab/>
      </w:r>
      <w:r w:rsidRPr="001662C6">
        <w:tab/>
        <w:t>OPTIONAL,</w:t>
      </w:r>
    </w:p>
    <w:p w14:paraId="64724747" w14:textId="77777777" w:rsidR="009D5726" w:rsidRPr="001662C6" w:rsidRDefault="009D5726" w:rsidP="009D5726">
      <w:pPr>
        <w:pStyle w:val="PL"/>
        <w:shd w:val="clear" w:color="auto" w:fill="E6E6E6"/>
      </w:pPr>
      <w:r w:rsidRPr="001662C6">
        <w:tab/>
        <w:t>subcarrierSpacingMBMS-khz7dot5-r14</w:t>
      </w:r>
      <w:r w:rsidRPr="001662C6">
        <w:tab/>
        <w:t>ENUMERATED {supported}</w:t>
      </w:r>
      <w:r w:rsidRPr="001662C6">
        <w:tab/>
      </w:r>
      <w:r w:rsidRPr="001662C6">
        <w:tab/>
        <w:t>OPTIONAL,</w:t>
      </w:r>
    </w:p>
    <w:p w14:paraId="0F255898" w14:textId="77777777" w:rsidR="009D5726" w:rsidRPr="001662C6" w:rsidRDefault="009D5726" w:rsidP="009D5726">
      <w:pPr>
        <w:pStyle w:val="PL"/>
        <w:shd w:val="clear" w:color="auto" w:fill="E6E6E6"/>
      </w:pPr>
      <w:r w:rsidRPr="001662C6">
        <w:tab/>
        <w:t>subcarrierSpacingMBMS-khz1dot25-r14</w:t>
      </w:r>
      <w:r w:rsidRPr="001662C6">
        <w:tab/>
        <w:t>ENUMERATED {supported}</w:t>
      </w:r>
      <w:r w:rsidRPr="001662C6">
        <w:tab/>
      </w:r>
      <w:r w:rsidRPr="001662C6">
        <w:tab/>
        <w:t>OPTIONAL</w:t>
      </w:r>
    </w:p>
    <w:p w14:paraId="26C484FB" w14:textId="77777777" w:rsidR="009D5726" w:rsidRPr="001662C6" w:rsidRDefault="009D5726" w:rsidP="009D5726">
      <w:pPr>
        <w:pStyle w:val="PL"/>
        <w:shd w:val="clear" w:color="auto" w:fill="E6E6E6"/>
      </w:pPr>
      <w:r w:rsidRPr="001662C6">
        <w:t>}</w:t>
      </w:r>
    </w:p>
    <w:p w14:paraId="5C2E48C7" w14:textId="77777777" w:rsidR="009D5726" w:rsidRPr="001662C6" w:rsidRDefault="009D5726" w:rsidP="009D5726">
      <w:pPr>
        <w:pStyle w:val="PL"/>
        <w:shd w:val="clear" w:color="auto" w:fill="E6E6E6"/>
      </w:pPr>
    </w:p>
    <w:p w14:paraId="76AAF1F3" w14:textId="77777777" w:rsidR="009D5726" w:rsidRPr="001662C6" w:rsidRDefault="009D5726" w:rsidP="009D5726">
      <w:pPr>
        <w:pStyle w:val="PL"/>
        <w:shd w:val="clear" w:color="auto" w:fill="E6E6E6"/>
      </w:pPr>
      <w:r w:rsidRPr="001662C6">
        <w:t>MBMS-Parameters-v1470 ::=</w:t>
      </w:r>
      <w:r w:rsidRPr="001662C6">
        <w:tab/>
      </w:r>
      <w:r w:rsidRPr="001662C6">
        <w:tab/>
        <w:t>SEQUENCE {</w:t>
      </w:r>
    </w:p>
    <w:p w14:paraId="1710FA8E" w14:textId="77777777" w:rsidR="009D5726" w:rsidRPr="001662C6" w:rsidRDefault="009D5726" w:rsidP="009D5726">
      <w:pPr>
        <w:pStyle w:val="PL"/>
        <w:shd w:val="clear" w:color="auto" w:fill="E6E6E6"/>
      </w:pPr>
      <w:r w:rsidRPr="001662C6">
        <w:tab/>
        <w:t>mbms-MaxBW-r14</w:t>
      </w:r>
      <w:r w:rsidRPr="001662C6">
        <w:tab/>
      </w:r>
      <w:r w:rsidRPr="001662C6">
        <w:tab/>
      </w:r>
      <w:r w:rsidRPr="001662C6">
        <w:tab/>
      </w:r>
      <w:r w:rsidRPr="001662C6">
        <w:tab/>
      </w:r>
      <w:r w:rsidRPr="001662C6">
        <w:tab/>
        <w:t>CHOICE {</w:t>
      </w:r>
    </w:p>
    <w:p w14:paraId="0168D60F" w14:textId="77777777" w:rsidR="009D5726" w:rsidRPr="001662C6" w:rsidRDefault="009D5726" w:rsidP="009D5726">
      <w:pPr>
        <w:pStyle w:val="PL"/>
        <w:shd w:val="clear" w:color="auto" w:fill="E6E6E6"/>
      </w:pPr>
      <w:r w:rsidRPr="001662C6">
        <w:tab/>
      </w:r>
      <w:r w:rsidRPr="001662C6">
        <w:tab/>
        <w:t>implicitValue</w:t>
      </w:r>
      <w:r w:rsidRPr="001662C6">
        <w:tab/>
      </w:r>
      <w:r w:rsidRPr="001662C6">
        <w:tab/>
      </w:r>
      <w:r w:rsidRPr="001662C6">
        <w:tab/>
      </w:r>
      <w:r w:rsidRPr="001662C6">
        <w:tab/>
      </w:r>
      <w:r w:rsidRPr="001662C6">
        <w:tab/>
        <w:t>NULL,</w:t>
      </w:r>
    </w:p>
    <w:p w14:paraId="2DE8A0F7" w14:textId="77777777" w:rsidR="009D5726" w:rsidRPr="001662C6" w:rsidRDefault="009D5726" w:rsidP="009D5726">
      <w:pPr>
        <w:pStyle w:val="PL"/>
        <w:shd w:val="clear" w:color="auto" w:fill="E6E6E6"/>
      </w:pPr>
      <w:r w:rsidRPr="001662C6">
        <w:tab/>
      </w:r>
      <w:r w:rsidRPr="001662C6">
        <w:tab/>
        <w:t>explicitValue</w:t>
      </w:r>
      <w:r w:rsidRPr="001662C6">
        <w:tab/>
      </w:r>
      <w:r w:rsidRPr="001662C6">
        <w:tab/>
      </w:r>
      <w:r w:rsidRPr="001662C6">
        <w:tab/>
      </w:r>
      <w:r w:rsidRPr="001662C6">
        <w:tab/>
      </w:r>
      <w:r w:rsidRPr="001662C6">
        <w:tab/>
        <w:t>INTEGER(2..20)</w:t>
      </w:r>
    </w:p>
    <w:p w14:paraId="50740151" w14:textId="77777777" w:rsidR="009D5726" w:rsidRPr="001662C6" w:rsidRDefault="009D5726" w:rsidP="009D5726">
      <w:pPr>
        <w:pStyle w:val="PL"/>
        <w:shd w:val="clear" w:color="auto" w:fill="E6E6E6"/>
      </w:pPr>
      <w:r w:rsidRPr="001662C6">
        <w:tab/>
        <w:t>},</w:t>
      </w:r>
    </w:p>
    <w:p w14:paraId="0D6360C0" w14:textId="77777777" w:rsidR="009D5726" w:rsidRPr="001662C6" w:rsidRDefault="009D5726" w:rsidP="009D5726">
      <w:pPr>
        <w:pStyle w:val="PL"/>
        <w:shd w:val="clear" w:color="auto" w:fill="E6E6E6"/>
      </w:pPr>
      <w:r w:rsidRPr="001662C6">
        <w:tab/>
        <w:t>mbms-ScalingFactor1dot25-r14</w:t>
      </w:r>
      <w:r w:rsidRPr="001662C6">
        <w:tab/>
      </w:r>
      <w:r w:rsidRPr="001662C6">
        <w:tab/>
        <w:t>ENUMERATED {n3, n6, n9, n12}</w:t>
      </w:r>
      <w:r w:rsidRPr="001662C6">
        <w:tab/>
        <w:t>OPTIONAL,</w:t>
      </w:r>
    </w:p>
    <w:p w14:paraId="38835927" w14:textId="77777777" w:rsidR="009D5726" w:rsidRPr="001662C6" w:rsidRDefault="009D5726" w:rsidP="009D5726">
      <w:pPr>
        <w:pStyle w:val="PL"/>
        <w:shd w:val="clear" w:color="auto" w:fill="E6E6E6"/>
      </w:pPr>
      <w:r w:rsidRPr="001662C6">
        <w:tab/>
        <w:t>mbms-ScalingFactor7dot5-r14</w:t>
      </w:r>
      <w:r w:rsidRPr="001662C6">
        <w:tab/>
      </w:r>
      <w:r w:rsidRPr="001662C6">
        <w:tab/>
        <w:t>ENUMERATED {n1, n2, n3, n4}</w:t>
      </w:r>
      <w:r w:rsidRPr="001662C6">
        <w:tab/>
      </w:r>
      <w:r w:rsidRPr="001662C6">
        <w:tab/>
        <w:t>OPTIONAL</w:t>
      </w:r>
    </w:p>
    <w:p w14:paraId="21FFF7E0" w14:textId="77777777" w:rsidR="009D5726" w:rsidRPr="001662C6" w:rsidRDefault="009D5726" w:rsidP="009D5726">
      <w:pPr>
        <w:pStyle w:val="PL"/>
        <w:shd w:val="clear" w:color="auto" w:fill="E6E6E6"/>
      </w:pPr>
      <w:r w:rsidRPr="001662C6">
        <w:t>}</w:t>
      </w:r>
    </w:p>
    <w:p w14:paraId="73D50385" w14:textId="77777777" w:rsidR="009D5726" w:rsidRPr="001662C6" w:rsidRDefault="009D5726" w:rsidP="009D5726">
      <w:pPr>
        <w:pStyle w:val="PL"/>
        <w:shd w:val="clear" w:color="auto" w:fill="E6E6E6"/>
      </w:pPr>
    </w:p>
    <w:p w14:paraId="4DF4F988" w14:textId="77777777" w:rsidR="009D5726" w:rsidRPr="001662C6" w:rsidRDefault="009D5726" w:rsidP="009D5726">
      <w:pPr>
        <w:pStyle w:val="PL"/>
        <w:shd w:val="clear" w:color="auto" w:fill="E6E6E6"/>
      </w:pPr>
      <w:r w:rsidRPr="001662C6">
        <w:t>MBMS-Parameters-v1610 ::=</w:t>
      </w:r>
      <w:r w:rsidRPr="001662C6">
        <w:tab/>
      </w:r>
      <w:r w:rsidRPr="001662C6">
        <w:tab/>
        <w:t>SEQUENCE {</w:t>
      </w:r>
    </w:p>
    <w:p w14:paraId="4A15A5C1" w14:textId="77777777" w:rsidR="009D5726" w:rsidRPr="001662C6" w:rsidRDefault="009D5726" w:rsidP="009D5726">
      <w:pPr>
        <w:pStyle w:val="PL"/>
        <w:shd w:val="clear" w:color="auto" w:fill="E6E6E6"/>
      </w:pPr>
      <w:r w:rsidRPr="001662C6">
        <w:tab/>
        <w:t>mbms-ScalingFactor2dot5-r16</w:t>
      </w:r>
      <w:r w:rsidRPr="001662C6">
        <w:tab/>
      </w:r>
      <w:r w:rsidRPr="001662C6">
        <w:tab/>
        <w:t>ENUMERATED {n2, n4, n6, n8}</w:t>
      </w:r>
      <w:r w:rsidRPr="001662C6">
        <w:tab/>
      </w:r>
      <w:r w:rsidRPr="001662C6">
        <w:tab/>
      </w:r>
      <w:r w:rsidRPr="001662C6">
        <w:tab/>
        <w:t>OPTIONAL,</w:t>
      </w:r>
    </w:p>
    <w:p w14:paraId="3B84C4AA" w14:textId="77777777" w:rsidR="009D5726" w:rsidRPr="001662C6" w:rsidRDefault="009D5726" w:rsidP="009D5726">
      <w:pPr>
        <w:pStyle w:val="PL"/>
        <w:shd w:val="clear" w:color="auto" w:fill="E6E6E6"/>
      </w:pPr>
      <w:r w:rsidRPr="001662C6">
        <w:tab/>
        <w:t>mbms-ScalingFactor0dot37-r16</w:t>
      </w:r>
      <w:r w:rsidRPr="001662C6">
        <w:tab/>
        <w:t>ENUMERATED {n12, n16, n20, n24}</w:t>
      </w:r>
      <w:r w:rsidRPr="001662C6">
        <w:tab/>
      </w:r>
      <w:r w:rsidRPr="001662C6">
        <w:tab/>
        <w:t>OPTIONAL,</w:t>
      </w:r>
    </w:p>
    <w:p w14:paraId="6F7988A5" w14:textId="77777777" w:rsidR="009D5726" w:rsidRPr="001662C6" w:rsidRDefault="009D5726" w:rsidP="009D5726">
      <w:pPr>
        <w:pStyle w:val="PL"/>
        <w:shd w:val="clear" w:color="auto" w:fill="E6E6E6"/>
      </w:pPr>
      <w:r w:rsidRPr="001662C6">
        <w:tab/>
        <w:t>mbms-SupportedBandInfoList-r16</w:t>
      </w:r>
      <w:r w:rsidRPr="001662C6">
        <w:tab/>
        <w:t>SEQUENCE (SIZE (1..maxBands)) OF MBMS-SupportedBandInfo-r16</w:t>
      </w:r>
    </w:p>
    <w:p w14:paraId="247C0872" w14:textId="77777777" w:rsidR="009D5726" w:rsidRPr="001662C6" w:rsidRDefault="009D5726" w:rsidP="009D5726">
      <w:pPr>
        <w:pStyle w:val="PL"/>
        <w:shd w:val="clear" w:color="auto" w:fill="E6E6E6"/>
      </w:pPr>
      <w:r w:rsidRPr="001662C6">
        <w:t>}</w:t>
      </w:r>
    </w:p>
    <w:p w14:paraId="455CC379" w14:textId="77777777" w:rsidR="009D5726" w:rsidRPr="001662C6" w:rsidRDefault="009D5726" w:rsidP="009D5726">
      <w:pPr>
        <w:pStyle w:val="PL"/>
        <w:shd w:val="clear" w:color="auto" w:fill="E6E6E6"/>
      </w:pPr>
    </w:p>
    <w:p w14:paraId="12C3CC6E" w14:textId="77777777" w:rsidR="009D5726" w:rsidRPr="001662C6" w:rsidRDefault="009D5726" w:rsidP="009D5726">
      <w:pPr>
        <w:pStyle w:val="PL"/>
        <w:shd w:val="clear" w:color="auto" w:fill="E6E6E6"/>
      </w:pPr>
      <w:r w:rsidRPr="001662C6">
        <w:t>MBMS-SupportedBandInfo-r16 ::=</w:t>
      </w:r>
      <w:r w:rsidRPr="001662C6">
        <w:tab/>
      </w:r>
      <w:r w:rsidRPr="001662C6">
        <w:tab/>
        <w:t>SEQUENCE {</w:t>
      </w:r>
    </w:p>
    <w:p w14:paraId="7C8658C5" w14:textId="77777777" w:rsidR="009D5726" w:rsidRPr="001662C6" w:rsidRDefault="009D5726" w:rsidP="009D5726">
      <w:pPr>
        <w:pStyle w:val="PL"/>
        <w:shd w:val="clear" w:color="auto" w:fill="E6E6E6"/>
      </w:pPr>
      <w:r w:rsidRPr="001662C6">
        <w:tab/>
        <w:t>subcarrierSpacingMBMS-khz2dot5-r16</w:t>
      </w:r>
      <w:r w:rsidRPr="001662C6">
        <w:tab/>
        <w:t>ENUMERATED {supported}</w:t>
      </w:r>
      <w:r w:rsidRPr="001662C6">
        <w:tab/>
      </w:r>
      <w:r w:rsidRPr="001662C6">
        <w:tab/>
        <w:t>OPTIONAL,</w:t>
      </w:r>
    </w:p>
    <w:p w14:paraId="49088257" w14:textId="77777777" w:rsidR="009D5726" w:rsidRPr="001662C6" w:rsidRDefault="009D5726" w:rsidP="009D5726">
      <w:pPr>
        <w:pStyle w:val="PL"/>
        <w:shd w:val="clear" w:color="auto" w:fill="E6E6E6"/>
      </w:pPr>
      <w:r w:rsidRPr="001662C6">
        <w:tab/>
        <w:t>subcarrierSpacingMBMS-khz0dot37-r16</w:t>
      </w:r>
      <w:r w:rsidRPr="001662C6">
        <w:tab/>
        <w:t>SEQUENCE {</w:t>
      </w:r>
    </w:p>
    <w:p w14:paraId="667D1859" w14:textId="77777777" w:rsidR="009D5726" w:rsidRPr="001662C6" w:rsidRDefault="009D5726" w:rsidP="009D5726">
      <w:pPr>
        <w:pStyle w:val="PL"/>
        <w:shd w:val="clear" w:color="auto" w:fill="E6E6E6"/>
      </w:pPr>
      <w:r w:rsidRPr="001662C6">
        <w:tab/>
      </w:r>
      <w:r w:rsidRPr="001662C6">
        <w:tab/>
        <w:t>timeSeparationSlot2-r16</w:t>
      </w:r>
      <w:r w:rsidRPr="001662C6">
        <w:tab/>
      </w:r>
      <w:r w:rsidRPr="001662C6">
        <w:tab/>
      </w:r>
      <w:r w:rsidRPr="001662C6">
        <w:tab/>
        <w:t>ENUMERATED {supported}</w:t>
      </w:r>
      <w:r w:rsidRPr="001662C6">
        <w:tab/>
      </w:r>
      <w:r w:rsidRPr="001662C6">
        <w:tab/>
      </w:r>
      <w:r w:rsidRPr="001662C6">
        <w:tab/>
        <w:t>OPTIONAL,</w:t>
      </w:r>
    </w:p>
    <w:p w14:paraId="681BF8E1" w14:textId="77777777" w:rsidR="009D5726" w:rsidRPr="001662C6" w:rsidRDefault="009D5726" w:rsidP="009D5726">
      <w:pPr>
        <w:pStyle w:val="PL"/>
        <w:shd w:val="clear" w:color="auto" w:fill="E6E6E6"/>
      </w:pPr>
      <w:r w:rsidRPr="001662C6">
        <w:tab/>
      </w:r>
      <w:r w:rsidRPr="001662C6">
        <w:tab/>
        <w:t>timeSeparationSlot4-r16</w:t>
      </w:r>
      <w:r w:rsidRPr="001662C6">
        <w:tab/>
      </w:r>
      <w:r w:rsidRPr="001662C6">
        <w:tab/>
      </w:r>
      <w:r w:rsidRPr="001662C6">
        <w:tab/>
        <w:t>ENUMERATED {supported}</w:t>
      </w:r>
      <w:r w:rsidRPr="001662C6">
        <w:tab/>
      </w:r>
      <w:r w:rsidRPr="001662C6">
        <w:tab/>
      </w:r>
      <w:r w:rsidRPr="001662C6">
        <w:tab/>
        <w:t>OPTIONAL</w:t>
      </w:r>
    </w:p>
    <w:p w14:paraId="1427B4D2" w14:textId="77777777" w:rsidR="009D5726" w:rsidRPr="001662C6" w:rsidRDefault="009D5726" w:rsidP="009D5726">
      <w:pPr>
        <w:pStyle w:val="PL"/>
        <w:shd w:val="clear" w:color="auto" w:fill="E6E6E6"/>
      </w:pPr>
      <w:r w:rsidRPr="001662C6">
        <w:tab/>
        <w:t>}</w:t>
      </w:r>
      <w:r w:rsidRPr="001662C6">
        <w:tab/>
        <w:t>OPTIONAL</w:t>
      </w:r>
    </w:p>
    <w:p w14:paraId="5250910A" w14:textId="77777777" w:rsidR="009D5726" w:rsidRPr="001662C6" w:rsidRDefault="009D5726" w:rsidP="009D5726">
      <w:pPr>
        <w:pStyle w:val="PL"/>
        <w:shd w:val="clear" w:color="auto" w:fill="E6E6E6"/>
      </w:pPr>
      <w:r w:rsidRPr="001662C6">
        <w:t>}</w:t>
      </w:r>
    </w:p>
    <w:p w14:paraId="77D901AC" w14:textId="77777777" w:rsidR="009D5726" w:rsidRPr="001662C6" w:rsidRDefault="009D5726" w:rsidP="009D5726">
      <w:pPr>
        <w:pStyle w:val="PL"/>
        <w:shd w:val="clear" w:color="auto" w:fill="E6E6E6"/>
      </w:pPr>
    </w:p>
    <w:p w14:paraId="5B2229E8" w14:textId="77777777" w:rsidR="009D5726" w:rsidRPr="001662C6" w:rsidRDefault="009D5726" w:rsidP="009D5726">
      <w:pPr>
        <w:pStyle w:val="PL"/>
        <w:shd w:val="clear" w:color="auto" w:fill="E6E6E6"/>
      </w:pPr>
      <w:r w:rsidRPr="001662C6">
        <w:t>FeMBMS-Unicast-Parameters-r14 ::=</w:t>
      </w:r>
      <w:r w:rsidRPr="001662C6">
        <w:tab/>
      </w:r>
      <w:r w:rsidRPr="001662C6">
        <w:tab/>
        <w:t>SEQUENCE {</w:t>
      </w:r>
    </w:p>
    <w:p w14:paraId="48AE7E06" w14:textId="77777777" w:rsidR="009D5726" w:rsidRPr="001662C6" w:rsidRDefault="009D5726" w:rsidP="009D5726">
      <w:pPr>
        <w:pStyle w:val="PL"/>
        <w:shd w:val="clear" w:color="auto" w:fill="E6E6E6"/>
      </w:pPr>
      <w:r w:rsidRPr="001662C6">
        <w:tab/>
        <w:t>unicast-fembmsMixedSCell-r14</w:t>
      </w:r>
      <w:r w:rsidRPr="001662C6">
        <w:tab/>
      </w:r>
      <w:r w:rsidRPr="001662C6">
        <w:tab/>
      </w:r>
      <w:r w:rsidRPr="001662C6">
        <w:tab/>
        <w:t>ENUMERATED {supported}</w:t>
      </w:r>
      <w:r w:rsidRPr="001662C6">
        <w:tab/>
      </w:r>
      <w:r w:rsidRPr="001662C6">
        <w:tab/>
        <w:t>OPTIONAL,</w:t>
      </w:r>
    </w:p>
    <w:p w14:paraId="692596BA" w14:textId="77777777" w:rsidR="009D5726" w:rsidRPr="001662C6" w:rsidRDefault="009D5726" w:rsidP="009D5726">
      <w:pPr>
        <w:pStyle w:val="PL"/>
        <w:shd w:val="clear" w:color="auto" w:fill="E6E6E6"/>
      </w:pPr>
      <w:r w:rsidRPr="001662C6">
        <w:tab/>
        <w:t>emptyUnicastRegion-r14</w:t>
      </w:r>
      <w:r w:rsidRPr="001662C6">
        <w:tab/>
      </w:r>
      <w:r w:rsidRPr="001662C6">
        <w:tab/>
      </w:r>
      <w:r w:rsidRPr="001662C6">
        <w:tab/>
      </w:r>
      <w:r w:rsidRPr="001662C6">
        <w:tab/>
      </w:r>
      <w:r w:rsidRPr="001662C6">
        <w:tab/>
        <w:t>ENUMERATED {supported}</w:t>
      </w:r>
      <w:r w:rsidRPr="001662C6">
        <w:tab/>
      </w:r>
      <w:r w:rsidRPr="001662C6">
        <w:tab/>
        <w:t>OPTIONAL</w:t>
      </w:r>
    </w:p>
    <w:p w14:paraId="621442A6" w14:textId="77777777" w:rsidR="009D5726" w:rsidRPr="001662C6" w:rsidRDefault="009D5726" w:rsidP="009D5726">
      <w:pPr>
        <w:pStyle w:val="PL"/>
        <w:shd w:val="clear" w:color="auto" w:fill="E6E6E6"/>
      </w:pPr>
      <w:r w:rsidRPr="001662C6">
        <w:t>}</w:t>
      </w:r>
    </w:p>
    <w:p w14:paraId="3E4DB56B" w14:textId="77777777" w:rsidR="009D5726" w:rsidRPr="001662C6" w:rsidRDefault="009D5726" w:rsidP="009D5726">
      <w:pPr>
        <w:pStyle w:val="PL"/>
        <w:shd w:val="clear" w:color="auto" w:fill="E6E6E6"/>
      </w:pPr>
    </w:p>
    <w:p w14:paraId="46359EEA" w14:textId="77777777" w:rsidR="009D5726" w:rsidRPr="001662C6" w:rsidRDefault="009D5726" w:rsidP="009D5726">
      <w:pPr>
        <w:pStyle w:val="PL"/>
        <w:shd w:val="clear" w:color="auto" w:fill="E6E6E6"/>
      </w:pPr>
      <w:r w:rsidRPr="001662C6">
        <w:t>SCPTM-Parameters-r13 ::=</w:t>
      </w:r>
      <w:r w:rsidRPr="001662C6">
        <w:tab/>
      </w:r>
      <w:r w:rsidRPr="001662C6">
        <w:tab/>
      </w:r>
      <w:r w:rsidRPr="001662C6">
        <w:tab/>
      </w:r>
      <w:r w:rsidRPr="001662C6">
        <w:tab/>
        <w:t>SEQUENCE {</w:t>
      </w:r>
    </w:p>
    <w:p w14:paraId="121E5712" w14:textId="77777777" w:rsidR="009D5726" w:rsidRPr="001662C6" w:rsidRDefault="009D5726" w:rsidP="009D5726">
      <w:pPr>
        <w:pStyle w:val="PL"/>
        <w:shd w:val="clear" w:color="auto" w:fill="E6E6E6"/>
      </w:pPr>
      <w:r w:rsidRPr="001662C6">
        <w:tab/>
        <w:t>scptm-ParallelReception-r13</w:t>
      </w:r>
      <w:r w:rsidRPr="001662C6">
        <w:tab/>
      </w:r>
      <w:r w:rsidRPr="001662C6">
        <w:tab/>
      </w:r>
      <w:r w:rsidRPr="001662C6">
        <w:tab/>
      </w:r>
      <w:r w:rsidRPr="001662C6">
        <w:tab/>
      </w:r>
      <w:r w:rsidRPr="001662C6">
        <w:tab/>
        <w:t>ENUMERATED {supported}</w:t>
      </w:r>
      <w:r w:rsidRPr="001662C6">
        <w:tab/>
      </w:r>
      <w:r w:rsidRPr="001662C6">
        <w:tab/>
        <w:t>OPTIONAL,</w:t>
      </w:r>
    </w:p>
    <w:p w14:paraId="30FEFBC5" w14:textId="77777777" w:rsidR="009D5726" w:rsidRPr="001662C6" w:rsidRDefault="009D5726" w:rsidP="009D5726">
      <w:pPr>
        <w:pStyle w:val="PL"/>
        <w:shd w:val="clear" w:color="auto" w:fill="E6E6E6"/>
      </w:pPr>
      <w:r w:rsidRPr="001662C6">
        <w:tab/>
        <w:t>scptm-SCell-r13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10D912E" w14:textId="77777777" w:rsidR="009D5726" w:rsidRPr="001662C6" w:rsidRDefault="009D5726" w:rsidP="009D5726">
      <w:pPr>
        <w:pStyle w:val="PL"/>
        <w:shd w:val="clear" w:color="auto" w:fill="E6E6E6"/>
      </w:pPr>
      <w:r w:rsidRPr="001662C6">
        <w:tab/>
        <w:t>scptm-NonServingCell-r13</w:t>
      </w:r>
      <w:r w:rsidRPr="001662C6">
        <w:tab/>
      </w:r>
      <w:r w:rsidRPr="001662C6">
        <w:tab/>
      </w:r>
      <w:r w:rsidRPr="001662C6">
        <w:tab/>
      </w:r>
      <w:r w:rsidRPr="001662C6">
        <w:tab/>
      </w:r>
      <w:r w:rsidRPr="001662C6">
        <w:tab/>
        <w:t>ENUMERATED {supported}</w:t>
      </w:r>
      <w:r w:rsidRPr="001662C6">
        <w:tab/>
      </w:r>
      <w:r w:rsidRPr="001662C6">
        <w:tab/>
        <w:t>OPTIONAL,</w:t>
      </w:r>
    </w:p>
    <w:p w14:paraId="408758AB" w14:textId="77777777" w:rsidR="009D5726" w:rsidRPr="001662C6" w:rsidRDefault="009D5726" w:rsidP="009D5726">
      <w:pPr>
        <w:pStyle w:val="PL"/>
        <w:shd w:val="clear" w:color="auto" w:fill="E6E6E6"/>
      </w:pPr>
      <w:r w:rsidRPr="001662C6">
        <w:tab/>
        <w:t>scptm-AsyncDC-r13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361727D" w14:textId="77777777" w:rsidR="009D5726" w:rsidRPr="001662C6" w:rsidRDefault="009D5726" w:rsidP="009D5726">
      <w:pPr>
        <w:pStyle w:val="PL"/>
        <w:shd w:val="clear" w:color="auto" w:fill="E6E6E6"/>
      </w:pPr>
      <w:r w:rsidRPr="001662C6">
        <w:t>}</w:t>
      </w:r>
    </w:p>
    <w:p w14:paraId="6C71DB22" w14:textId="77777777" w:rsidR="009D5726" w:rsidRPr="001662C6" w:rsidRDefault="009D5726" w:rsidP="009D5726">
      <w:pPr>
        <w:pStyle w:val="PL"/>
        <w:shd w:val="clear" w:color="auto" w:fill="E6E6E6"/>
      </w:pPr>
    </w:p>
    <w:p w14:paraId="66F08A41" w14:textId="77777777" w:rsidR="009D5726" w:rsidRPr="001662C6" w:rsidRDefault="009D5726" w:rsidP="009D5726">
      <w:pPr>
        <w:pStyle w:val="PL"/>
        <w:shd w:val="clear" w:color="auto" w:fill="E6E6E6"/>
      </w:pPr>
      <w:r w:rsidRPr="001662C6">
        <w:t>CE-Parameters-r13 ::=</w:t>
      </w:r>
      <w:r w:rsidRPr="001662C6">
        <w:tab/>
      </w:r>
      <w:r w:rsidRPr="001662C6">
        <w:tab/>
        <w:t>SEQUENCE {</w:t>
      </w:r>
    </w:p>
    <w:p w14:paraId="34F4D6D3" w14:textId="77777777" w:rsidR="009D5726" w:rsidRPr="001662C6" w:rsidRDefault="009D5726" w:rsidP="009D5726">
      <w:pPr>
        <w:pStyle w:val="PL"/>
        <w:shd w:val="clear" w:color="auto" w:fill="E6E6E6"/>
      </w:pPr>
      <w:r w:rsidRPr="001662C6">
        <w:tab/>
      </w:r>
      <w:r w:rsidRPr="001662C6">
        <w:rPr>
          <w:iCs/>
        </w:rPr>
        <w:t>ce-ModeA-r13</w:t>
      </w:r>
      <w:r w:rsidRPr="001662C6">
        <w:rPr>
          <w:iCs/>
        </w:rPr>
        <w:tab/>
      </w:r>
      <w:r w:rsidRPr="001662C6">
        <w:rPr>
          <w:iCs/>
        </w:rPr>
        <w:tab/>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2FE2361E" w14:textId="77777777" w:rsidR="009D5726" w:rsidRPr="001662C6" w:rsidRDefault="009D5726" w:rsidP="009D5726">
      <w:pPr>
        <w:pStyle w:val="PL"/>
        <w:shd w:val="clear" w:color="auto" w:fill="E6E6E6"/>
      </w:pPr>
      <w:r w:rsidRPr="001662C6">
        <w:tab/>
      </w:r>
      <w:r w:rsidRPr="001662C6">
        <w:rPr>
          <w:iCs/>
        </w:rPr>
        <w:t>ce-ModeB-r13</w:t>
      </w:r>
      <w:r w:rsidRPr="001662C6">
        <w:rPr>
          <w:iCs/>
        </w:rPr>
        <w:tab/>
      </w:r>
      <w:r w:rsidRPr="001662C6">
        <w:rPr>
          <w:iCs/>
        </w:rPr>
        <w:tab/>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1442F218" w14:textId="77777777" w:rsidR="009D5726" w:rsidRPr="001662C6" w:rsidRDefault="009D5726" w:rsidP="009D5726">
      <w:pPr>
        <w:pStyle w:val="PL"/>
        <w:shd w:val="clear" w:color="auto" w:fill="E6E6E6"/>
      </w:pPr>
      <w:r w:rsidRPr="001662C6">
        <w:t>}</w:t>
      </w:r>
    </w:p>
    <w:p w14:paraId="674E4A59" w14:textId="77777777" w:rsidR="009D5726" w:rsidRPr="001662C6" w:rsidRDefault="009D5726" w:rsidP="009D5726">
      <w:pPr>
        <w:pStyle w:val="PL"/>
        <w:shd w:val="clear" w:color="auto" w:fill="E6E6E6"/>
      </w:pPr>
    </w:p>
    <w:p w14:paraId="41872B0C" w14:textId="77777777" w:rsidR="009D5726" w:rsidRPr="001662C6" w:rsidRDefault="009D5726" w:rsidP="009D5726">
      <w:pPr>
        <w:pStyle w:val="PL"/>
        <w:shd w:val="clear" w:color="auto" w:fill="E6E6E6"/>
      </w:pPr>
      <w:r w:rsidRPr="001662C6">
        <w:t>CE-Parameters-v1320 ::=</w:t>
      </w:r>
      <w:r w:rsidRPr="001662C6">
        <w:tab/>
      </w:r>
      <w:r w:rsidRPr="001662C6">
        <w:tab/>
        <w:t>SEQUENCE {</w:t>
      </w:r>
    </w:p>
    <w:p w14:paraId="798B48B8" w14:textId="77777777" w:rsidR="009D5726" w:rsidRPr="001662C6" w:rsidRDefault="009D5726" w:rsidP="009D5726">
      <w:pPr>
        <w:pStyle w:val="PL"/>
        <w:shd w:val="clear" w:color="auto" w:fill="E6E6E6"/>
      </w:pPr>
      <w:r w:rsidRPr="001662C6">
        <w:tab/>
        <w:t>intraFreqA3-CE-ModeA-r13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6F71A11E" w14:textId="77777777" w:rsidR="009D5726" w:rsidRPr="001662C6" w:rsidRDefault="009D5726" w:rsidP="009D5726">
      <w:pPr>
        <w:pStyle w:val="PL"/>
        <w:shd w:val="clear" w:color="auto" w:fill="E6E6E6"/>
      </w:pPr>
      <w:r w:rsidRPr="001662C6">
        <w:tab/>
        <w:t>intraFreqA3-CE-ModeB-r13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753EF9DA" w14:textId="77777777" w:rsidR="009D5726" w:rsidRPr="001662C6" w:rsidRDefault="009D5726" w:rsidP="009D5726">
      <w:pPr>
        <w:pStyle w:val="PL"/>
        <w:shd w:val="clear" w:color="auto" w:fill="E6E6E6"/>
      </w:pPr>
      <w:r w:rsidRPr="001662C6">
        <w:tab/>
        <w:t>intraFreqHO-CE-ModeA-r13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0C040713" w14:textId="77777777" w:rsidR="009D5726" w:rsidRPr="001662C6" w:rsidRDefault="009D5726" w:rsidP="009D5726">
      <w:pPr>
        <w:pStyle w:val="PL"/>
        <w:shd w:val="clear" w:color="auto" w:fill="E6E6E6"/>
      </w:pPr>
      <w:r w:rsidRPr="001662C6">
        <w:tab/>
        <w:t>intraFreqHO-CE-ModeB-r13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11902684" w14:textId="77777777" w:rsidR="009D5726" w:rsidRPr="001662C6" w:rsidRDefault="009D5726" w:rsidP="009D5726">
      <w:pPr>
        <w:pStyle w:val="PL"/>
        <w:shd w:val="clear" w:color="auto" w:fill="E6E6E6"/>
      </w:pPr>
      <w:r w:rsidRPr="001662C6">
        <w:t>}</w:t>
      </w:r>
    </w:p>
    <w:p w14:paraId="62225BC9" w14:textId="77777777" w:rsidR="009D5726" w:rsidRPr="001662C6" w:rsidRDefault="009D5726" w:rsidP="009D5726">
      <w:pPr>
        <w:pStyle w:val="PL"/>
        <w:shd w:val="clear" w:color="auto" w:fill="E6E6E6"/>
      </w:pPr>
    </w:p>
    <w:p w14:paraId="5B2812F2" w14:textId="77777777" w:rsidR="009D5726" w:rsidRPr="001662C6" w:rsidRDefault="009D5726" w:rsidP="009D5726">
      <w:pPr>
        <w:pStyle w:val="PL"/>
        <w:shd w:val="clear" w:color="auto" w:fill="E6E6E6"/>
      </w:pPr>
      <w:r w:rsidRPr="001662C6">
        <w:t>CE-Parameters-v1350 ::=</w:t>
      </w:r>
      <w:r w:rsidRPr="001662C6">
        <w:tab/>
      </w:r>
      <w:r w:rsidRPr="001662C6">
        <w:tab/>
        <w:t>SEQUENCE {</w:t>
      </w:r>
    </w:p>
    <w:p w14:paraId="2B6BC174" w14:textId="77777777" w:rsidR="009D5726" w:rsidRPr="001662C6" w:rsidRDefault="009D5726" w:rsidP="009D5726">
      <w:pPr>
        <w:pStyle w:val="PL"/>
        <w:shd w:val="clear" w:color="auto" w:fill="E6E6E6"/>
      </w:pPr>
      <w:r w:rsidRPr="001662C6">
        <w:tab/>
        <w:t>unicastFrequencyHopping-r13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5FE95C6D" w14:textId="77777777" w:rsidR="009D5726" w:rsidRPr="001662C6" w:rsidRDefault="009D5726" w:rsidP="009D5726">
      <w:pPr>
        <w:pStyle w:val="PL"/>
        <w:shd w:val="clear" w:color="auto" w:fill="E6E6E6"/>
      </w:pPr>
      <w:r w:rsidRPr="001662C6">
        <w:t>}</w:t>
      </w:r>
    </w:p>
    <w:p w14:paraId="168BA0E9" w14:textId="77777777" w:rsidR="009D5726" w:rsidRPr="001662C6" w:rsidRDefault="009D5726" w:rsidP="009D5726">
      <w:pPr>
        <w:pStyle w:val="PL"/>
        <w:shd w:val="clear" w:color="auto" w:fill="E6E6E6"/>
      </w:pPr>
    </w:p>
    <w:p w14:paraId="05A8BFEC" w14:textId="77777777" w:rsidR="009D5726" w:rsidRPr="001662C6" w:rsidRDefault="009D5726" w:rsidP="009D5726">
      <w:pPr>
        <w:pStyle w:val="PL"/>
        <w:shd w:val="clear" w:color="auto" w:fill="E6E6E6"/>
      </w:pPr>
      <w:r w:rsidRPr="001662C6">
        <w:t>CE-Parameters-v1370 ::=</w:t>
      </w:r>
      <w:r w:rsidRPr="001662C6">
        <w:tab/>
      </w:r>
      <w:r w:rsidRPr="001662C6">
        <w:tab/>
        <w:t>SEQUENCE {</w:t>
      </w:r>
    </w:p>
    <w:p w14:paraId="35D779D5" w14:textId="77777777" w:rsidR="009D5726" w:rsidRPr="001662C6" w:rsidRDefault="009D5726" w:rsidP="009D5726">
      <w:pPr>
        <w:pStyle w:val="PL"/>
        <w:shd w:val="clear" w:color="auto" w:fill="E6E6E6"/>
      </w:pPr>
      <w:r w:rsidRPr="001662C6">
        <w:tab/>
        <w:t>tm9-CE-ModeA-r13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669A397" w14:textId="77777777" w:rsidR="009D5726" w:rsidRPr="001662C6" w:rsidRDefault="009D5726" w:rsidP="009D5726">
      <w:pPr>
        <w:pStyle w:val="PL"/>
        <w:shd w:val="clear" w:color="auto" w:fill="E6E6E6"/>
      </w:pPr>
      <w:r w:rsidRPr="001662C6">
        <w:tab/>
        <w:t>tm9-CE-ModeB-r13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DB5AF13" w14:textId="77777777" w:rsidR="009D5726" w:rsidRPr="001662C6" w:rsidRDefault="009D5726" w:rsidP="009D5726">
      <w:pPr>
        <w:pStyle w:val="PL"/>
        <w:shd w:val="clear" w:color="auto" w:fill="E6E6E6"/>
      </w:pPr>
      <w:r w:rsidRPr="001662C6">
        <w:t>}</w:t>
      </w:r>
    </w:p>
    <w:p w14:paraId="7E0A2FDC" w14:textId="77777777" w:rsidR="009D5726" w:rsidRPr="001662C6" w:rsidRDefault="009D5726" w:rsidP="009D5726">
      <w:pPr>
        <w:pStyle w:val="PL"/>
        <w:shd w:val="clear" w:color="auto" w:fill="E6E6E6"/>
      </w:pPr>
    </w:p>
    <w:p w14:paraId="67DB0175" w14:textId="77777777" w:rsidR="009D5726" w:rsidRPr="001662C6" w:rsidRDefault="009D5726" w:rsidP="009D5726">
      <w:pPr>
        <w:pStyle w:val="PL"/>
        <w:shd w:val="clear" w:color="auto" w:fill="E6E6E6"/>
      </w:pPr>
      <w:r w:rsidRPr="001662C6">
        <w:t>CE-Parameters-v1380 ::=</w:t>
      </w:r>
      <w:r w:rsidRPr="001662C6">
        <w:tab/>
      </w:r>
      <w:r w:rsidRPr="001662C6">
        <w:tab/>
        <w:t>SEQUENCE {</w:t>
      </w:r>
    </w:p>
    <w:p w14:paraId="57D3CD21" w14:textId="77777777" w:rsidR="009D5726" w:rsidRPr="001662C6" w:rsidRDefault="009D5726" w:rsidP="009D5726">
      <w:pPr>
        <w:pStyle w:val="PL"/>
        <w:shd w:val="clear" w:color="auto" w:fill="E6E6E6"/>
      </w:pPr>
      <w:r w:rsidRPr="001662C6">
        <w:tab/>
        <w:t>tm6-CE-ModeA-r13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3714CD8" w14:textId="77777777" w:rsidR="009D5726" w:rsidRPr="001662C6" w:rsidRDefault="009D5726" w:rsidP="009D5726">
      <w:pPr>
        <w:pStyle w:val="PL"/>
        <w:shd w:val="clear" w:color="auto" w:fill="E6E6E6"/>
      </w:pPr>
      <w:r w:rsidRPr="001662C6">
        <w:t>}</w:t>
      </w:r>
    </w:p>
    <w:p w14:paraId="5C9DDCD9" w14:textId="77777777" w:rsidR="009D5726" w:rsidRPr="001662C6" w:rsidRDefault="009D5726" w:rsidP="009D5726">
      <w:pPr>
        <w:pStyle w:val="PL"/>
        <w:shd w:val="clear" w:color="auto" w:fill="E6E6E6"/>
      </w:pPr>
    </w:p>
    <w:p w14:paraId="2F2E5DB4" w14:textId="77777777" w:rsidR="009D5726" w:rsidRPr="001662C6" w:rsidRDefault="009D5726" w:rsidP="009D5726">
      <w:pPr>
        <w:pStyle w:val="PL"/>
        <w:shd w:val="clear" w:color="auto" w:fill="E6E6E6"/>
      </w:pPr>
      <w:r w:rsidRPr="001662C6">
        <w:t>CE-Parameters-v1430 ::=</w:t>
      </w:r>
      <w:r w:rsidRPr="001662C6">
        <w:tab/>
      </w:r>
      <w:r w:rsidRPr="001662C6">
        <w:tab/>
        <w:t>SEQUENCE {</w:t>
      </w:r>
    </w:p>
    <w:p w14:paraId="20CD994F" w14:textId="77777777" w:rsidR="009D5726" w:rsidRPr="001662C6" w:rsidRDefault="009D5726" w:rsidP="009D5726">
      <w:pPr>
        <w:pStyle w:val="PL"/>
        <w:shd w:val="clear" w:color="auto" w:fill="E6E6E6"/>
      </w:pPr>
      <w:r w:rsidRPr="001662C6">
        <w:tab/>
        <w:t>ce-SwitchWithoutHO-r14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A7F3A27" w14:textId="77777777" w:rsidR="009D5726" w:rsidRPr="001662C6" w:rsidRDefault="009D5726" w:rsidP="009D5726">
      <w:pPr>
        <w:pStyle w:val="PL"/>
        <w:shd w:val="clear" w:color="auto" w:fill="E6E6E6"/>
      </w:pPr>
      <w:r w:rsidRPr="001662C6">
        <w:t>}</w:t>
      </w:r>
    </w:p>
    <w:p w14:paraId="4DE6A476" w14:textId="77777777" w:rsidR="009D5726" w:rsidRPr="001662C6" w:rsidRDefault="009D5726" w:rsidP="009D5726">
      <w:pPr>
        <w:pStyle w:val="PL"/>
        <w:shd w:val="clear" w:color="auto" w:fill="E6E6E6"/>
      </w:pPr>
    </w:p>
    <w:p w14:paraId="244028D9" w14:textId="77777777" w:rsidR="009D5726" w:rsidRPr="001662C6" w:rsidRDefault="009D5726" w:rsidP="009D5726">
      <w:pPr>
        <w:pStyle w:val="PL"/>
        <w:shd w:val="clear" w:color="auto" w:fill="E6E6E6"/>
        <w:rPr>
          <w:lang w:eastAsia="zh-CN"/>
        </w:rPr>
      </w:pPr>
      <w:bookmarkStart w:id="128" w:name="_Hlk42786865"/>
      <w:r w:rsidRPr="001662C6">
        <w:rPr>
          <w:lang w:eastAsia="zh-CN"/>
        </w:rPr>
        <w:t>CE-MultiTB-Parameters-r16 ::=</w:t>
      </w:r>
      <w:r w:rsidRPr="001662C6">
        <w:rPr>
          <w:lang w:eastAsia="zh-CN"/>
        </w:rPr>
        <w:tab/>
        <w:t>SEQUENCE {</w:t>
      </w:r>
    </w:p>
    <w:p w14:paraId="4C6BC879" w14:textId="77777777" w:rsidR="009D5726" w:rsidRPr="001662C6" w:rsidRDefault="009D5726" w:rsidP="009D5726">
      <w:pPr>
        <w:pStyle w:val="PL"/>
        <w:shd w:val="clear" w:color="auto" w:fill="E6E6E6"/>
        <w:rPr>
          <w:lang w:eastAsia="zh-CN"/>
        </w:rPr>
      </w:pPr>
      <w:r w:rsidRPr="001662C6">
        <w:rPr>
          <w:lang w:eastAsia="zh-CN"/>
        </w:rPr>
        <w:tab/>
        <w:t>pdsch-MultiTB-CE-ModeA-r16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DF6BA46" w14:textId="77777777" w:rsidR="009D5726" w:rsidRPr="001662C6" w:rsidRDefault="009D5726" w:rsidP="009D5726">
      <w:pPr>
        <w:pStyle w:val="PL"/>
        <w:shd w:val="clear" w:color="auto" w:fill="E6E6E6"/>
        <w:rPr>
          <w:lang w:eastAsia="zh-CN"/>
        </w:rPr>
      </w:pPr>
      <w:r w:rsidRPr="001662C6">
        <w:rPr>
          <w:lang w:eastAsia="zh-CN"/>
        </w:rPr>
        <w:tab/>
        <w:t>pdsch-MultiTB-CE-ModeB-r16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D54F3FB" w14:textId="77777777" w:rsidR="009D5726" w:rsidRPr="001662C6" w:rsidRDefault="009D5726" w:rsidP="009D5726">
      <w:pPr>
        <w:pStyle w:val="PL"/>
        <w:shd w:val="clear" w:color="auto" w:fill="E6E6E6"/>
        <w:rPr>
          <w:lang w:eastAsia="zh-CN"/>
        </w:rPr>
      </w:pPr>
      <w:r w:rsidRPr="001662C6">
        <w:rPr>
          <w:lang w:eastAsia="zh-CN"/>
        </w:rPr>
        <w:tab/>
        <w:t>pusch-MultiTB-CE-ModeA-r16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F20DB3F" w14:textId="77777777" w:rsidR="009D5726" w:rsidRPr="001662C6" w:rsidRDefault="009D5726" w:rsidP="009D5726">
      <w:pPr>
        <w:pStyle w:val="PL"/>
        <w:shd w:val="clear" w:color="auto" w:fill="E6E6E6"/>
        <w:rPr>
          <w:lang w:eastAsia="zh-CN"/>
        </w:rPr>
      </w:pPr>
      <w:r w:rsidRPr="001662C6">
        <w:rPr>
          <w:lang w:eastAsia="zh-CN"/>
        </w:rPr>
        <w:tab/>
        <w:t>pusch-MultiTB-CE-ModeB-r16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A87CB6A" w14:textId="77777777" w:rsidR="009D5726" w:rsidRPr="001662C6" w:rsidRDefault="009D5726" w:rsidP="009D5726">
      <w:pPr>
        <w:pStyle w:val="PL"/>
        <w:shd w:val="clear" w:color="auto" w:fill="E6E6E6"/>
        <w:rPr>
          <w:lang w:eastAsia="zh-CN"/>
        </w:rPr>
      </w:pPr>
      <w:r w:rsidRPr="001662C6">
        <w:rPr>
          <w:lang w:eastAsia="zh-CN"/>
        </w:rPr>
        <w:tab/>
        <w:t xml:space="preserve">ce-MultiTB-64QAM-r16 </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6937EF1" w14:textId="77777777" w:rsidR="009D5726" w:rsidRPr="001662C6" w:rsidRDefault="009D5726" w:rsidP="009D5726">
      <w:pPr>
        <w:pStyle w:val="PL"/>
        <w:shd w:val="clear" w:color="auto" w:fill="E6E6E6"/>
        <w:rPr>
          <w:lang w:eastAsia="zh-CN"/>
        </w:rPr>
      </w:pPr>
      <w:r w:rsidRPr="001662C6">
        <w:rPr>
          <w:lang w:eastAsia="zh-CN"/>
        </w:rPr>
        <w:tab/>
        <w:t xml:space="preserve">ce-MultiTB-EarlyTermination-r16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379D0CB" w14:textId="77777777" w:rsidR="009D5726" w:rsidRPr="001662C6" w:rsidRDefault="009D5726" w:rsidP="009D5726">
      <w:pPr>
        <w:pStyle w:val="PL"/>
        <w:shd w:val="clear" w:color="auto" w:fill="E6E6E6"/>
        <w:rPr>
          <w:lang w:eastAsia="zh-CN"/>
        </w:rPr>
      </w:pPr>
      <w:r w:rsidRPr="001662C6">
        <w:rPr>
          <w:lang w:eastAsia="zh-CN"/>
        </w:rPr>
        <w:tab/>
        <w:t>ce-MultiTB-FrequencyHopping-r16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34BF582" w14:textId="77777777" w:rsidR="009D5726" w:rsidRPr="001662C6" w:rsidRDefault="009D5726" w:rsidP="009D5726">
      <w:pPr>
        <w:pStyle w:val="PL"/>
        <w:shd w:val="clear" w:color="auto" w:fill="E6E6E6"/>
        <w:rPr>
          <w:lang w:eastAsia="zh-CN"/>
        </w:rPr>
      </w:pPr>
      <w:r w:rsidRPr="001662C6">
        <w:rPr>
          <w:lang w:eastAsia="zh-CN"/>
        </w:rPr>
        <w:tab/>
        <w:t>ce-MultiTB-HARQ-AckBundling-r16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4163626" w14:textId="77777777" w:rsidR="009D5726" w:rsidRPr="001662C6" w:rsidRDefault="009D5726" w:rsidP="009D5726">
      <w:pPr>
        <w:pStyle w:val="PL"/>
        <w:shd w:val="clear" w:color="auto" w:fill="E6E6E6"/>
        <w:rPr>
          <w:lang w:eastAsia="zh-CN"/>
        </w:rPr>
      </w:pPr>
      <w:r w:rsidRPr="001662C6">
        <w:rPr>
          <w:lang w:eastAsia="zh-CN"/>
        </w:rPr>
        <w:tab/>
        <w:t>ce-MultiTB-Interleaving-r16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32812F1" w14:textId="77777777" w:rsidR="009D5726" w:rsidRPr="001662C6" w:rsidRDefault="009D5726" w:rsidP="009D5726">
      <w:pPr>
        <w:pStyle w:val="PL"/>
        <w:shd w:val="clear" w:color="auto" w:fill="E6E6E6"/>
        <w:rPr>
          <w:lang w:eastAsia="zh-CN"/>
        </w:rPr>
      </w:pPr>
      <w:r w:rsidRPr="001662C6">
        <w:rPr>
          <w:lang w:eastAsia="zh-CN"/>
        </w:rPr>
        <w:tab/>
        <w:t xml:space="preserve">ce-MultiTB-SubPRB-r16 </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36B77CD" w14:textId="77777777" w:rsidR="009D5726" w:rsidRPr="001662C6" w:rsidRDefault="009D5726" w:rsidP="009D5726">
      <w:pPr>
        <w:pStyle w:val="PL"/>
        <w:shd w:val="clear" w:color="auto" w:fill="E6E6E6"/>
        <w:rPr>
          <w:lang w:eastAsia="zh-CN"/>
        </w:rPr>
      </w:pPr>
      <w:r w:rsidRPr="001662C6">
        <w:rPr>
          <w:lang w:eastAsia="zh-CN"/>
        </w:rPr>
        <w:t>}</w:t>
      </w:r>
    </w:p>
    <w:bookmarkEnd w:id="128"/>
    <w:p w14:paraId="0CDFBB8F" w14:textId="77777777" w:rsidR="009D5726" w:rsidRPr="001662C6" w:rsidRDefault="009D5726" w:rsidP="009D5726">
      <w:pPr>
        <w:pStyle w:val="PL"/>
        <w:shd w:val="clear" w:color="auto" w:fill="E6E6E6"/>
        <w:rPr>
          <w:lang w:eastAsia="zh-CN"/>
        </w:rPr>
      </w:pPr>
    </w:p>
    <w:p w14:paraId="7E2B0662" w14:textId="77777777" w:rsidR="009D5726" w:rsidRPr="001662C6" w:rsidRDefault="009D5726" w:rsidP="009D5726">
      <w:pPr>
        <w:pStyle w:val="PL"/>
        <w:shd w:val="clear" w:color="auto" w:fill="E6E6E6"/>
        <w:rPr>
          <w:lang w:eastAsia="zh-CN"/>
        </w:rPr>
      </w:pPr>
      <w:r w:rsidRPr="001662C6">
        <w:rPr>
          <w:lang w:eastAsia="zh-CN"/>
        </w:rPr>
        <w:t>CE-ResourceResvParameters-r16 ::=</w:t>
      </w:r>
      <w:r w:rsidRPr="001662C6">
        <w:rPr>
          <w:lang w:eastAsia="zh-CN"/>
        </w:rPr>
        <w:tab/>
        <w:t>SEQUENCE {</w:t>
      </w:r>
    </w:p>
    <w:p w14:paraId="53A0C899" w14:textId="77777777" w:rsidR="009D5726" w:rsidRPr="001662C6" w:rsidRDefault="009D5726" w:rsidP="009D5726">
      <w:pPr>
        <w:pStyle w:val="PL"/>
        <w:shd w:val="clear" w:color="auto" w:fill="E6E6E6"/>
        <w:rPr>
          <w:lang w:eastAsia="zh-CN"/>
        </w:rPr>
      </w:pPr>
      <w:r w:rsidRPr="001662C6">
        <w:rPr>
          <w:lang w:eastAsia="zh-CN"/>
        </w:rPr>
        <w:tab/>
        <w:t xml:space="preserve">subframeResourceResvDL-CE-ModeA-r16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A3C7E1B" w14:textId="77777777" w:rsidR="009D5726" w:rsidRPr="001662C6" w:rsidRDefault="009D5726" w:rsidP="009D5726">
      <w:pPr>
        <w:pStyle w:val="PL"/>
        <w:shd w:val="clear" w:color="auto" w:fill="E6E6E6"/>
        <w:rPr>
          <w:lang w:eastAsia="zh-CN"/>
        </w:rPr>
      </w:pPr>
      <w:r w:rsidRPr="001662C6">
        <w:rPr>
          <w:lang w:eastAsia="zh-CN"/>
        </w:rPr>
        <w:tab/>
        <w:t xml:space="preserve">subframeResourceResvDL-CE-ModeB-r16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DBEBA8F" w14:textId="77777777" w:rsidR="009D5726" w:rsidRPr="001662C6" w:rsidRDefault="009D5726" w:rsidP="009D5726">
      <w:pPr>
        <w:pStyle w:val="PL"/>
        <w:shd w:val="clear" w:color="auto" w:fill="E6E6E6"/>
        <w:rPr>
          <w:lang w:eastAsia="zh-CN"/>
        </w:rPr>
      </w:pPr>
      <w:r w:rsidRPr="001662C6">
        <w:rPr>
          <w:lang w:eastAsia="zh-CN"/>
        </w:rPr>
        <w:tab/>
        <w:t xml:space="preserve">subframeResourceResvUL-CE-ModeA-r16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907D73D" w14:textId="77777777" w:rsidR="009D5726" w:rsidRPr="001662C6" w:rsidRDefault="009D5726" w:rsidP="009D5726">
      <w:pPr>
        <w:pStyle w:val="PL"/>
        <w:shd w:val="clear" w:color="auto" w:fill="E6E6E6"/>
        <w:rPr>
          <w:lang w:eastAsia="zh-CN"/>
        </w:rPr>
      </w:pPr>
      <w:r w:rsidRPr="001662C6">
        <w:rPr>
          <w:lang w:eastAsia="zh-CN"/>
        </w:rPr>
        <w:tab/>
        <w:t xml:space="preserve">subframeResourceResvUL-CE-ModeB-r16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CD93074" w14:textId="77777777" w:rsidR="009D5726" w:rsidRPr="001662C6" w:rsidRDefault="009D5726" w:rsidP="009D5726">
      <w:pPr>
        <w:pStyle w:val="PL"/>
        <w:shd w:val="clear" w:color="auto" w:fill="E6E6E6"/>
        <w:rPr>
          <w:lang w:eastAsia="zh-CN"/>
        </w:rPr>
      </w:pPr>
      <w:r w:rsidRPr="001662C6">
        <w:rPr>
          <w:lang w:eastAsia="zh-CN"/>
        </w:rPr>
        <w:tab/>
        <w:t xml:space="preserve">slotSymbolResourceResvDL-CE-ModeA-r16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3249E31" w14:textId="77777777" w:rsidR="009D5726" w:rsidRPr="001662C6" w:rsidRDefault="009D5726" w:rsidP="009D5726">
      <w:pPr>
        <w:pStyle w:val="PL"/>
        <w:shd w:val="clear" w:color="auto" w:fill="E6E6E6"/>
        <w:rPr>
          <w:lang w:eastAsia="zh-CN"/>
        </w:rPr>
      </w:pPr>
      <w:r w:rsidRPr="001662C6">
        <w:rPr>
          <w:lang w:eastAsia="zh-CN"/>
        </w:rPr>
        <w:tab/>
        <w:t xml:space="preserve">slotSymbolResourceResvDL-CE-ModeB-r16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ED5A5A6" w14:textId="77777777" w:rsidR="009D5726" w:rsidRPr="001662C6" w:rsidRDefault="009D5726" w:rsidP="009D5726">
      <w:pPr>
        <w:pStyle w:val="PL"/>
        <w:shd w:val="clear" w:color="auto" w:fill="E6E6E6"/>
        <w:rPr>
          <w:lang w:eastAsia="zh-CN"/>
        </w:rPr>
      </w:pPr>
      <w:r w:rsidRPr="001662C6">
        <w:rPr>
          <w:lang w:eastAsia="zh-CN"/>
        </w:rPr>
        <w:tab/>
        <w:t xml:space="preserve">slotSymbolResourceResvUL-CE-ModeA-r16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540C837" w14:textId="77777777" w:rsidR="009D5726" w:rsidRPr="001662C6" w:rsidRDefault="009D5726" w:rsidP="009D5726">
      <w:pPr>
        <w:pStyle w:val="PL"/>
        <w:shd w:val="clear" w:color="auto" w:fill="E6E6E6"/>
        <w:rPr>
          <w:lang w:eastAsia="zh-CN"/>
        </w:rPr>
      </w:pPr>
      <w:r w:rsidRPr="001662C6">
        <w:rPr>
          <w:lang w:eastAsia="zh-CN"/>
        </w:rPr>
        <w:tab/>
        <w:t xml:space="preserve">slotSymbolResourceResvUL-CE-ModeB-r16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14DC9EF" w14:textId="77777777" w:rsidR="009D5726" w:rsidRPr="001662C6" w:rsidRDefault="009D5726" w:rsidP="009D5726">
      <w:pPr>
        <w:pStyle w:val="PL"/>
        <w:shd w:val="clear" w:color="auto" w:fill="E6E6E6"/>
        <w:rPr>
          <w:lang w:eastAsia="zh-CN"/>
        </w:rPr>
      </w:pPr>
      <w:r w:rsidRPr="001662C6">
        <w:rPr>
          <w:lang w:eastAsia="zh-CN"/>
        </w:rPr>
        <w:tab/>
        <w:t xml:space="preserve">subcarrierPuncturingCE-ModeA-r16 </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048BB82" w14:textId="77777777" w:rsidR="009D5726" w:rsidRPr="001662C6" w:rsidRDefault="009D5726" w:rsidP="009D5726">
      <w:pPr>
        <w:pStyle w:val="PL"/>
        <w:shd w:val="clear" w:color="auto" w:fill="E6E6E6"/>
        <w:rPr>
          <w:lang w:eastAsia="zh-CN"/>
        </w:rPr>
      </w:pPr>
      <w:r w:rsidRPr="001662C6">
        <w:rPr>
          <w:lang w:eastAsia="zh-CN"/>
        </w:rPr>
        <w:tab/>
        <w:t xml:space="preserve">subcarrierPuncturingCE-ModeB-r16 </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14E0A00" w14:textId="77777777" w:rsidR="009D5726" w:rsidRPr="001662C6" w:rsidRDefault="009D5726" w:rsidP="009D5726">
      <w:pPr>
        <w:pStyle w:val="PL"/>
        <w:shd w:val="clear" w:color="auto" w:fill="E6E6E6"/>
        <w:rPr>
          <w:lang w:eastAsia="zh-CN"/>
        </w:rPr>
      </w:pPr>
      <w:r w:rsidRPr="001662C6">
        <w:rPr>
          <w:lang w:eastAsia="zh-CN"/>
        </w:rPr>
        <w:t>}</w:t>
      </w:r>
    </w:p>
    <w:p w14:paraId="29E25614" w14:textId="77777777" w:rsidR="009D5726" w:rsidRPr="001662C6" w:rsidRDefault="009D5726" w:rsidP="009D5726">
      <w:pPr>
        <w:pStyle w:val="PL"/>
        <w:shd w:val="clear" w:color="auto" w:fill="E6E6E6"/>
      </w:pPr>
    </w:p>
    <w:p w14:paraId="6B0D0854" w14:textId="77777777" w:rsidR="009D5726" w:rsidRPr="001662C6" w:rsidRDefault="009D5726" w:rsidP="009D5726">
      <w:pPr>
        <w:pStyle w:val="PL"/>
        <w:shd w:val="clear" w:color="auto" w:fill="E6E6E6"/>
      </w:pPr>
      <w:r w:rsidRPr="001662C6">
        <w:t>LAA-Parameters-r13 ::=</w:t>
      </w:r>
      <w:r w:rsidRPr="001662C6">
        <w:tab/>
      </w:r>
      <w:r w:rsidRPr="001662C6">
        <w:tab/>
      </w:r>
      <w:r w:rsidRPr="001662C6">
        <w:tab/>
      </w:r>
      <w:r w:rsidRPr="001662C6">
        <w:tab/>
        <w:t>SEQUENCE {</w:t>
      </w:r>
    </w:p>
    <w:p w14:paraId="6E05737A" w14:textId="77777777" w:rsidR="009D5726" w:rsidRPr="001662C6" w:rsidRDefault="009D5726" w:rsidP="009D5726">
      <w:pPr>
        <w:pStyle w:val="PL"/>
        <w:shd w:val="clear" w:color="auto" w:fill="E6E6E6"/>
      </w:pPr>
      <w:r w:rsidRPr="001662C6">
        <w:tab/>
        <w:t>crossCarrierSchedulingLAA-DL-r13</w:t>
      </w:r>
      <w:r w:rsidRPr="001662C6">
        <w:tab/>
      </w:r>
      <w:r w:rsidRPr="001662C6">
        <w:tab/>
      </w:r>
      <w:r w:rsidRPr="001662C6">
        <w:tab/>
        <w:t>ENUMERATED {supported}</w:t>
      </w:r>
      <w:r w:rsidRPr="001662C6">
        <w:tab/>
      </w:r>
      <w:r w:rsidRPr="001662C6">
        <w:tab/>
        <w:t>OPTIONAL,</w:t>
      </w:r>
    </w:p>
    <w:p w14:paraId="622BFDFD" w14:textId="77777777" w:rsidR="009D5726" w:rsidRPr="001662C6" w:rsidRDefault="009D5726" w:rsidP="009D5726">
      <w:pPr>
        <w:pStyle w:val="PL"/>
        <w:shd w:val="clear" w:color="auto" w:fill="E6E6E6"/>
      </w:pPr>
      <w:r w:rsidRPr="001662C6">
        <w:tab/>
        <w:t>csi-RS-DRS-RRM-MeasurementsLAA-r13</w:t>
      </w:r>
      <w:r w:rsidRPr="001662C6">
        <w:tab/>
      </w:r>
      <w:r w:rsidRPr="001662C6">
        <w:tab/>
      </w:r>
      <w:r w:rsidRPr="001662C6">
        <w:tab/>
        <w:t>ENUMERATED {supported}</w:t>
      </w:r>
      <w:r w:rsidRPr="001662C6">
        <w:tab/>
      </w:r>
      <w:r w:rsidRPr="001662C6">
        <w:tab/>
        <w:t>OPTIONAL,</w:t>
      </w:r>
    </w:p>
    <w:p w14:paraId="4CBBB7B0" w14:textId="77777777" w:rsidR="009D5726" w:rsidRPr="001662C6" w:rsidRDefault="009D5726" w:rsidP="009D5726">
      <w:pPr>
        <w:pStyle w:val="PL"/>
        <w:shd w:val="clear" w:color="auto" w:fill="E6E6E6"/>
      </w:pPr>
      <w:r w:rsidRPr="001662C6">
        <w:tab/>
        <w:t>downlinkLAA-r13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882C08A" w14:textId="77777777" w:rsidR="009D5726" w:rsidRPr="001662C6" w:rsidRDefault="009D5726" w:rsidP="009D5726">
      <w:pPr>
        <w:pStyle w:val="PL"/>
        <w:shd w:val="clear" w:color="auto" w:fill="E6E6E6"/>
      </w:pPr>
      <w:r w:rsidRPr="001662C6">
        <w:tab/>
        <w:t>endingDwPTS-r13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B2153AA" w14:textId="77777777" w:rsidR="009D5726" w:rsidRPr="001662C6" w:rsidRDefault="009D5726" w:rsidP="009D5726">
      <w:pPr>
        <w:pStyle w:val="PL"/>
        <w:shd w:val="clear" w:color="auto" w:fill="E6E6E6"/>
      </w:pPr>
      <w:r w:rsidRPr="001662C6">
        <w:tab/>
        <w:t>secondSlotStartingPosition-r13</w:t>
      </w:r>
      <w:r w:rsidRPr="001662C6">
        <w:tab/>
      </w:r>
      <w:r w:rsidRPr="001662C6">
        <w:tab/>
      </w:r>
      <w:r w:rsidRPr="001662C6">
        <w:tab/>
      </w:r>
      <w:r w:rsidRPr="001662C6">
        <w:tab/>
        <w:t>ENUMERATED {supported}</w:t>
      </w:r>
      <w:r w:rsidRPr="001662C6">
        <w:tab/>
      </w:r>
      <w:r w:rsidRPr="001662C6">
        <w:tab/>
        <w:t>OPTIONAL,</w:t>
      </w:r>
    </w:p>
    <w:p w14:paraId="389358F4" w14:textId="77777777" w:rsidR="009D5726" w:rsidRPr="001662C6" w:rsidRDefault="009D5726" w:rsidP="009D5726">
      <w:pPr>
        <w:pStyle w:val="PL"/>
        <w:shd w:val="clear" w:color="auto" w:fill="E6E6E6"/>
      </w:pPr>
      <w:r w:rsidRPr="001662C6">
        <w:tab/>
        <w:t>tm9-LAA-r13</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7C86B53" w14:textId="77777777" w:rsidR="009D5726" w:rsidRPr="001662C6" w:rsidRDefault="009D5726" w:rsidP="009D5726">
      <w:pPr>
        <w:pStyle w:val="PL"/>
        <w:shd w:val="clear" w:color="auto" w:fill="E6E6E6"/>
      </w:pPr>
      <w:r w:rsidRPr="001662C6">
        <w:tab/>
        <w:t>tm10-LAA-r13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ECA0B19" w14:textId="77777777" w:rsidR="009D5726" w:rsidRPr="001662C6" w:rsidRDefault="009D5726" w:rsidP="009D5726">
      <w:pPr>
        <w:pStyle w:val="PL"/>
        <w:shd w:val="clear" w:color="auto" w:fill="E6E6E6"/>
      </w:pPr>
      <w:r w:rsidRPr="001662C6">
        <w:t>}</w:t>
      </w:r>
    </w:p>
    <w:p w14:paraId="18187D8D" w14:textId="77777777" w:rsidR="009D5726" w:rsidRPr="001662C6" w:rsidRDefault="009D5726" w:rsidP="009D5726">
      <w:pPr>
        <w:pStyle w:val="PL"/>
        <w:shd w:val="clear" w:color="auto" w:fill="E6E6E6"/>
      </w:pPr>
    </w:p>
    <w:p w14:paraId="7E9537ED" w14:textId="77777777" w:rsidR="009D5726" w:rsidRPr="001662C6" w:rsidRDefault="009D5726" w:rsidP="009D5726">
      <w:pPr>
        <w:pStyle w:val="PL"/>
        <w:shd w:val="clear" w:color="auto" w:fill="E6E6E6"/>
      </w:pPr>
      <w:r w:rsidRPr="001662C6">
        <w:t>LAA-Parameters-v1430 ::=</w:t>
      </w:r>
      <w:r w:rsidRPr="001662C6">
        <w:tab/>
      </w:r>
      <w:r w:rsidRPr="001662C6">
        <w:tab/>
      </w:r>
      <w:r w:rsidRPr="001662C6">
        <w:tab/>
      </w:r>
      <w:r w:rsidRPr="001662C6">
        <w:tab/>
        <w:t>SEQUENCE {</w:t>
      </w:r>
    </w:p>
    <w:p w14:paraId="3D8F77A8" w14:textId="77777777" w:rsidR="009D5726" w:rsidRPr="001662C6" w:rsidRDefault="009D5726" w:rsidP="009D5726">
      <w:pPr>
        <w:pStyle w:val="PL"/>
        <w:shd w:val="clear" w:color="auto" w:fill="E6E6E6"/>
      </w:pPr>
      <w:r w:rsidRPr="001662C6">
        <w:tab/>
        <w:t>crossCarrierSchedulingLAA-UL-r14</w:t>
      </w:r>
      <w:r w:rsidRPr="001662C6">
        <w:tab/>
      </w:r>
      <w:r w:rsidRPr="001662C6">
        <w:tab/>
      </w:r>
      <w:r w:rsidRPr="001662C6">
        <w:tab/>
        <w:t>ENUMERATED {supported}</w:t>
      </w:r>
      <w:r w:rsidRPr="001662C6">
        <w:tab/>
      </w:r>
      <w:r w:rsidRPr="001662C6">
        <w:tab/>
        <w:t>OPTIONAL,</w:t>
      </w:r>
    </w:p>
    <w:p w14:paraId="43EE4BE9" w14:textId="77777777" w:rsidR="009D5726" w:rsidRPr="001662C6" w:rsidRDefault="009D5726" w:rsidP="009D5726">
      <w:pPr>
        <w:pStyle w:val="PL"/>
        <w:shd w:val="clear" w:color="auto" w:fill="E6E6E6"/>
      </w:pPr>
      <w:r w:rsidRPr="001662C6">
        <w:tab/>
        <w:t>uplinkLAA-r14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7E3085B" w14:textId="77777777" w:rsidR="009D5726" w:rsidRPr="001662C6" w:rsidRDefault="009D5726" w:rsidP="009D5726">
      <w:pPr>
        <w:pStyle w:val="PL"/>
        <w:shd w:val="clear" w:color="auto" w:fill="E6E6E6"/>
      </w:pPr>
      <w:r w:rsidRPr="001662C6">
        <w:tab/>
        <w:t>twoStepSchedulingTimingInfo-r14</w:t>
      </w:r>
      <w:r w:rsidRPr="001662C6">
        <w:tab/>
      </w:r>
      <w:r w:rsidRPr="001662C6">
        <w:tab/>
      </w:r>
      <w:r w:rsidRPr="001662C6">
        <w:tab/>
      </w:r>
      <w:r w:rsidRPr="001662C6">
        <w:tab/>
        <w:t>ENUMERATED {nPlus1, nPlus2, nPlus3}</w:t>
      </w:r>
      <w:r w:rsidRPr="001662C6">
        <w:tab/>
        <w:t>OPTIONAL,</w:t>
      </w:r>
    </w:p>
    <w:p w14:paraId="4BC45550" w14:textId="77777777" w:rsidR="009D5726" w:rsidRPr="001662C6" w:rsidRDefault="009D5726" w:rsidP="009D5726">
      <w:pPr>
        <w:pStyle w:val="PL"/>
        <w:shd w:val="clear" w:color="auto" w:fill="E6E6E6"/>
      </w:pPr>
      <w:r w:rsidRPr="001662C6">
        <w:tab/>
        <w:t>uss-BlindDecodingAdjustment-r14</w:t>
      </w:r>
      <w:r w:rsidRPr="001662C6">
        <w:tab/>
      </w:r>
      <w:r w:rsidRPr="001662C6">
        <w:tab/>
      </w:r>
      <w:r w:rsidRPr="001662C6">
        <w:tab/>
      </w:r>
      <w:r w:rsidRPr="001662C6">
        <w:tab/>
        <w:t>ENUMERATED {supported}</w:t>
      </w:r>
      <w:r w:rsidRPr="001662C6">
        <w:tab/>
      </w:r>
      <w:r w:rsidRPr="001662C6">
        <w:tab/>
        <w:t>OPTIONAL,</w:t>
      </w:r>
    </w:p>
    <w:p w14:paraId="4609B820" w14:textId="77777777" w:rsidR="009D5726" w:rsidRPr="001662C6" w:rsidRDefault="009D5726" w:rsidP="009D5726">
      <w:pPr>
        <w:pStyle w:val="PL"/>
        <w:shd w:val="clear" w:color="auto" w:fill="E6E6E6"/>
      </w:pPr>
      <w:r w:rsidRPr="001662C6">
        <w:tab/>
        <w:t>uss-BlindDecodingReduction-r14</w:t>
      </w:r>
      <w:r w:rsidRPr="001662C6">
        <w:tab/>
      </w:r>
      <w:r w:rsidRPr="001662C6">
        <w:tab/>
      </w:r>
      <w:r w:rsidRPr="001662C6">
        <w:tab/>
      </w:r>
      <w:r w:rsidRPr="001662C6">
        <w:tab/>
        <w:t>ENUMERATED {supported}</w:t>
      </w:r>
      <w:r w:rsidRPr="001662C6">
        <w:tab/>
      </w:r>
      <w:r w:rsidRPr="001662C6">
        <w:tab/>
        <w:t>OPTIONAL,</w:t>
      </w:r>
    </w:p>
    <w:p w14:paraId="7DE98A33" w14:textId="77777777" w:rsidR="009D5726" w:rsidRPr="001662C6" w:rsidRDefault="009D5726" w:rsidP="009D5726">
      <w:pPr>
        <w:pStyle w:val="PL"/>
        <w:shd w:val="clear" w:color="auto" w:fill="E6E6E6"/>
      </w:pPr>
      <w:r w:rsidRPr="001662C6">
        <w:tab/>
        <w:t>outOfSequenceGrantHandling-r14</w:t>
      </w:r>
      <w:r w:rsidRPr="001662C6">
        <w:tab/>
      </w:r>
      <w:r w:rsidRPr="001662C6">
        <w:tab/>
      </w:r>
      <w:r w:rsidRPr="001662C6">
        <w:tab/>
      </w:r>
      <w:r w:rsidRPr="001662C6">
        <w:tab/>
        <w:t>ENUMERATED {supported}</w:t>
      </w:r>
      <w:r w:rsidRPr="001662C6">
        <w:tab/>
      </w:r>
      <w:r w:rsidRPr="001662C6">
        <w:tab/>
        <w:t>OPTIONAL</w:t>
      </w:r>
    </w:p>
    <w:p w14:paraId="0367B9EC" w14:textId="77777777" w:rsidR="009D5726" w:rsidRPr="001662C6" w:rsidRDefault="009D5726" w:rsidP="009D5726">
      <w:pPr>
        <w:pStyle w:val="PL"/>
        <w:shd w:val="clear" w:color="auto" w:fill="E6E6E6"/>
      </w:pPr>
      <w:r w:rsidRPr="001662C6">
        <w:t>}</w:t>
      </w:r>
    </w:p>
    <w:p w14:paraId="3D543BB8" w14:textId="77777777" w:rsidR="009D5726" w:rsidRPr="001662C6" w:rsidRDefault="009D5726" w:rsidP="009D5726">
      <w:pPr>
        <w:pStyle w:val="PL"/>
        <w:shd w:val="clear" w:color="auto" w:fill="E6E6E6"/>
      </w:pPr>
    </w:p>
    <w:p w14:paraId="6383E965" w14:textId="77777777" w:rsidR="009D5726" w:rsidRPr="001662C6" w:rsidRDefault="009D5726" w:rsidP="009D5726">
      <w:pPr>
        <w:pStyle w:val="PL"/>
        <w:shd w:val="clear" w:color="auto" w:fill="E6E6E6"/>
      </w:pPr>
      <w:bookmarkStart w:id="129" w:name="_Hlk523484240"/>
      <w:r w:rsidRPr="001662C6">
        <w:t>LAA-Parameters-v1530 ::=</w:t>
      </w:r>
      <w:r w:rsidRPr="001662C6">
        <w:tab/>
      </w:r>
      <w:r w:rsidRPr="001662C6">
        <w:tab/>
      </w:r>
      <w:r w:rsidRPr="001662C6">
        <w:tab/>
      </w:r>
      <w:r w:rsidRPr="001662C6">
        <w:tab/>
        <w:t>SEQUENCE {</w:t>
      </w:r>
    </w:p>
    <w:p w14:paraId="569DA294" w14:textId="77777777" w:rsidR="009D5726" w:rsidRPr="001662C6" w:rsidRDefault="009D5726" w:rsidP="009D5726">
      <w:pPr>
        <w:pStyle w:val="PL"/>
        <w:shd w:val="clear" w:color="auto" w:fill="E6E6E6"/>
      </w:pPr>
      <w:r w:rsidRPr="001662C6">
        <w:tab/>
        <w:t>aul-r15</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872EE44" w14:textId="77777777" w:rsidR="009D5726" w:rsidRPr="001662C6" w:rsidRDefault="009D5726" w:rsidP="009D5726">
      <w:pPr>
        <w:pStyle w:val="PL"/>
        <w:shd w:val="clear" w:color="auto" w:fill="E6E6E6"/>
      </w:pPr>
      <w:r w:rsidRPr="001662C6">
        <w:tab/>
        <w:t>laa-PUSCH-Mode1-r15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C2B931F" w14:textId="77777777" w:rsidR="009D5726" w:rsidRPr="001662C6" w:rsidRDefault="009D5726" w:rsidP="009D5726">
      <w:pPr>
        <w:pStyle w:val="PL"/>
        <w:shd w:val="clear" w:color="auto" w:fill="E6E6E6"/>
      </w:pPr>
      <w:r w:rsidRPr="001662C6">
        <w:tab/>
        <w:t>laa-PUSCH-Mode2-r15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EB8062B" w14:textId="77777777" w:rsidR="009D5726" w:rsidRPr="001662C6" w:rsidRDefault="009D5726" w:rsidP="009D5726">
      <w:pPr>
        <w:pStyle w:val="PL"/>
        <w:shd w:val="clear" w:color="auto" w:fill="E6E6E6"/>
      </w:pPr>
      <w:r w:rsidRPr="001662C6">
        <w:tab/>
        <w:t>laa-PUSCH-Mode3-r15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4D18DD7" w14:textId="77777777" w:rsidR="009D5726" w:rsidRPr="001662C6" w:rsidRDefault="009D5726" w:rsidP="009D5726">
      <w:pPr>
        <w:pStyle w:val="PL"/>
        <w:shd w:val="clear" w:color="auto" w:fill="E6E6E6"/>
      </w:pPr>
      <w:r w:rsidRPr="001662C6">
        <w:t>}</w:t>
      </w:r>
      <w:bookmarkEnd w:id="129"/>
    </w:p>
    <w:p w14:paraId="063B525E" w14:textId="77777777" w:rsidR="009D5726" w:rsidRPr="001662C6" w:rsidRDefault="009D5726" w:rsidP="009D5726">
      <w:pPr>
        <w:pStyle w:val="PL"/>
        <w:shd w:val="clear" w:color="auto" w:fill="E6E6E6"/>
      </w:pPr>
    </w:p>
    <w:p w14:paraId="2CD38AC9" w14:textId="77777777" w:rsidR="009D5726" w:rsidRPr="001662C6" w:rsidRDefault="009D5726" w:rsidP="009D5726">
      <w:pPr>
        <w:pStyle w:val="PL"/>
        <w:shd w:val="clear" w:color="auto" w:fill="E6E6E6"/>
      </w:pPr>
      <w:r w:rsidRPr="001662C6">
        <w:t>WLAN-IW-Parameters-r12 ::=</w:t>
      </w:r>
      <w:r w:rsidRPr="001662C6">
        <w:tab/>
        <w:t>SEQUENCE {</w:t>
      </w:r>
    </w:p>
    <w:p w14:paraId="4A80020F" w14:textId="77777777" w:rsidR="009D5726" w:rsidRPr="001662C6" w:rsidRDefault="009D5726" w:rsidP="009D5726">
      <w:pPr>
        <w:pStyle w:val="PL"/>
        <w:shd w:val="clear" w:color="auto" w:fill="E6E6E6"/>
      </w:pPr>
      <w:r w:rsidRPr="001662C6">
        <w:tab/>
        <w:t>wlan-IW-RAN-Rules-r12</w:t>
      </w:r>
      <w:r w:rsidRPr="001662C6">
        <w:tab/>
      </w:r>
      <w:r w:rsidRPr="001662C6">
        <w:tab/>
      </w:r>
      <w:r w:rsidRPr="001662C6">
        <w:tab/>
      </w:r>
      <w:r w:rsidRPr="001662C6">
        <w:tab/>
      </w:r>
      <w:r w:rsidRPr="001662C6">
        <w:tab/>
        <w:t>ENUMERATED {supported}</w:t>
      </w:r>
      <w:r w:rsidRPr="001662C6">
        <w:tab/>
      </w:r>
      <w:r w:rsidRPr="001662C6">
        <w:tab/>
        <w:t>OPTIONAL,</w:t>
      </w:r>
    </w:p>
    <w:p w14:paraId="2BDBC667" w14:textId="77777777" w:rsidR="009D5726" w:rsidRPr="001662C6" w:rsidRDefault="009D5726" w:rsidP="009D5726">
      <w:pPr>
        <w:pStyle w:val="PL"/>
        <w:shd w:val="clear" w:color="auto" w:fill="E6E6E6"/>
      </w:pPr>
      <w:r w:rsidRPr="001662C6">
        <w:tab/>
        <w:t>wlan-IW-ANDSF-Policies-r12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95725CD" w14:textId="77777777" w:rsidR="009D5726" w:rsidRPr="001662C6" w:rsidRDefault="009D5726" w:rsidP="009D5726">
      <w:pPr>
        <w:pStyle w:val="PL"/>
        <w:shd w:val="clear" w:color="auto" w:fill="E6E6E6"/>
      </w:pPr>
      <w:r w:rsidRPr="001662C6">
        <w:t>}</w:t>
      </w:r>
    </w:p>
    <w:p w14:paraId="0F51EEC9" w14:textId="77777777" w:rsidR="009D5726" w:rsidRPr="001662C6" w:rsidRDefault="009D5726" w:rsidP="009D5726">
      <w:pPr>
        <w:pStyle w:val="PL"/>
        <w:shd w:val="clear" w:color="auto" w:fill="E6E6E6"/>
      </w:pPr>
    </w:p>
    <w:p w14:paraId="5542492B" w14:textId="77777777" w:rsidR="009D5726" w:rsidRPr="001662C6" w:rsidRDefault="009D5726" w:rsidP="009D5726">
      <w:pPr>
        <w:pStyle w:val="PL"/>
        <w:shd w:val="clear" w:color="auto" w:fill="E6E6E6"/>
      </w:pPr>
      <w:r w:rsidRPr="001662C6">
        <w:t>LWA-Parameters-r13 ::=</w:t>
      </w:r>
      <w:r w:rsidRPr="001662C6">
        <w:tab/>
      </w:r>
      <w:r w:rsidRPr="001662C6">
        <w:tab/>
        <w:t>SEQUENCE {</w:t>
      </w:r>
    </w:p>
    <w:p w14:paraId="6AFDE0A4" w14:textId="77777777" w:rsidR="009D5726" w:rsidRPr="001662C6" w:rsidRDefault="009D5726" w:rsidP="009D5726">
      <w:pPr>
        <w:pStyle w:val="PL"/>
        <w:shd w:val="clear" w:color="auto" w:fill="E6E6E6"/>
      </w:pPr>
      <w:r w:rsidRPr="001662C6">
        <w:tab/>
        <w:t>lwa-r13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89FF49B" w14:textId="77777777" w:rsidR="009D5726" w:rsidRPr="001662C6" w:rsidRDefault="009D5726" w:rsidP="009D5726">
      <w:pPr>
        <w:pStyle w:val="PL"/>
        <w:shd w:val="clear" w:color="auto" w:fill="E6E6E6"/>
      </w:pPr>
      <w:r w:rsidRPr="001662C6">
        <w:tab/>
        <w:t>lwa-SplitBearer-r13</w:t>
      </w:r>
      <w:r w:rsidRPr="001662C6">
        <w:tab/>
      </w:r>
      <w:r w:rsidRPr="001662C6">
        <w:tab/>
      </w:r>
      <w:r w:rsidRPr="001662C6">
        <w:tab/>
        <w:t>ENUMERATED {supported}</w:t>
      </w:r>
      <w:r w:rsidRPr="001662C6">
        <w:tab/>
      </w:r>
      <w:r w:rsidRPr="001662C6">
        <w:tab/>
        <w:t>OPTIONAL,</w:t>
      </w:r>
    </w:p>
    <w:p w14:paraId="1B77B00F" w14:textId="77777777" w:rsidR="009D5726" w:rsidRPr="001662C6" w:rsidRDefault="009D5726" w:rsidP="009D5726">
      <w:pPr>
        <w:pStyle w:val="PL"/>
        <w:shd w:val="clear" w:color="auto" w:fill="E6E6E6"/>
      </w:pPr>
      <w:r w:rsidRPr="001662C6">
        <w:tab/>
        <w:t>wlan-MAC-Address-r13</w:t>
      </w:r>
      <w:r w:rsidRPr="001662C6">
        <w:tab/>
      </w:r>
      <w:r w:rsidRPr="001662C6">
        <w:tab/>
        <w:t>OCTET STRING (SIZE (6))</w:t>
      </w:r>
      <w:r w:rsidRPr="001662C6">
        <w:tab/>
      </w:r>
      <w:r w:rsidRPr="001662C6">
        <w:tab/>
        <w:t>OPTIONAL,</w:t>
      </w:r>
    </w:p>
    <w:p w14:paraId="59A9E971" w14:textId="77777777" w:rsidR="009D5726" w:rsidRPr="001662C6" w:rsidRDefault="009D5726" w:rsidP="009D5726">
      <w:pPr>
        <w:pStyle w:val="PL"/>
        <w:shd w:val="clear" w:color="auto" w:fill="E6E6E6"/>
      </w:pPr>
      <w:r w:rsidRPr="001662C6">
        <w:tab/>
        <w:t>lwa-BufferSize-r13</w:t>
      </w:r>
      <w:r w:rsidRPr="001662C6">
        <w:tab/>
      </w:r>
      <w:r w:rsidRPr="001662C6">
        <w:tab/>
      </w:r>
      <w:r w:rsidRPr="001662C6">
        <w:tab/>
        <w:t>ENUMERATED {supported}</w:t>
      </w:r>
      <w:r w:rsidRPr="001662C6">
        <w:tab/>
      </w:r>
      <w:r w:rsidRPr="001662C6">
        <w:tab/>
        <w:t>OPTIONAL</w:t>
      </w:r>
    </w:p>
    <w:p w14:paraId="666D8484" w14:textId="77777777" w:rsidR="009D5726" w:rsidRPr="001662C6" w:rsidRDefault="009D5726" w:rsidP="009D5726">
      <w:pPr>
        <w:pStyle w:val="PL"/>
        <w:shd w:val="clear" w:color="auto" w:fill="E6E6E6"/>
      </w:pPr>
      <w:r w:rsidRPr="001662C6">
        <w:t>}</w:t>
      </w:r>
    </w:p>
    <w:p w14:paraId="1281AE72" w14:textId="77777777" w:rsidR="009D5726" w:rsidRPr="001662C6" w:rsidRDefault="009D5726" w:rsidP="009D5726">
      <w:pPr>
        <w:pStyle w:val="PL"/>
        <w:shd w:val="clear" w:color="auto" w:fill="E6E6E6"/>
      </w:pPr>
    </w:p>
    <w:p w14:paraId="140E13DF" w14:textId="77777777" w:rsidR="009D5726" w:rsidRPr="001662C6" w:rsidRDefault="009D5726" w:rsidP="009D5726">
      <w:pPr>
        <w:pStyle w:val="PL"/>
        <w:shd w:val="clear" w:color="auto" w:fill="E6E6E6"/>
      </w:pPr>
      <w:r w:rsidRPr="001662C6">
        <w:t>LWA-Parameters-v1430 ::=</w:t>
      </w:r>
      <w:r w:rsidRPr="001662C6">
        <w:tab/>
      </w:r>
      <w:r w:rsidRPr="001662C6">
        <w:tab/>
        <w:t>SEQUENCE {</w:t>
      </w:r>
    </w:p>
    <w:p w14:paraId="7B1D1E49" w14:textId="77777777" w:rsidR="009D5726" w:rsidRPr="001662C6" w:rsidRDefault="009D5726" w:rsidP="009D5726">
      <w:pPr>
        <w:pStyle w:val="PL"/>
        <w:shd w:val="clear" w:color="auto" w:fill="E6E6E6"/>
      </w:pPr>
      <w:r w:rsidRPr="001662C6">
        <w:tab/>
        <w:t>lwa-HO-WithoutWT-Change-r14</w:t>
      </w:r>
      <w:r w:rsidRPr="001662C6">
        <w:tab/>
      </w:r>
      <w:r w:rsidRPr="001662C6">
        <w:tab/>
      </w:r>
      <w:r w:rsidRPr="001662C6">
        <w:tab/>
        <w:t>ENUMERATED {supported}</w:t>
      </w:r>
      <w:r w:rsidRPr="001662C6">
        <w:tab/>
      </w:r>
      <w:r w:rsidRPr="001662C6">
        <w:tab/>
        <w:t>OPTIONAL,</w:t>
      </w:r>
    </w:p>
    <w:p w14:paraId="271FD347" w14:textId="77777777" w:rsidR="009D5726" w:rsidRPr="001662C6" w:rsidRDefault="009D5726" w:rsidP="009D5726">
      <w:pPr>
        <w:pStyle w:val="PL"/>
        <w:shd w:val="clear" w:color="auto" w:fill="E6E6E6"/>
      </w:pPr>
      <w:r w:rsidRPr="001662C6">
        <w:tab/>
        <w:t>lwa-UL-r14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AF90EE8" w14:textId="77777777" w:rsidR="009D5726" w:rsidRPr="001662C6" w:rsidRDefault="009D5726" w:rsidP="009D5726">
      <w:pPr>
        <w:pStyle w:val="PL"/>
        <w:shd w:val="clear" w:color="auto" w:fill="E6E6E6"/>
      </w:pPr>
      <w:r w:rsidRPr="001662C6">
        <w:tab/>
        <w:t>wlan-PeriodicMeas-r14</w:t>
      </w:r>
      <w:r w:rsidRPr="001662C6">
        <w:tab/>
      </w:r>
      <w:r w:rsidRPr="001662C6">
        <w:tab/>
      </w:r>
      <w:r w:rsidRPr="001662C6">
        <w:tab/>
      </w:r>
      <w:r w:rsidRPr="001662C6">
        <w:tab/>
        <w:t>ENUMERATED {supported}</w:t>
      </w:r>
      <w:r w:rsidRPr="001662C6">
        <w:tab/>
      </w:r>
      <w:r w:rsidRPr="001662C6">
        <w:tab/>
        <w:t>OPTIONAL,</w:t>
      </w:r>
    </w:p>
    <w:p w14:paraId="0FBD9208" w14:textId="77777777" w:rsidR="009D5726" w:rsidRPr="001662C6" w:rsidRDefault="009D5726" w:rsidP="009D5726">
      <w:pPr>
        <w:pStyle w:val="PL"/>
        <w:shd w:val="clear" w:color="auto" w:fill="E6E6E6"/>
      </w:pPr>
      <w:r w:rsidRPr="001662C6">
        <w:tab/>
        <w:t>wlan-ReportAnyWLAN-r14</w:t>
      </w:r>
      <w:r w:rsidRPr="001662C6">
        <w:tab/>
      </w:r>
      <w:r w:rsidRPr="001662C6">
        <w:tab/>
      </w:r>
      <w:r w:rsidRPr="001662C6">
        <w:tab/>
      </w:r>
      <w:r w:rsidRPr="001662C6">
        <w:tab/>
        <w:t>ENUMERATED {supported}</w:t>
      </w:r>
      <w:r w:rsidRPr="001662C6">
        <w:tab/>
      </w:r>
      <w:r w:rsidRPr="001662C6">
        <w:tab/>
        <w:t>OPTIONAL,</w:t>
      </w:r>
    </w:p>
    <w:p w14:paraId="7697F5C6" w14:textId="77777777" w:rsidR="009D5726" w:rsidRPr="001662C6" w:rsidRDefault="009D5726" w:rsidP="009D5726">
      <w:pPr>
        <w:pStyle w:val="PL"/>
        <w:shd w:val="clear" w:color="auto" w:fill="E6E6E6"/>
      </w:pPr>
      <w:r w:rsidRPr="001662C6">
        <w:tab/>
        <w:t>wlan-SupportedDataRate-r14</w:t>
      </w:r>
      <w:r w:rsidRPr="001662C6">
        <w:tab/>
      </w:r>
      <w:r w:rsidRPr="001662C6">
        <w:tab/>
      </w:r>
      <w:r w:rsidRPr="001662C6">
        <w:tab/>
        <w:t>INTEGER (1..2048)</w:t>
      </w:r>
      <w:r w:rsidRPr="001662C6">
        <w:tab/>
      </w:r>
      <w:r w:rsidRPr="001662C6">
        <w:tab/>
      </w:r>
      <w:r w:rsidRPr="001662C6">
        <w:tab/>
        <w:t>OPTIONAL</w:t>
      </w:r>
    </w:p>
    <w:p w14:paraId="3EBCA7F6" w14:textId="77777777" w:rsidR="009D5726" w:rsidRPr="001662C6" w:rsidRDefault="009D5726" w:rsidP="009D5726">
      <w:pPr>
        <w:pStyle w:val="PL"/>
        <w:shd w:val="clear" w:color="auto" w:fill="E6E6E6"/>
      </w:pPr>
      <w:r w:rsidRPr="001662C6">
        <w:t>}</w:t>
      </w:r>
    </w:p>
    <w:p w14:paraId="66846C18" w14:textId="77777777" w:rsidR="009D5726" w:rsidRPr="001662C6" w:rsidRDefault="009D5726" w:rsidP="009D5726">
      <w:pPr>
        <w:pStyle w:val="PL"/>
        <w:shd w:val="clear" w:color="auto" w:fill="E6E6E6"/>
      </w:pPr>
    </w:p>
    <w:p w14:paraId="0133CBDC" w14:textId="77777777" w:rsidR="009D5726" w:rsidRPr="001662C6" w:rsidRDefault="009D5726" w:rsidP="009D5726">
      <w:pPr>
        <w:pStyle w:val="PL"/>
        <w:shd w:val="clear" w:color="auto" w:fill="E6E6E6"/>
      </w:pPr>
      <w:r w:rsidRPr="001662C6">
        <w:t>LWA-Parameters-v1440 ::=</w:t>
      </w:r>
      <w:r w:rsidRPr="001662C6">
        <w:tab/>
      </w:r>
      <w:r w:rsidRPr="001662C6">
        <w:tab/>
        <w:t>SEQUENCE {</w:t>
      </w:r>
    </w:p>
    <w:p w14:paraId="3B20630E" w14:textId="77777777" w:rsidR="009D5726" w:rsidRPr="001662C6" w:rsidRDefault="009D5726" w:rsidP="009D5726">
      <w:pPr>
        <w:pStyle w:val="PL"/>
        <w:shd w:val="clear" w:color="auto" w:fill="E6E6E6"/>
      </w:pPr>
      <w:r w:rsidRPr="001662C6">
        <w:tab/>
        <w:t>lwa-RLC-UM-r14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484E966" w14:textId="77777777" w:rsidR="009D5726" w:rsidRPr="001662C6" w:rsidRDefault="009D5726" w:rsidP="009D5726">
      <w:pPr>
        <w:pStyle w:val="PL"/>
        <w:shd w:val="clear" w:color="auto" w:fill="E6E6E6"/>
      </w:pPr>
      <w:r w:rsidRPr="001662C6">
        <w:t>}</w:t>
      </w:r>
    </w:p>
    <w:p w14:paraId="59FAE723" w14:textId="77777777" w:rsidR="009D5726" w:rsidRPr="001662C6" w:rsidRDefault="009D5726" w:rsidP="009D5726">
      <w:pPr>
        <w:pStyle w:val="PL"/>
        <w:shd w:val="clear" w:color="auto" w:fill="E6E6E6"/>
      </w:pPr>
    </w:p>
    <w:p w14:paraId="098217F0" w14:textId="77777777" w:rsidR="009D5726" w:rsidRPr="001662C6" w:rsidRDefault="009D5726" w:rsidP="009D5726">
      <w:pPr>
        <w:pStyle w:val="PL"/>
        <w:shd w:val="clear" w:color="auto" w:fill="E6E6E6"/>
      </w:pPr>
      <w:r w:rsidRPr="001662C6">
        <w:t>WLAN-IW-Parameters-v1310 ::=</w:t>
      </w:r>
      <w:r w:rsidRPr="001662C6">
        <w:tab/>
        <w:t>SEQUENCE {</w:t>
      </w:r>
    </w:p>
    <w:p w14:paraId="5EDD0D14" w14:textId="77777777" w:rsidR="009D5726" w:rsidRPr="001662C6" w:rsidRDefault="009D5726" w:rsidP="009D5726">
      <w:pPr>
        <w:pStyle w:val="PL"/>
        <w:shd w:val="clear" w:color="auto" w:fill="E6E6E6"/>
      </w:pPr>
      <w:r w:rsidRPr="001662C6">
        <w:tab/>
        <w:t>rclwi-r13</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14BAFA0" w14:textId="77777777" w:rsidR="009D5726" w:rsidRPr="001662C6" w:rsidRDefault="009D5726" w:rsidP="009D5726">
      <w:pPr>
        <w:pStyle w:val="PL"/>
        <w:shd w:val="clear" w:color="auto" w:fill="E6E6E6"/>
      </w:pPr>
      <w:r w:rsidRPr="001662C6">
        <w:t>}</w:t>
      </w:r>
    </w:p>
    <w:p w14:paraId="2F9D7487" w14:textId="77777777" w:rsidR="009D5726" w:rsidRPr="001662C6" w:rsidRDefault="009D5726" w:rsidP="009D5726">
      <w:pPr>
        <w:pStyle w:val="PL"/>
        <w:shd w:val="clear" w:color="auto" w:fill="E6E6E6"/>
      </w:pPr>
    </w:p>
    <w:p w14:paraId="468C2BFF" w14:textId="77777777" w:rsidR="009D5726" w:rsidRPr="001662C6" w:rsidRDefault="009D5726" w:rsidP="009D5726">
      <w:pPr>
        <w:pStyle w:val="PL"/>
        <w:shd w:val="clear" w:color="auto" w:fill="E6E6E6"/>
      </w:pPr>
      <w:r w:rsidRPr="001662C6">
        <w:t>LWIP-Parameters-r13 ::=</w:t>
      </w:r>
      <w:r w:rsidRPr="001662C6">
        <w:tab/>
      </w:r>
      <w:r w:rsidRPr="001662C6">
        <w:tab/>
        <w:t>SEQUENCE {</w:t>
      </w:r>
    </w:p>
    <w:p w14:paraId="0A809E05" w14:textId="77777777" w:rsidR="009D5726" w:rsidRPr="001662C6" w:rsidRDefault="009D5726" w:rsidP="009D5726">
      <w:pPr>
        <w:pStyle w:val="PL"/>
        <w:shd w:val="clear" w:color="auto" w:fill="E6E6E6"/>
      </w:pPr>
      <w:r w:rsidRPr="001662C6">
        <w:tab/>
        <w:t>lwip-r13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33AEB21" w14:textId="77777777" w:rsidR="009D5726" w:rsidRPr="001662C6" w:rsidRDefault="009D5726" w:rsidP="009D5726">
      <w:pPr>
        <w:pStyle w:val="PL"/>
        <w:shd w:val="clear" w:color="auto" w:fill="E6E6E6"/>
      </w:pPr>
      <w:r w:rsidRPr="001662C6">
        <w:t>}</w:t>
      </w:r>
    </w:p>
    <w:p w14:paraId="065B0524" w14:textId="77777777" w:rsidR="009D5726" w:rsidRPr="001662C6" w:rsidRDefault="009D5726" w:rsidP="009D5726">
      <w:pPr>
        <w:pStyle w:val="PL"/>
        <w:shd w:val="clear" w:color="auto" w:fill="E6E6E6"/>
      </w:pPr>
    </w:p>
    <w:p w14:paraId="6CE0F9BD" w14:textId="77777777" w:rsidR="009D5726" w:rsidRPr="001662C6" w:rsidRDefault="009D5726" w:rsidP="009D5726">
      <w:pPr>
        <w:pStyle w:val="PL"/>
        <w:shd w:val="clear" w:color="auto" w:fill="E6E6E6"/>
      </w:pPr>
      <w:r w:rsidRPr="001662C6">
        <w:t>LWIP-Parameters-v1430 ::=</w:t>
      </w:r>
      <w:r w:rsidRPr="001662C6">
        <w:tab/>
      </w:r>
      <w:r w:rsidRPr="001662C6">
        <w:tab/>
        <w:t>SEQUENCE {</w:t>
      </w:r>
    </w:p>
    <w:p w14:paraId="0DD9B952" w14:textId="77777777" w:rsidR="009D5726" w:rsidRPr="001662C6" w:rsidRDefault="009D5726" w:rsidP="009D5726">
      <w:pPr>
        <w:pStyle w:val="PL"/>
        <w:shd w:val="clear" w:color="auto" w:fill="E6E6E6"/>
      </w:pPr>
      <w:r w:rsidRPr="001662C6">
        <w:tab/>
        <w:t>lwip-Aggregation-DL-r14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4A7381B" w14:textId="77777777" w:rsidR="009D5726" w:rsidRPr="001662C6" w:rsidRDefault="009D5726" w:rsidP="009D5726">
      <w:pPr>
        <w:pStyle w:val="PL"/>
        <w:shd w:val="clear" w:color="auto" w:fill="E6E6E6"/>
      </w:pPr>
      <w:r w:rsidRPr="001662C6">
        <w:tab/>
        <w:t>lwip-Aggregation-UL-r14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E206249" w14:textId="77777777" w:rsidR="009D5726" w:rsidRPr="001662C6" w:rsidRDefault="009D5726" w:rsidP="009D5726">
      <w:pPr>
        <w:pStyle w:val="PL"/>
        <w:shd w:val="clear" w:color="auto" w:fill="E6E6E6"/>
      </w:pPr>
      <w:r w:rsidRPr="001662C6">
        <w:t>}</w:t>
      </w:r>
    </w:p>
    <w:p w14:paraId="4B677BBC" w14:textId="77777777" w:rsidR="009D5726" w:rsidRPr="001662C6" w:rsidRDefault="009D5726" w:rsidP="009D5726">
      <w:pPr>
        <w:pStyle w:val="PL"/>
        <w:shd w:val="clear" w:color="auto" w:fill="E6E6E6"/>
      </w:pPr>
    </w:p>
    <w:p w14:paraId="5C02C6BE" w14:textId="77777777" w:rsidR="009D5726" w:rsidRPr="001662C6" w:rsidRDefault="009D5726" w:rsidP="009D5726">
      <w:pPr>
        <w:pStyle w:val="PL"/>
        <w:shd w:val="clear" w:color="auto" w:fill="E6E6E6"/>
      </w:pPr>
      <w:r w:rsidRPr="001662C6">
        <w:t>NAICS-Capability-List-r12 ::= SEQUENCE (SIZE (1..maxNAICS-Entries-r12)) OF NAICS-Capability-Entry-r12</w:t>
      </w:r>
    </w:p>
    <w:p w14:paraId="718F52FE" w14:textId="77777777" w:rsidR="009D5726" w:rsidRPr="001662C6" w:rsidRDefault="009D5726" w:rsidP="009D5726">
      <w:pPr>
        <w:pStyle w:val="PL"/>
        <w:shd w:val="clear" w:color="auto" w:fill="E6E6E6"/>
      </w:pPr>
    </w:p>
    <w:p w14:paraId="226FD0AA" w14:textId="77777777" w:rsidR="009D5726" w:rsidRPr="001662C6" w:rsidRDefault="009D5726" w:rsidP="009D5726">
      <w:pPr>
        <w:pStyle w:val="PL"/>
        <w:shd w:val="clear" w:color="auto" w:fill="E6E6E6"/>
      </w:pPr>
    </w:p>
    <w:p w14:paraId="36A4BCEF" w14:textId="77777777" w:rsidR="009D5726" w:rsidRPr="001662C6" w:rsidRDefault="009D5726" w:rsidP="009D5726">
      <w:pPr>
        <w:pStyle w:val="PL"/>
        <w:shd w:val="clear" w:color="auto" w:fill="E6E6E6"/>
      </w:pPr>
      <w:r w:rsidRPr="001662C6">
        <w:t>NAICS-Capability-Entry-r12</w:t>
      </w:r>
      <w:r w:rsidRPr="001662C6">
        <w:tab/>
        <w:t>::=</w:t>
      </w:r>
      <w:r w:rsidRPr="001662C6">
        <w:tab/>
        <w:t>SEQUENCE {</w:t>
      </w:r>
    </w:p>
    <w:p w14:paraId="68F0F8FC" w14:textId="77777777" w:rsidR="009D5726" w:rsidRPr="001662C6" w:rsidRDefault="009D5726" w:rsidP="009D5726">
      <w:pPr>
        <w:pStyle w:val="PL"/>
        <w:shd w:val="clear" w:color="auto" w:fill="E6E6E6"/>
      </w:pPr>
      <w:r w:rsidRPr="001662C6">
        <w:tab/>
        <w:t>numberOfNAICS-CapableCC-r12</w:t>
      </w:r>
      <w:r w:rsidRPr="001662C6">
        <w:tab/>
      </w:r>
      <w:r w:rsidRPr="001662C6">
        <w:tab/>
      </w:r>
      <w:r w:rsidRPr="001662C6">
        <w:tab/>
      </w:r>
      <w:r w:rsidRPr="001662C6">
        <w:tab/>
        <w:t>INTEGER(1..5),</w:t>
      </w:r>
    </w:p>
    <w:p w14:paraId="7F8CC56B" w14:textId="77777777" w:rsidR="009D5726" w:rsidRPr="001662C6" w:rsidRDefault="009D5726" w:rsidP="009D5726">
      <w:pPr>
        <w:pStyle w:val="PL"/>
        <w:shd w:val="clear" w:color="auto" w:fill="E6E6E6"/>
      </w:pPr>
      <w:r w:rsidRPr="001662C6">
        <w:tab/>
        <w:t>numberOfAggregatedPRB-r12</w:t>
      </w:r>
      <w:r w:rsidRPr="001662C6">
        <w:tab/>
      </w:r>
      <w:r w:rsidRPr="001662C6">
        <w:tab/>
      </w:r>
      <w:r w:rsidRPr="001662C6">
        <w:tab/>
      </w:r>
      <w:r w:rsidRPr="001662C6">
        <w:tab/>
        <w:t>ENUMERATED {</w:t>
      </w:r>
    </w:p>
    <w:p w14:paraId="567E8CF6"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n50, n75, n100, n125, n150, n175,</w:t>
      </w:r>
    </w:p>
    <w:p w14:paraId="4FF29335" w14:textId="77777777" w:rsidR="009D5726" w:rsidRPr="001662C6" w:rsidRDefault="009D5726" w:rsidP="009D5726">
      <w:pPr>
        <w:pStyle w:val="PL"/>
        <w:shd w:val="clear" w:color="auto" w:fill="E6E6E6"/>
        <w:tabs>
          <w:tab w:val="clear" w:pos="7296"/>
          <w:tab w:val="clear" w:pos="7680"/>
          <w:tab w:val="clear" w:pos="8448"/>
          <w:tab w:val="clear" w:pos="8832"/>
          <w:tab w:val="clear" w:pos="9216"/>
        </w:tabs>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n200, n225, n250, n275, n300, n350,</w:t>
      </w:r>
    </w:p>
    <w:p w14:paraId="280629ED"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n400, n450, n500, spare},</w:t>
      </w:r>
    </w:p>
    <w:p w14:paraId="0F83427E" w14:textId="77777777" w:rsidR="009D5726" w:rsidRPr="001662C6" w:rsidRDefault="009D5726" w:rsidP="009D5726">
      <w:pPr>
        <w:pStyle w:val="PL"/>
        <w:shd w:val="clear" w:color="auto" w:fill="E6E6E6"/>
      </w:pPr>
      <w:r w:rsidRPr="001662C6">
        <w:tab/>
        <w:t>...</w:t>
      </w:r>
    </w:p>
    <w:p w14:paraId="399A83A3" w14:textId="77777777" w:rsidR="009D5726" w:rsidRPr="001662C6" w:rsidRDefault="009D5726" w:rsidP="009D5726">
      <w:pPr>
        <w:pStyle w:val="PL"/>
        <w:shd w:val="clear" w:color="auto" w:fill="E6E6E6"/>
      </w:pPr>
      <w:r w:rsidRPr="001662C6">
        <w:t>}</w:t>
      </w:r>
    </w:p>
    <w:p w14:paraId="77B8CFF7" w14:textId="77777777" w:rsidR="009D5726" w:rsidRPr="001662C6" w:rsidRDefault="009D5726" w:rsidP="009D5726">
      <w:pPr>
        <w:pStyle w:val="PL"/>
        <w:shd w:val="clear" w:color="auto" w:fill="E6E6E6"/>
      </w:pPr>
    </w:p>
    <w:p w14:paraId="080F2913" w14:textId="77777777" w:rsidR="009D5726" w:rsidRPr="001662C6" w:rsidRDefault="009D5726" w:rsidP="009D5726">
      <w:pPr>
        <w:pStyle w:val="PL"/>
        <w:shd w:val="clear" w:color="auto" w:fill="E6E6E6"/>
      </w:pPr>
      <w:r w:rsidRPr="001662C6">
        <w:t>SL-Parameters-r12 ::=</w:t>
      </w:r>
      <w:r w:rsidRPr="001662C6">
        <w:tab/>
      </w:r>
      <w:r w:rsidRPr="001662C6">
        <w:tab/>
      </w:r>
      <w:r w:rsidRPr="001662C6">
        <w:tab/>
      </w:r>
      <w:r w:rsidRPr="001662C6">
        <w:tab/>
        <w:t>SEQUENCE {</w:t>
      </w:r>
    </w:p>
    <w:p w14:paraId="48A77892" w14:textId="77777777" w:rsidR="009D5726" w:rsidRPr="001662C6" w:rsidRDefault="009D5726" w:rsidP="009D5726">
      <w:pPr>
        <w:pStyle w:val="PL"/>
        <w:shd w:val="clear" w:color="auto" w:fill="E6E6E6"/>
      </w:pPr>
      <w:r w:rsidRPr="001662C6">
        <w:tab/>
        <w:t>commSimultaneousTx-r12</w:t>
      </w:r>
      <w:r w:rsidRPr="001662C6">
        <w:tab/>
      </w:r>
      <w:r w:rsidRPr="001662C6">
        <w:tab/>
      </w:r>
      <w:r w:rsidRPr="001662C6">
        <w:tab/>
      </w:r>
      <w:r w:rsidRPr="001662C6">
        <w:tab/>
      </w:r>
      <w:r w:rsidRPr="001662C6">
        <w:tab/>
        <w:t>ENUMERATED {supported}</w:t>
      </w:r>
      <w:r w:rsidRPr="001662C6">
        <w:tab/>
      </w:r>
      <w:r w:rsidRPr="001662C6">
        <w:tab/>
        <w:t>OPTIONAL,</w:t>
      </w:r>
    </w:p>
    <w:p w14:paraId="5BC95B7E" w14:textId="77777777" w:rsidR="009D5726" w:rsidRPr="001662C6" w:rsidRDefault="009D5726" w:rsidP="009D5726">
      <w:pPr>
        <w:pStyle w:val="PL"/>
        <w:shd w:val="clear" w:color="auto" w:fill="E6E6E6"/>
      </w:pPr>
      <w:r w:rsidRPr="001662C6">
        <w:tab/>
        <w:t>commSupportedBands-r12</w:t>
      </w:r>
      <w:r w:rsidRPr="001662C6">
        <w:tab/>
      </w:r>
      <w:r w:rsidRPr="001662C6">
        <w:tab/>
      </w:r>
      <w:r w:rsidRPr="001662C6">
        <w:tab/>
      </w:r>
      <w:r w:rsidRPr="001662C6">
        <w:tab/>
      </w:r>
      <w:r w:rsidRPr="001662C6">
        <w:tab/>
        <w:t>FreqBandIndicatorListEUTRA-r12</w:t>
      </w:r>
      <w:r w:rsidRPr="001662C6">
        <w:tab/>
        <w:t>OPTIONAL,</w:t>
      </w:r>
    </w:p>
    <w:p w14:paraId="56C7E489" w14:textId="77777777" w:rsidR="009D5726" w:rsidRPr="001662C6" w:rsidRDefault="009D5726" w:rsidP="009D5726">
      <w:pPr>
        <w:pStyle w:val="PL"/>
        <w:shd w:val="clear" w:color="auto" w:fill="E6E6E6"/>
      </w:pPr>
      <w:r w:rsidRPr="001662C6">
        <w:tab/>
        <w:t>discSupportedBands-r12</w:t>
      </w:r>
      <w:r w:rsidRPr="001662C6">
        <w:tab/>
      </w:r>
      <w:r w:rsidRPr="001662C6">
        <w:tab/>
      </w:r>
      <w:r w:rsidRPr="001662C6">
        <w:tab/>
      </w:r>
      <w:r w:rsidRPr="001662C6">
        <w:tab/>
      </w:r>
      <w:r w:rsidRPr="001662C6">
        <w:tab/>
        <w:t>SupportedBandInfoList-r12</w:t>
      </w:r>
      <w:r w:rsidRPr="001662C6">
        <w:tab/>
        <w:t>OPTIONAL,</w:t>
      </w:r>
    </w:p>
    <w:p w14:paraId="4D974DF6" w14:textId="77777777" w:rsidR="009D5726" w:rsidRPr="001662C6" w:rsidRDefault="009D5726" w:rsidP="009D5726">
      <w:pPr>
        <w:pStyle w:val="PL"/>
        <w:shd w:val="clear" w:color="auto" w:fill="E6E6E6"/>
      </w:pPr>
      <w:r w:rsidRPr="001662C6">
        <w:tab/>
        <w:t>discScheduledResourceAlloc-r12</w:t>
      </w:r>
      <w:r w:rsidRPr="001662C6">
        <w:tab/>
      </w:r>
      <w:r w:rsidRPr="001662C6">
        <w:tab/>
      </w:r>
      <w:r w:rsidRPr="001662C6">
        <w:tab/>
        <w:t>ENUMERATED {supported}</w:t>
      </w:r>
      <w:r w:rsidRPr="001662C6">
        <w:tab/>
      </w:r>
      <w:r w:rsidRPr="001662C6">
        <w:tab/>
        <w:t>OPTIONAL,</w:t>
      </w:r>
    </w:p>
    <w:p w14:paraId="4096A950" w14:textId="77777777" w:rsidR="009D5726" w:rsidRPr="001662C6" w:rsidRDefault="009D5726" w:rsidP="009D5726">
      <w:pPr>
        <w:pStyle w:val="PL"/>
        <w:shd w:val="clear" w:color="auto" w:fill="E6E6E6"/>
      </w:pPr>
      <w:r w:rsidRPr="001662C6">
        <w:tab/>
        <w:t>disc-UE-SelectedResourceAlloc-r12</w:t>
      </w:r>
      <w:r w:rsidRPr="001662C6">
        <w:tab/>
      </w:r>
      <w:r w:rsidRPr="001662C6">
        <w:tab/>
        <w:t>ENUMERATED {supported}</w:t>
      </w:r>
      <w:r w:rsidRPr="001662C6">
        <w:tab/>
      </w:r>
      <w:r w:rsidRPr="001662C6">
        <w:tab/>
        <w:t>OPTIONAL,</w:t>
      </w:r>
    </w:p>
    <w:p w14:paraId="6EEA3ED2" w14:textId="77777777" w:rsidR="009D5726" w:rsidRPr="001662C6" w:rsidRDefault="009D5726" w:rsidP="009D5726">
      <w:pPr>
        <w:pStyle w:val="PL"/>
        <w:shd w:val="clear" w:color="auto" w:fill="E6E6E6"/>
      </w:pPr>
      <w:r w:rsidRPr="001662C6">
        <w:tab/>
        <w:t>disc-SLSS-r12</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B78F98C" w14:textId="77777777" w:rsidR="009D5726" w:rsidRPr="001662C6" w:rsidRDefault="009D5726" w:rsidP="009D5726">
      <w:pPr>
        <w:pStyle w:val="PL"/>
        <w:shd w:val="clear" w:color="auto" w:fill="E6E6E6"/>
      </w:pPr>
      <w:r w:rsidRPr="001662C6">
        <w:tab/>
        <w:t>discSupportedProc-r12</w:t>
      </w:r>
      <w:r w:rsidRPr="001662C6">
        <w:tab/>
      </w:r>
      <w:r w:rsidRPr="001662C6">
        <w:tab/>
      </w:r>
      <w:r w:rsidRPr="001662C6">
        <w:tab/>
      </w:r>
      <w:r w:rsidRPr="001662C6">
        <w:tab/>
      </w:r>
      <w:r w:rsidRPr="001662C6">
        <w:tab/>
        <w:t>ENUMERATED {n50, n400}</w:t>
      </w:r>
      <w:r w:rsidRPr="001662C6">
        <w:tab/>
      </w:r>
      <w:r w:rsidRPr="001662C6">
        <w:tab/>
        <w:t>OPTIONAL</w:t>
      </w:r>
    </w:p>
    <w:p w14:paraId="5B0A420E" w14:textId="77777777" w:rsidR="009D5726" w:rsidRPr="001662C6" w:rsidRDefault="009D5726" w:rsidP="009D5726">
      <w:pPr>
        <w:pStyle w:val="PL"/>
        <w:shd w:val="clear" w:color="auto" w:fill="E6E6E6"/>
      </w:pPr>
      <w:r w:rsidRPr="001662C6">
        <w:t>}</w:t>
      </w:r>
    </w:p>
    <w:p w14:paraId="3394F6E4" w14:textId="77777777" w:rsidR="009D5726" w:rsidRPr="001662C6" w:rsidRDefault="009D5726" w:rsidP="009D5726">
      <w:pPr>
        <w:pStyle w:val="PL"/>
        <w:shd w:val="clear" w:color="auto" w:fill="E6E6E6"/>
      </w:pPr>
    </w:p>
    <w:p w14:paraId="74D06091" w14:textId="77777777" w:rsidR="009D5726" w:rsidRPr="001662C6" w:rsidRDefault="009D5726" w:rsidP="009D5726">
      <w:pPr>
        <w:pStyle w:val="PL"/>
        <w:shd w:val="clear" w:color="auto" w:fill="E6E6E6"/>
      </w:pPr>
      <w:r w:rsidRPr="001662C6">
        <w:t>SL-Parameters-v1310 ::=</w:t>
      </w:r>
      <w:r w:rsidRPr="001662C6">
        <w:tab/>
      </w:r>
      <w:r w:rsidRPr="001662C6">
        <w:tab/>
      </w:r>
      <w:r w:rsidRPr="001662C6">
        <w:tab/>
      </w:r>
      <w:r w:rsidRPr="001662C6">
        <w:tab/>
        <w:t>SEQUENCE {</w:t>
      </w:r>
    </w:p>
    <w:p w14:paraId="79158F69" w14:textId="77777777" w:rsidR="009D5726" w:rsidRPr="001662C6" w:rsidRDefault="009D5726" w:rsidP="009D5726">
      <w:pPr>
        <w:pStyle w:val="PL"/>
        <w:shd w:val="clear" w:color="auto" w:fill="E6E6E6"/>
      </w:pPr>
      <w:r w:rsidRPr="001662C6">
        <w:tab/>
        <w:t>discSysInfoReporting-r13</w:t>
      </w:r>
      <w:r w:rsidRPr="001662C6">
        <w:tab/>
      </w:r>
      <w:r w:rsidRPr="001662C6">
        <w:tab/>
      </w:r>
      <w:r w:rsidRPr="001662C6">
        <w:tab/>
      </w:r>
      <w:r w:rsidRPr="001662C6">
        <w:tab/>
      </w:r>
      <w:r w:rsidRPr="001662C6">
        <w:tab/>
        <w:t>ENUMERATED {supported}</w:t>
      </w:r>
      <w:r w:rsidRPr="001662C6">
        <w:tab/>
      </w:r>
      <w:r w:rsidRPr="001662C6">
        <w:tab/>
        <w:t>OPTIONAL,</w:t>
      </w:r>
    </w:p>
    <w:p w14:paraId="4B2BAF59" w14:textId="77777777" w:rsidR="009D5726" w:rsidRPr="001662C6" w:rsidRDefault="009D5726" w:rsidP="009D5726">
      <w:pPr>
        <w:pStyle w:val="PL"/>
        <w:shd w:val="clear" w:color="auto" w:fill="E6E6E6"/>
      </w:pPr>
      <w:r w:rsidRPr="001662C6">
        <w:tab/>
        <w:t>commMultipleTx-r13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5F2BB14" w14:textId="77777777" w:rsidR="009D5726" w:rsidRPr="001662C6" w:rsidRDefault="009D5726" w:rsidP="009D5726">
      <w:pPr>
        <w:pStyle w:val="PL"/>
        <w:shd w:val="clear" w:color="auto" w:fill="E6E6E6"/>
      </w:pPr>
      <w:r w:rsidRPr="001662C6">
        <w:tab/>
        <w:t>discInterFreqTx-r13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BFFCEA0" w14:textId="77777777" w:rsidR="009D5726" w:rsidRPr="001662C6" w:rsidRDefault="009D5726" w:rsidP="009D5726">
      <w:pPr>
        <w:pStyle w:val="PL"/>
        <w:shd w:val="clear" w:color="auto" w:fill="E6E6E6"/>
      </w:pPr>
      <w:r w:rsidRPr="001662C6">
        <w:tab/>
        <w:t>discPeriodicSLSS-r13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FA69A3B" w14:textId="77777777" w:rsidR="009D5726" w:rsidRPr="001662C6" w:rsidRDefault="009D5726" w:rsidP="009D5726">
      <w:pPr>
        <w:pStyle w:val="PL"/>
        <w:shd w:val="clear" w:color="auto" w:fill="E6E6E6"/>
      </w:pPr>
      <w:r w:rsidRPr="001662C6">
        <w:t>}</w:t>
      </w:r>
    </w:p>
    <w:p w14:paraId="05779591" w14:textId="77777777" w:rsidR="009D5726" w:rsidRPr="001662C6" w:rsidRDefault="009D5726" w:rsidP="009D5726">
      <w:pPr>
        <w:pStyle w:val="PL"/>
        <w:shd w:val="clear" w:color="auto" w:fill="E6E6E6"/>
      </w:pPr>
    </w:p>
    <w:p w14:paraId="57B17DC4" w14:textId="77777777" w:rsidR="009D5726" w:rsidRPr="001662C6" w:rsidRDefault="009D5726" w:rsidP="009D5726">
      <w:pPr>
        <w:pStyle w:val="PL"/>
        <w:shd w:val="clear" w:color="auto" w:fill="E6E6E6"/>
      </w:pPr>
      <w:r w:rsidRPr="001662C6">
        <w:t>SL-Parameters-v1430 ::=</w:t>
      </w:r>
      <w:r w:rsidRPr="001662C6">
        <w:tab/>
      </w:r>
      <w:r w:rsidRPr="001662C6">
        <w:tab/>
      </w:r>
      <w:r w:rsidRPr="001662C6">
        <w:tab/>
      </w:r>
      <w:r w:rsidRPr="001662C6">
        <w:tab/>
        <w:t>SEQUENCE {</w:t>
      </w:r>
    </w:p>
    <w:p w14:paraId="4F32BAD8" w14:textId="77777777" w:rsidR="009D5726" w:rsidRPr="001662C6" w:rsidRDefault="009D5726" w:rsidP="009D5726">
      <w:pPr>
        <w:pStyle w:val="PL"/>
        <w:shd w:val="clear" w:color="auto" w:fill="E6E6E6"/>
      </w:pPr>
      <w:r w:rsidRPr="001662C6">
        <w:tab/>
        <w:t>zoneBasedPoolSelection-r14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836C6DC" w14:textId="77777777" w:rsidR="009D5726" w:rsidRPr="001662C6" w:rsidRDefault="009D5726" w:rsidP="009D5726">
      <w:pPr>
        <w:pStyle w:val="PL"/>
        <w:shd w:val="clear" w:color="auto" w:fill="E6E6E6"/>
      </w:pPr>
      <w:r w:rsidRPr="001662C6">
        <w:tab/>
        <w:t>ue-AutonomousWithFullSensing-r14</w:t>
      </w:r>
      <w:r w:rsidRPr="001662C6">
        <w:tab/>
      </w:r>
      <w:r w:rsidRPr="001662C6">
        <w:tab/>
        <w:t>ENUMERATED {supported}</w:t>
      </w:r>
      <w:r w:rsidRPr="001662C6">
        <w:tab/>
      </w:r>
      <w:r w:rsidRPr="001662C6">
        <w:tab/>
      </w:r>
      <w:r w:rsidRPr="001662C6">
        <w:tab/>
      </w:r>
      <w:r w:rsidRPr="001662C6">
        <w:tab/>
        <w:t>OPTIONAL,</w:t>
      </w:r>
    </w:p>
    <w:p w14:paraId="1877D053" w14:textId="77777777" w:rsidR="009D5726" w:rsidRPr="001662C6" w:rsidRDefault="009D5726" w:rsidP="009D5726">
      <w:pPr>
        <w:pStyle w:val="PL"/>
        <w:shd w:val="clear" w:color="auto" w:fill="E6E6E6"/>
      </w:pPr>
      <w:r w:rsidRPr="001662C6">
        <w:tab/>
        <w:t>ue-AutonomousWithPartialSensing-r14</w:t>
      </w:r>
      <w:r w:rsidRPr="001662C6">
        <w:tab/>
      </w:r>
      <w:r w:rsidRPr="001662C6">
        <w:tab/>
        <w:t>ENUMERATED {supported}</w:t>
      </w:r>
      <w:r w:rsidRPr="001662C6">
        <w:tab/>
      </w:r>
      <w:r w:rsidRPr="001662C6">
        <w:tab/>
      </w:r>
      <w:r w:rsidRPr="001662C6">
        <w:tab/>
      </w:r>
      <w:r w:rsidRPr="001662C6">
        <w:tab/>
        <w:t>OPTIONAL,</w:t>
      </w:r>
    </w:p>
    <w:p w14:paraId="477FB0EE" w14:textId="77777777" w:rsidR="009D5726" w:rsidRPr="001662C6" w:rsidRDefault="009D5726" w:rsidP="009D5726">
      <w:pPr>
        <w:pStyle w:val="PL"/>
        <w:shd w:val="clear" w:color="auto" w:fill="E6E6E6"/>
      </w:pPr>
      <w:r w:rsidRPr="001662C6">
        <w:tab/>
        <w:t>sl-CongestionControl-r14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8B37DD2" w14:textId="77777777" w:rsidR="009D5726" w:rsidRPr="001662C6" w:rsidRDefault="009D5726" w:rsidP="009D5726">
      <w:pPr>
        <w:pStyle w:val="PL"/>
        <w:shd w:val="clear" w:color="auto" w:fill="E6E6E6"/>
      </w:pPr>
      <w:r w:rsidRPr="001662C6">
        <w:tab/>
        <w:t>v2x-TxWithShortResvInterval-r14</w:t>
      </w:r>
      <w:r w:rsidRPr="001662C6">
        <w:tab/>
      </w:r>
      <w:r w:rsidRPr="001662C6">
        <w:tab/>
      </w:r>
      <w:r w:rsidRPr="001662C6">
        <w:tab/>
        <w:t>ENUMERATED {supported}</w:t>
      </w:r>
      <w:r w:rsidRPr="001662C6">
        <w:tab/>
      </w:r>
      <w:r w:rsidRPr="001662C6">
        <w:tab/>
      </w:r>
      <w:r w:rsidRPr="001662C6">
        <w:tab/>
      </w:r>
      <w:r w:rsidRPr="001662C6">
        <w:tab/>
        <w:t>OPTIONAL,</w:t>
      </w:r>
    </w:p>
    <w:p w14:paraId="68EE8F38" w14:textId="77777777" w:rsidR="009D5726" w:rsidRPr="001662C6" w:rsidRDefault="009D5726" w:rsidP="009D5726">
      <w:pPr>
        <w:pStyle w:val="PL"/>
        <w:shd w:val="clear" w:color="auto" w:fill="E6E6E6"/>
      </w:pPr>
      <w:r w:rsidRPr="001662C6">
        <w:tab/>
        <w:t>v2x-numberTxRxTiming-r14</w:t>
      </w:r>
      <w:r w:rsidRPr="001662C6">
        <w:tab/>
      </w:r>
      <w:r w:rsidRPr="001662C6">
        <w:tab/>
      </w:r>
      <w:r w:rsidRPr="001662C6">
        <w:tab/>
      </w:r>
      <w:r w:rsidRPr="001662C6">
        <w:tab/>
        <w:t>INTEGER(1..16)</w:t>
      </w:r>
      <w:r w:rsidRPr="001662C6">
        <w:tab/>
      </w:r>
      <w:r w:rsidRPr="001662C6">
        <w:tab/>
      </w:r>
      <w:r w:rsidRPr="001662C6">
        <w:tab/>
      </w:r>
      <w:r w:rsidRPr="001662C6">
        <w:tab/>
      </w:r>
      <w:r w:rsidRPr="001662C6">
        <w:tab/>
      </w:r>
      <w:r w:rsidRPr="001662C6">
        <w:tab/>
        <w:t>OPTIONAL,</w:t>
      </w:r>
    </w:p>
    <w:p w14:paraId="22F93E72" w14:textId="77777777" w:rsidR="009D5726" w:rsidRPr="001662C6" w:rsidRDefault="009D5726" w:rsidP="009D5726">
      <w:pPr>
        <w:pStyle w:val="PL"/>
        <w:shd w:val="clear" w:color="auto" w:fill="E6E6E6"/>
      </w:pPr>
      <w:r w:rsidRPr="001662C6">
        <w:tab/>
        <w:t>v2x-nonAdjacentPSCCH-PSSCH-r14</w:t>
      </w:r>
      <w:r w:rsidRPr="001662C6">
        <w:tab/>
      </w:r>
      <w:r w:rsidRPr="001662C6">
        <w:tab/>
      </w:r>
      <w:r w:rsidRPr="001662C6">
        <w:tab/>
        <w:t>ENUMERATED {supported}</w:t>
      </w:r>
      <w:r w:rsidRPr="001662C6">
        <w:tab/>
      </w:r>
      <w:r w:rsidRPr="001662C6">
        <w:tab/>
      </w:r>
      <w:r w:rsidRPr="001662C6">
        <w:tab/>
      </w:r>
      <w:r w:rsidRPr="001662C6">
        <w:tab/>
        <w:t>OPTIONAL,</w:t>
      </w:r>
    </w:p>
    <w:p w14:paraId="4EDD72DB" w14:textId="77777777" w:rsidR="009D5726" w:rsidRPr="001662C6" w:rsidRDefault="009D5726" w:rsidP="009D5726">
      <w:pPr>
        <w:pStyle w:val="PL"/>
        <w:shd w:val="clear" w:color="auto" w:fill="E6E6E6"/>
      </w:pPr>
      <w:r w:rsidRPr="001662C6">
        <w:tab/>
        <w:t>slss-TxRx-r14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08C146D" w14:textId="77777777" w:rsidR="009D5726" w:rsidRPr="001662C6" w:rsidRDefault="009D5726" w:rsidP="009D5726">
      <w:pPr>
        <w:pStyle w:val="PL"/>
        <w:shd w:val="clear" w:color="auto" w:fill="E6E6E6"/>
      </w:pPr>
      <w:r w:rsidRPr="001662C6">
        <w:tab/>
        <w:t>v2x-SupportedBandCombinationList-r14</w:t>
      </w:r>
      <w:r w:rsidRPr="001662C6">
        <w:tab/>
        <w:t>V2X-SupportedBandCombination-r14</w:t>
      </w:r>
      <w:r w:rsidRPr="001662C6">
        <w:tab/>
        <w:t>OPTIONAL</w:t>
      </w:r>
    </w:p>
    <w:p w14:paraId="38F85D69" w14:textId="77777777" w:rsidR="009D5726" w:rsidRPr="001662C6" w:rsidRDefault="009D5726" w:rsidP="009D5726">
      <w:pPr>
        <w:pStyle w:val="PL"/>
        <w:shd w:val="clear" w:color="auto" w:fill="E6E6E6"/>
      </w:pPr>
      <w:r w:rsidRPr="001662C6">
        <w:t>}</w:t>
      </w:r>
    </w:p>
    <w:p w14:paraId="2B244762" w14:textId="77777777" w:rsidR="009D5726" w:rsidRPr="001662C6" w:rsidRDefault="009D5726" w:rsidP="009D5726">
      <w:pPr>
        <w:pStyle w:val="PL"/>
        <w:shd w:val="clear" w:color="auto" w:fill="E6E6E6"/>
      </w:pPr>
    </w:p>
    <w:p w14:paraId="29D343F5" w14:textId="77777777" w:rsidR="009D5726" w:rsidRPr="001662C6" w:rsidRDefault="009D5726" w:rsidP="009D5726">
      <w:pPr>
        <w:pStyle w:val="PL"/>
        <w:shd w:val="clear" w:color="auto" w:fill="E6E6E6"/>
      </w:pPr>
      <w:r w:rsidRPr="001662C6">
        <w:t>SL-Parameters-v1530 ::=</w:t>
      </w:r>
      <w:r w:rsidRPr="001662C6">
        <w:tab/>
      </w:r>
      <w:r w:rsidRPr="001662C6">
        <w:tab/>
      </w:r>
      <w:r w:rsidRPr="001662C6">
        <w:tab/>
      </w:r>
      <w:r w:rsidRPr="001662C6">
        <w:tab/>
        <w:t>SEQUENCE {</w:t>
      </w:r>
    </w:p>
    <w:p w14:paraId="28E2E12D" w14:textId="77777777" w:rsidR="009D5726" w:rsidRPr="001662C6" w:rsidRDefault="009D5726" w:rsidP="009D5726">
      <w:pPr>
        <w:pStyle w:val="PL"/>
        <w:shd w:val="clear" w:color="auto" w:fill="E6E6E6"/>
      </w:pPr>
      <w:r w:rsidRPr="001662C6">
        <w:tab/>
        <w:t>slss-SupportedTxFreq-r15</w:t>
      </w:r>
      <w:r w:rsidRPr="001662C6">
        <w:tab/>
      </w:r>
      <w:r w:rsidRPr="001662C6">
        <w:tab/>
      </w:r>
      <w:r w:rsidRPr="001662C6">
        <w:tab/>
      </w:r>
      <w:r w:rsidRPr="001662C6">
        <w:tab/>
        <w:t>ENUMERATED {single, multiple}</w:t>
      </w:r>
      <w:r w:rsidRPr="001662C6">
        <w:tab/>
      </w:r>
      <w:r w:rsidRPr="001662C6">
        <w:tab/>
        <w:t>OPTIONAL,</w:t>
      </w:r>
    </w:p>
    <w:p w14:paraId="22E546A7" w14:textId="77777777" w:rsidR="009D5726" w:rsidRPr="001662C6" w:rsidRDefault="009D5726" w:rsidP="009D5726">
      <w:pPr>
        <w:pStyle w:val="PL"/>
        <w:shd w:val="clear" w:color="auto" w:fill="E6E6E6"/>
      </w:pPr>
      <w:r w:rsidRPr="001662C6">
        <w:tab/>
        <w:t>sl-64QAM-Tx-r15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0D43D33" w14:textId="77777777" w:rsidR="009D5726" w:rsidRPr="001662C6" w:rsidRDefault="009D5726" w:rsidP="009D5726">
      <w:pPr>
        <w:pStyle w:val="PL"/>
        <w:shd w:val="clear" w:color="auto" w:fill="E6E6E6"/>
      </w:pPr>
      <w:r w:rsidRPr="001662C6">
        <w:tab/>
        <w:t>sl-TxDiversity-r15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93CA0C5" w14:textId="77777777" w:rsidR="009D5726" w:rsidRPr="001662C6" w:rsidRDefault="009D5726" w:rsidP="009D5726">
      <w:pPr>
        <w:pStyle w:val="PL"/>
        <w:shd w:val="clear" w:color="auto" w:fill="E6E6E6"/>
      </w:pPr>
      <w:r w:rsidRPr="001662C6">
        <w:tab/>
        <w:t>ue-CategorySL-r15</w:t>
      </w:r>
      <w:r w:rsidRPr="001662C6">
        <w:tab/>
      </w:r>
      <w:r w:rsidRPr="001662C6">
        <w:tab/>
      </w:r>
      <w:r w:rsidRPr="001662C6">
        <w:tab/>
      </w:r>
      <w:r w:rsidRPr="001662C6">
        <w:tab/>
      </w:r>
      <w:r w:rsidRPr="001662C6">
        <w:tab/>
      </w:r>
      <w:r w:rsidRPr="001662C6">
        <w:tab/>
        <w:t>UE-CategorySL-r15</w:t>
      </w:r>
      <w:r w:rsidRPr="001662C6">
        <w:tab/>
      </w:r>
      <w:r w:rsidRPr="001662C6">
        <w:tab/>
      </w:r>
      <w:r w:rsidRPr="001662C6">
        <w:tab/>
      </w:r>
      <w:r w:rsidRPr="001662C6">
        <w:tab/>
      </w:r>
      <w:r w:rsidRPr="001662C6">
        <w:tab/>
        <w:t>OPTIONAL,</w:t>
      </w:r>
    </w:p>
    <w:p w14:paraId="25F09E34" w14:textId="77777777" w:rsidR="009D5726" w:rsidRPr="001662C6" w:rsidRDefault="009D5726" w:rsidP="009D5726">
      <w:pPr>
        <w:pStyle w:val="PL"/>
        <w:shd w:val="clear" w:color="auto" w:fill="E6E6E6"/>
      </w:pPr>
      <w:r w:rsidRPr="001662C6">
        <w:tab/>
        <w:t>v2x-SupportedBandCombinationList-v1530</w:t>
      </w:r>
      <w:r w:rsidRPr="001662C6">
        <w:tab/>
        <w:t>V2X-SupportedBandCombination-v1530</w:t>
      </w:r>
      <w:r w:rsidRPr="001662C6">
        <w:tab/>
        <w:t>OPTIONAL</w:t>
      </w:r>
    </w:p>
    <w:p w14:paraId="1AF1F574" w14:textId="77777777" w:rsidR="009D5726" w:rsidRPr="001662C6" w:rsidRDefault="009D5726" w:rsidP="009D5726">
      <w:pPr>
        <w:pStyle w:val="PL"/>
        <w:shd w:val="clear" w:color="auto" w:fill="E6E6E6"/>
        <w:rPr>
          <w:rFonts w:cs="Courier New"/>
          <w:lang w:eastAsia="zh-CN"/>
        </w:rPr>
      </w:pPr>
      <w:r w:rsidRPr="001662C6">
        <w:t>}</w:t>
      </w:r>
    </w:p>
    <w:p w14:paraId="4F621E55" w14:textId="77777777" w:rsidR="009D5726" w:rsidRPr="001662C6" w:rsidRDefault="009D5726" w:rsidP="009D5726">
      <w:pPr>
        <w:pStyle w:val="PL"/>
        <w:shd w:val="clear" w:color="auto" w:fill="E6E6E6"/>
        <w:rPr>
          <w:rFonts w:cs="Courier New"/>
          <w:lang w:eastAsia="zh-CN"/>
        </w:rPr>
      </w:pPr>
    </w:p>
    <w:p w14:paraId="02328FC1" w14:textId="77777777" w:rsidR="009D5726" w:rsidRPr="001662C6" w:rsidRDefault="009D5726" w:rsidP="009D5726">
      <w:pPr>
        <w:pStyle w:val="PL"/>
        <w:shd w:val="clear" w:color="auto" w:fill="E6E6E6"/>
        <w:rPr>
          <w:rFonts w:eastAsia="SimSun"/>
          <w:noProof w:val="0"/>
        </w:rPr>
      </w:pPr>
      <w:r w:rsidRPr="001662C6">
        <w:t>SL-Parameters-v</w:t>
      </w:r>
      <w:r w:rsidRPr="001662C6">
        <w:rPr>
          <w:lang w:eastAsia="zh-CN"/>
        </w:rPr>
        <w:t>1540</w:t>
      </w:r>
      <w:r w:rsidRPr="001662C6">
        <w:t xml:space="preserve"> ::=</w:t>
      </w:r>
      <w:r w:rsidRPr="001662C6">
        <w:tab/>
      </w:r>
      <w:r w:rsidRPr="001662C6">
        <w:tab/>
      </w:r>
      <w:r w:rsidRPr="001662C6">
        <w:tab/>
      </w:r>
      <w:r w:rsidRPr="001662C6">
        <w:tab/>
        <w:t>SEQUENCE {</w:t>
      </w:r>
    </w:p>
    <w:p w14:paraId="68C18FAA" w14:textId="77777777" w:rsidR="009D5726" w:rsidRPr="001662C6" w:rsidRDefault="009D5726" w:rsidP="009D5726">
      <w:pPr>
        <w:pStyle w:val="PL"/>
        <w:shd w:val="clear" w:color="auto" w:fill="E6E6E6"/>
        <w:rPr>
          <w:lang w:eastAsia="zh-CN"/>
        </w:rPr>
      </w:pPr>
      <w:r w:rsidRPr="001662C6">
        <w:rPr>
          <w:lang w:eastAsia="zh-CN"/>
        </w:rPr>
        <w:tab/>
        <w:t>sl-64QAM-Rx-r15</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t>ENUMERATED {supported}</w:t>
      </w:r>
      <w:r w:rsidRPr="001662C6">
        <w:tab/>
      </w:r>
      <w:r w:rsidRPr="001662C6">
        <w:tab/>
      </w:r>
      <w:r w:rsidRPr="001662C6">
        <w:rPr>
          <w:lang w:eastAsia="zh-CN"/>
        </w:rPr>
        <w:tab/>
      </w:r>
      <w:r w:rsidRPr="001662C6">
        <w:rPr>
          <w:lang w:eastAsia="zh-CN"/>
        </w:rPr>
        <w:tab/>
      </w:r>
      <w:r w:rsidRPr="001662C6">
        <w:t>OPTIONAL</w:t>
      </w:r>
      <w:r w:rsidRPr="001662C6">
        <w:rPr>
          <w:lang w:eastAsia="zh-CN"/>
        </w:rPr>
        <w:t>,</w:t>
      </w:r>
    </w:p>
    <w:p w14:paraId="64B16192" w14:textId="77777777" w:rsidR="009D5726" w:rsidRPr="001662C6" w:rsidRDefault="009D5726" w:rsidP="009D5726">
      <w:pPr>
        <w:pStyle w:val="PL"/>
        <w:shd w:val="clear" w:color="auto" w:fill="E6E6E6"/>
        <w:rPr>
          <w:lang w:eastAsia="zh-CN"/>
        </w:rPr>
      </w:pPr>
      <w:r w:rsidRPr="001662C6">
        <w:rPr>
          <w:lang w:eastAsia="zh-CN"/>
        </w:rPr>
        <w:tab/>
        <w:t>sl-RateMatchingTBSScaling-r15</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r>
      <w:r w:rsidRPr="001662C6">
        <w:rPr>
          <w:lang w:eastAsia="zh-CN"/>
        </w:rPr>
        <w:tab/>
        <w:t>OPTIONAL,</w:t>
      </w:r>
    </w:p>
    <w:p w14:paraId="03F915B4" w14:textId="77777777" w:rsidR="009D5726" w:rsidRPr="001662C6" w:rsidRDefault="009D5726" w:rsidP="009D5726">
      <w:pPr>
        <w:pStyle w:val="PL"/>
        <w:shd w:val="clear" w:color="auto" w:fill="E6E6E6"/>
      </w:pPr>
      <w:r w:rsidRPr="001662C6">
        <w:tab/>
        <w:t>sl-LowT2min-r15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rPr>
          <w:lang w:eastAsia="zh-CN"/>
        </w:rPr>
        <w:tab/>
      </w:r>
      <w:r w:rsidRPr="001662C6">
        <w:rPr>
          <w:lang w:eastAsia="zh-CN"/>
        </w:rPr>
        <w:tab/>
      </w:r>
      <w:r w:rsidRPr="001662C6">
        <w:t>OPTIONAL,</w:t>
      </w:r>
    </w:p>
    <w:p w14:paraId="05C250F1" w14:textId="77777777" w:rsidR="009D5726" w:rsidRPr="001662C6" w:rsidRDefault="009D5726" w:rsidP="009D5726">
      <w:pPr>
        <w:pStyle w:val="PL"/>
        <w:shd w:val="clear" w:color="auto" w:fill="E6E6E6"/>
      </w:pPr>
      <w:r w:rsidRPr="001662C6">
        <w:tab/>
        <w:t>v2x-SensingReportingMode3-r15</w:t>
      </w:r>
      <w:r w:rsidRPr="001662C6">
        <w:tab/>
      </w:r>
      <w:r w:rsidRPr="001662C6">
        <w:tab/>
      </w:r>
      <w:r w:rsidRPr="001662C6">
        <w:tab/>
        <w:t>ENUMERATED {supported}</w:t>
      </w:r>
      <w:r w:rsidRPr="001662C6">
        <w:tab/>
      </w:r>
      <w:r w:rsidRPr="001662C6">
        <w:tab/>
      </w:r>
      <w:r w:rsidRPr="001662C6">
        <w:tab/>
      </w:r>
      <w:r w:rsidRPr="001662C6">
        <w:tab/>
        <w:t>OPTIONAL</w:t>
      </w:r>
    </w:p>
    <w:p w14:paraId="0AA7EA06" w14:textId="77777777" w:rsidR="009D5726" w:rsidRPr="001662C6" w:rsidRDefault="009D5726" w:rsidP="009D5726">
      <w:pPr>
        <w:pStyle w:val="PL"/>
        <w:shd w:val="clear" w:color="auto" w:fill="E6E6E6"/>
      </w:pPr>
      <w:r w:rsidRPr="001662C6">
        <w:t>}</w:t>
      </w:r>
    </w:p>
    <w:p w14:paraId="66C98BB2" w14:textId="77777777" w:rsidR="009D5726" w:rsidRPr="001662C6" w:rsidRDefault="009D5726" w:rsidP="009D5726">
      <w:pPr>
        <w:pStyle w:val="PL"/>
        <w:shd w:val="clear" w:color="auto" w:fill="E6E6E6"/>
        <w:rPr>
          <w:rFonts w:cs="Courier New"/>
          <w:lang w:eastAsia="zh-CN"/>
        </w:rPr>
      </w:pPr>
    </w:p>
    <w:p w14:paraId="5D010940" w14:textId="77777777" w:rsidR="009D5726" w:rsidRPr="001662C6" w:rsidRDefault="009D5726" w:rsidP="009D5726">
      <w:pPr>
        <w:pStyle w:val="PL"/>
        <w:shd w:val="clear" w:color="auto" w:fill="E6E6E6"/>
      </w:pPr>
      <w:r w:rsidRPr="001662C6">
        <w:t>SL-Parameters-v1610 ::=</w:t>
      </w:r>
      <w:r w:rsidRPr="001662C6">
        <w:tab/>
      </w:r>
      <w:r w:rsidRPr="001662C6">
        <w:tab/>
        <w:t>SEQUENCE {</w:t>
      </w:r>
    </w:p>
    <w:p w14:paraId="0BCCB113" w14:textId="77777777" w:rsidR="009D5726" w:rsidRPr="001662C6" w:rsidRDefault="009D5726" w:rsidP="009D5726">
      <w:pPr>
        <w:pStyle w:val="PL"/>
        <w:shd w:val="clear" w:color="auto" w:fill="E6E6E6"/>
      </w:pPr>
      <w:r w:rsidRPr="001662C6">
        <w:tab/>
        <w:t>sl-ParameterNR-r16</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r>
      <w:r w:rsidRPr="001662C6">
        <w:tab/>
        <w:t>OPTIONAL,</w:t>
      </w:r>
    </w:p>
    <w:p w14:paraId="46B1CAB1" w14:textId="77777777" w:rsidR="009D5726" w:rsidRPr="001662C6" w:rsidRDefault="009D5726" w:rsidP="009D5726">
      <w:pPr>
        <w:pStyle w:val="PL"/>
        <w:shd w:val="clear" w:color="auto" w:fill="E6E6E6"/>
      </w:pPr>
      <w:r w:rsidRPr="001662C6">
        <w:tab/>
        <w:t>dummy</w:t>
      </w:r>
      <w:r w:rsidRPr="001662C6">
        <w:tab/>
      </w:r>
      <w:r w:rsidRPr="001662C6">
        <w:tab/>
      </w:r>
      <w:r w:rsidRPr="001662C6">
        <w:tab/>
      </w:r>
      <w:r w:rsidRPr="001662C6">
        <w:tab/>
      </w:r>
      <w:r w:rsidRPr="001662C6">
        <w:tab/>
      </w:r>
      <w:r w:rsidRPr="001662C6">
        <w:tab/>
        <w:t>V2X-SupportedBandCombinationEUTRA-NR-r16</w:t>
      </w:r>
      <w:r w:rsidRPr="001662C6">
        <w:tab/>
        <w:t>OPTIONAL</w:t>
      </w:r>
    </w:p>
    <w:p w14:paraId="2DB9C942" w14:textId="77777777" w:rsidR="009D5726" w:rsidRPr="001662C6" w:rsidRDefault="009D5726" w:rsidP="009D5726">
      <w:pPr>
        <w:pStyle w:val="PL"/>
        <w:shd w:val="clear" w:color="auto" w:fill="E6E6E6"/>
      </w:pPr>
      <w:r w:rsidRPr="001662C6">
        <w:t>}</w:t>
      </w:r>
    </w:p>
    <w:p w14:paraId="4B6AC477" w14:textId="77777777" w:rsidR="009D5726" w:rsidRPr="001662C6" w:rsidRDefault="009D5726" w:rsidP="009D5726">
      <w:pPr>
        <w:pStyle w:val="PL"/>
        <w:shd w:val="clear" w:color="auto" w:fill="E6E6E6"/>
      </w:pPr>
    </w:p>
    <w:p w14:paraId="59FFDAC0" w14:textId="77777777" w:rsidR="009D5726" w:rsidRPr="001662C6" w:rsidRDefault="009D5726" w:rsidP="009D5726">
      <w:pPr>
        <w:pStyle w:val="PL"/>
        <w:shd w:val="clear" w:color="auto" w:fill="E6E6E6"/>
      </w:pPr>
      <w:r w:rsidRPr="001662C6">
        <w:t>SL-Parameters-v1630 ::=</w:t>
      </w:r>
      <w:r w:rsidRPr="001662C6">
        <w:tab/>
      </w:r>
      <w:r w:rsidRPr="001662C6">
        <w:tab/>
      </w:r>
      <w:r w:rsidRPr="001662C6">
        <w:tab/>
      </w:r>
      <w:r w:rsidRPr="001662C6">
        <w:tab/>
      </w:r>
      <w:r w:rsidRPr="001662C6">
        <w:tab/>
        <w:t>SEQUENCE {</w:t>
      </w:r>
    </w:p>
    <w:p w14:paraId="4777E991" w14:textId="77777777" w:rsidR="009D5726" w:rsidRPr="001662C6" w:rsidRDefault="009D5726" w:rsidP="009D5726">
      <w:pPr>
        <w:pStyle w:val="PL"/>
        <w:shd w:val="clear" w:color="auto" w:fill="E6E6E6"/>
      </w:pPr>
      <w:r w:rsidRPr="001662C6">
        <w:tab/>
        <w:t>v2x-SupportedBandCombinationListEUTRA-NR-r16</w:t>
      </w:r>
      <w:r w:rsidRPr="001662C6">
        <w:tab/>
        <w:t>V2X-SupportedBandCombinationEUTRA-NR-v1630</w:t>
      </w:r>
      <w:r w:rsidRPr="001662C6">
        <w:tab/>
        <w:t>OPTIONAL</w:t>
      </w:r>
    </w:p>
    <w:p w14:paraId="5E483624" w14:textId="77777777" w:rsidR="009D5726" w:rsidRPr="001662C6" w:rsidRDefault="009D5726" w:rsidP="009D5726">
      <w:pPr>
        <w:pStyle w:val="PL"/>
        <w:shd w:val="clear" w:color="auto" w:fill="E6E6E6"/>
      </w:pPr>
      <w:r w:rsidRPr="001662C6">
        <w:t>}</w:t>
      </w:r>
    </w:p>
    <w:p w14:paraId="1351F473" w14:textId="77777777" w:rsidR="009D5726" w:rsidRPr="001662C6" w:rsidRDefault="009D5726" w:rsidP="009D5726">
      <w:pPr>
        <w:pStyle w:val="PL"/>
        <w:shd w:val="clear" w:color="auto" w:fill="E6E6E6"/>
      </w:pPr>
    </w:p>
    <w:p w14:paraId="4A1B8C6F" w14:textId="77777777" w:rsidR="009D5726" w:rsidRPr="001662C6" w:rsidRDefault="009D5726" w:rsidP="009D5726">
      <w:pPr>
        <w:pStyle w:val="PL"/>
        <w:shd w:val="clear" w:color="auto" w:fill="E6E6E6"/>
      </w:pPr>
      <w:r w:rsidRPr="001662C6">
        <w:t>UE-CategorySL-r15 ::=</w:t>
      </w:r>
      <w:r w:rsidRPr="001662C6">
        <w:tab/>
      </w:r>
      <w:r w:rsidRPr="001662C6">
        <w:tab/>
      </w:r>
      <w:r w:rsidRPr="001662C6">
        <w:tab/>
        <w:t>SEQUENCE {</w:t>
      </w:r>
    </w:p>
    <w:p w14:paraId="1DE7620E" w14:textId="77777777" w:rsidR="009D5726" w:rsidRPr="001662C6" w:rsidRDefault="009D5726" w:rsidP="009D5726">
      <w:pPr>
        <w:pStyle w:val="PL"/>
        <w:shd w:val="clear" w:color="auto" w:fill="E6E6E6"/>
      </w:pPr>
      <w:r w:rsidRPr="001662C6">
        <w:tab/>
        <w:t>ue-CategorySL-C-TX-r15</w:t>
      </w:r>
      <w:r w:rsidRPr="001662C6">
        <w:tab/>
      </w:r>
      <w:r w:rsidRPr="001662C6">
        <w:tab/>
      </w:r>
      <w:r w:rsidRPr="001662C6">
        <w:tab/>
      </w:r>
      <w:r w:rsidRPr="001662C6">
        <w:tab/>
        <w:t>INTEGER(1..5),</w:t>
      </w:r>
    </w:p>
    <w:p w14:paraId="50A983DC" w14:textId="77777777" w:rsidR="009D5726" w:rsidRPr="001662C6" w:rsidRDefault="009D5726" w:rsidP="009D5726">
      <w:pPr>
        <w:pStyle w:val="PL"/>
        <w:shd w:val="clear" w:color="auto" w:fill="E6E6E6"/>
      </w:pPr>
      <w:r w:rsidRPr="001662C6">
        <w:tab/>
        <w:t>ue-CategorySL-C-RX-r15</w:t>
      </w:r>
      <w:r w:rsidRPr="001662C6">
        <w:tab/>
      </w:r>
      <w:r w:rsidRPr="001662C6">
        <w:tab/>
      </w:r>
      <w:r w:rsidRPr="001662C6">
        <w:tab/>
      </w:r>
      <w:r w:rsidRPr="001662C6">
        <w:tab/>
        <w:t>INTEGER(1..4)</w:t>
      </w:r>
    </w:p>
    <w:p w14:paraId="1234616C" w14:textId="77777777" w:rsidR="009D5726" w:rsidRPr="001662C6" w:rsidRDefault="009D5726" w:rsidP="009D5726">
      <w:pPr>
        <w:pStyle w:val="PL"/>
        <w:shd w:val="clear" w:color="auto" w:fill="E6E6E6"/>
      </w:pPr>
      <w:r w:rsidRPr="001662C6">
        <w:t>}</w:t>
      </w:r>
    </w:p>
    <w:p w14:paraId="7E8A1F2F" w14:textId="77777777" w:rsidR="009D5726" w:rsidRPr="001662C6" w:rsidRDefault="009D5726" w:rsidP="009D5726">
      <w:pPr>
        <w:pStyle w:val="PL"/>
        <w:shd w:val="clear" w:color="auto" w:fill="E6E6E6"/>
      </w:pPr>
    </w:p>
    <w:p w14:paraId="13DB3BB3" w14:textId="77777777" w:rsidR="009D5726" w:rsidRPr="001662C6" w:rsidRDefault="009D5726" w:rsidP="009D5726">
      <w:pPr>
        <w:pStyle w:val="PL"/>
        <w:shd w:val="clear" w:color="auto" w:fill="E6E6E6"/>
      </w:pPr>
      <w:r w:rsidRPr="001662C6">
        <w:t>V2X-SupportedBandCombination-r14 ::=</w:t>
      </w:r>
      <w:r w:rsidRPr="001662C6">
        <w:tab/>
      </w:r>
      <w:r w:rsidRPr="001662C6">
        <w:tab/>
        <w:t>SEQUENCE (SIZE (1..maxBandComb-r13)) OF V2X-BandCombinationParameters-r14</w:t>
      </w:r>
    </w:p>
    <w:p w14:paraId="5C8DEB9C" w14:textId="77777777" w:rsidR="009D5726" w:rsidRPr="001662C6" w:rsidRDefault="009D5726" w:rsidP="009D5726">
      <w:pPr>
        <w:pStyle w:val="PL"/>
        <w:shd w:val="clear" w:color="auto" w:fill="E6E6E6"/>
      </w:pPr>
    </w:p>
    <w:p w14:paraId="4B94B89B" w14:textId="77777777" w:rsidR="009D5726" w:rsidRPr="001662C6" w:rsidRDefault="009D5726" w:rsidP="009D5726">
      <w:pPr>
        <w:pStyle w:val="PL"/>
        <w:shd w:val="clear" w:color="auto" w:fill="E6E6E6"/>
      </w:pPr>
      <w:r w:rsidRPr="001662C6">
        <w:t>V2X-SupportedBandCombination-v1530</w:t>
      </w:r>
      <w:r w:rsidRPr="001662C6">
        <w:tab/>
        <w:t>::=</w:t>
      </w:r>
      <w:r w:rsidRPr="001662C6">
        <w:tab/>
      </w:r>
      <w:r w:rsidRPr="001662C6">
        <w:tab/>
        <w:t>SEQUENCE (SIZE (1..maxBandComb-r13)) OF V2X-BandCombinationParameters-v1530</w:t>
      </w:r>
    </w:p>
    <w:p w14:paraId="237AF298" w14:textId="77777777" w:rsidR="009D5726" w:rsidRPr="001662C6" w:rsidRDefault="009D5726" w:rsidP="009D5726">
      <w:pPr>
        <w:pStyle w:val="PL"/>
        <w:shd w:val="clear" w:color="auto" w:fill="E6E6E6"/>
      </w:pPr>
    </w:p>
    <w:p w14:paraId="3EB9745B" w14:textId="77777777" w:rsidR="009D5726" w:rsidRPr="001662C6" w:rsidRDefault="009D5726" w:rsidP="009D5726">
      <w:pPr>
        <w:pStyle w:val="PL"/>
        <w:shd w:val="clear" w:color="auto" w:fill="E6E6E6"/>
      </w:pPr>
      <w:r w:rsidRPr="001662C6">
        <w:t>V2X-BandCombinationParameters-r14 ::=</w:t>
      </w:r>
      <w:r w:rsidRPr="001662C6">
        <w:tab/>
        <w:t>SEQUENCE (SIZE (1.. maxSimultaneousBands-r10)) OF V2X-BandParameters-r14</w:t>
      </w:r>
    </w:p>
    <w:p w14:paraId="6BB1974E" w14:textId="77777777" w:rsidR="009D5726" w:rsidRPr="001662C6" w:rsidRDefault="009D5726" w:rsidP="009D5726">
      <w:pPr>
        <w:pStyle w:val="PL"/>
        <w:shd w:val="clear" w:color="auto" w:fill="E6E6E6"/>
      </w:pPr>
    </w:p>
    <w:p w14:paraId="170679C8" w14:textId="77777777" w:rsidR="009D5726" w:rsidRPr="001662C6" w:rsidRDefault="009D5726" w:rsidP="009D5726">
      <w:pPr>
        <w:pStyle w:val="PL"/>
        <w:shd w:val="clear" w:color="auto" w:fill="E6E6E6"/>
      </w:pPr>
      <w:r w:rsidRPr="001662C6">
        <w:t>V2X-BandCombinationParameters-v1530 ::=</w:t>
      </w:r>
      <w:r w:rsidRPr="001662C6">
        <w:tab/>
        <w:t>SEQUENCE (SIZE (1.. maxSimultaneousBands-r10)) OF V2X-BandParameters-v1530</w:t>
      </w:r>
    </w:p>
    <w:p w14:paraId="6E7ABD9A" w14:textId="77777777" w:rsidR="009D5726" w:rsidRPr="001662C6" w:rsidRDefault="009D5726" w:rsidP="009D5726">
      <w:pPr>
        <w:pStyle w:val="PL"/>
        <w:shd w:val="clear" w:color="auto" w:fill="E6E6E6"/>
      </w:pPr>
    </w:p>
    <w:p w14:paraId="75C8B5E0" w14:textId="77777777" w:rsidR="009D5726" w:rsidRPr="001662C6" w:rsidRDefault="009D5726" w:rsidP="009D5726">
      <w:pPr>
        <w:pStyle w:val="PL"/>
        <w:shd w:val="clear" w:color="auto" w:fill="E6E6E6"/>
      </w:pPr>
      <w:r w:rsidRPr="001662C6">
        <w:t>V2X-SupportedBandCombinationEUTRA-NR-r16</w:t>
      </w:r>
      <w:r w:rsidRPr="001662C6">
        <w:tab/>
        <w:t>::=</w:t>
      </w:r>
      <w:r w:rsidRPr="001662C6">
        <w:tab/>
        <w:t>SEQUENCE (SIZE (1..maxBandCombSidelinkNR-r16)) OF V2X-BandParametersEUTRA-NR-r16</w:t>
      </w:r>
    </w:p>
    <w:p w14:paraId="2FF6592C" w14:textId="77777777" w:rsidR="009D5726" w:rsidRPr="001662C6" w:rsidRDefault="009D5726" w:rsidP="009D5726">
      <w:pPr>
        <w:pStyle w:val="PL"/>
        <w:shd w:val="clear" w:color="auto" w:fill="E6E6E6"/>
      </w:pPr>
    </w:p>
    <w:p w14:paraId="18C7BE22" w14:textId="77777777" w:rsidR="009D5726" w:rsidRPr="001662C6" w:rsidRDefault="009D5726" w:rsidP="009D5726">
      <w:pPr>
        <w:pStyle w:val="PL"/>
        <w:shd w:val="clear" w:color="auto" w:fill="E6E6E6"/>
      </w:pPr>
      <w:r w:rsidRPr="001662C6">
        <w:t>V2X-SupportedBandCombinationEUTRA-NR-v1630</w:t>
      </w:r>
      <w:r w:rsidRPr="001662C6">
        <w:tab/>
        <w:t>::=</w:t>
      </w:r>
      <w:r w:rsidRPr="001662C6">
        <w:tab/>
        <w:t>SEQUENCE (SIZE (1..maxBandCombSidelinkNR-r16)) OF V2X-BandCombinationParametersEUTRA-NR-v1630</w:t>
      </w:r>
    </w:p>
    <w:p w14:paraId="41D5ED54" w14:textId="77777777" w:rsidR="009D5726" w:rsidRPr="001662C6" w:rsidRDefault="009D5726" w:rsidP="009D5726">
      <w:pPr>
        <w:pStyle w:val="PL"/>
        <w:shd w:val="clear" w:color="auto" w:fill="E6E6E6"/>
      </w:pPr>
    </w:p>
    <w:p w14:paraId="46FE743A" w14:textId="77777777" w:rsidR="009D5726" w:rsidRPr="001662C6" w:rsidRDefault="009D5726" w:rsidP="009D5726">
      <w:pPr>
        <w:pStyle w:val="PL"/>
        <w:shd w:val="clear" w:color="auto" w:fill="E6E6E6"/>
      </w:pPr>
      <w:r w:rsidRPr="001662C6">
        <w:t>V2X-BandCombinationParametersEUTRA-NR-v1630 ::=</w:t>
      </w:r>
      <w:r w:rsidRPr="001662C6">
        <w:tab/>
        <w:t>SEQUENCE {</w:t>
      </w:r>
    </w:p>
    <w:p w14:paraId="2ABD9E34" w14:textId="77777777" w:rsidR="009D5726" w:rsidRPr="001662C6" w:rsidRDefault="009D5726" w:rsidP="009D5726">
      <w:pPr>
        <w:pStyle w:val="PL"/>
        <w:shd w:val="clear" w:color="auto" w:fill="E6E6E6"/>
      </w:pPr>
      <w:r w:rsidRPr="001662C6">
        <w:tab/>
        <w:t>bandListSidelinkEUTRA-NR-r16</w:t>
      </w:r>
      <w:r w:rsidRPr="001662C6">
        <w:tab/>
      </w:r>
      <w:r w:rsidRPr="001662C6">
        <w:tab/>
      </w:r>
      <w:r w:rsidRPr="001662C6">
        <w:tab/>
      </w:r>
      <w:r w:rsidRPr="001662C6">
        <w:tab/>
      </w:r>
      <w:r w:rsidRPr="001662C6">
        <w:tab/>
        <w:t>SEQUENCE (SIZE (1.. maxSimultaneousBands-r10)) OF V2X-BandParametersEUTRA-NR-r16,</w:t>
      </w:r>
    </w:p>
    <w:p w14:paraId="476AEF28" w14:textId="77777777" w:rsidR="009D5726" w:rsidRPr="001662C6" w:rsidRDefault="009D5726" w:rsidP="009D5726">
      <w:pPr>
        <w:pStyle w:val="PL"/>
        <w:shd w:val="clear" w:color="auto" w:fill="E6E6E6"/>
      </w:pPr>
      <w:r w:rsidRPr="001662C6">
        <w:tab/>
        <w:t>bandListSidelinkEUTRA-NR-v1630</w:t>
      </w:r>
      <w:r w:rsidRPr="001662C6">
        <w:tab/>
      </w:r>
      <w:r w:rsidRPr="001662C6">
        <w:tab/>
      </w:r>
      <w:r w:rsidRPr="001662C6">
        <w:tab/>
      </w:r>
      <w:r w:rsidRPr="001662C6">
        <w:tab/>
      </w:r>
      <w:r w:rsidRPr="001662C6">
        <w:tab/>
        <w:t>SEQUENCE (SIZE (1.. maxSimultaneousBands-r10)) OF V2X-BandParametersEUTRA-NR-v1630</w:t>
      </w:r>
    </w:p>
    <w:p w14:paraId="6C65A932" w14:textId="77777777" w:rsidR="009D5726" w:rsidRPr="001662C6" w:rsidRDefault="009D5726" w:rsidP="009D5726">
      <w:pPr>
        <w:pStyle w:val="PL"/>
        <w:shd w:val="clear" w:color="auto" w:fill="E6E6E6"/>
      </w:pPr>
      <w:r w:rsidRPr="001662C6">
        <w:t>}</w:t>
      </w:r>
    </w:p>
    <w:p w14:paraId="1318D0F0" w14:textId="77777777" w:rsidR="009D5726" w:rsidRPr="001662C6" w:rsidRDefault="009D5726" w:rsidP="009D5726">
      <w:pPr>
        <w:pStyle w:val="PL"/>
        <w:shd w:val="clear" w:color="auto" w:fill="E6E6E6"/>
      </w:pPr>
    </w:p>
    <w:p w14:paraId="3A143EB6" w14:textId="77777777" w:rsidR="009D5726" w:rsidRPr="001662C6" w:rsidRDefault="009D5726" w:rsidP="009D5726">
      <w:pPr>
        <w:pStyle w:val="PL"/>
        <w:shd w:val="clear" w:color="auto" w:fill="E6E6E6"/>
      </w:pPr>
      <w:r w:rsidRPr="001662C6">
        <w:t>V2X-BandParametersEUTRA-NR-r16 ::=</w:t>
      </w:r>
      <w:r w:rsidRPr="001662C6">
        <w:tab/>
        <w:t>CHOICE {</w:t>
      </w:r>
    </w:p>
    <w:p w14:paraId="35B69672" w14:textId="77777777" w:rsidR="009D5726" w:rsidRPr="001662C6" w:rsidRDefault="009D5726" w:rsidP="009D5726">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38B67472" w14:textId="77777777" w:rsidR="009D5726" w:rsidRPr="001662C6" w:rsidRDefault="009D5726" w:rsidP="009D5726">
      <w:pPr>
        <w:pStyle w:val="PL"/>
        <w:shd w:val="clear" w:color="auto" w:fill="E6E6E6"/>
      </w:pPr>
      <w:r w:rsidRPr="001662C6">
        <w:tab/>
      </w:r>
      <w:r w:rsidRPr="001662C6">
        <w:tab/>
        <w:t>v2x-BandParameters1-r16</w:t>
      </w:r>
      <w:r w:rsidRPr="001662C6">
        <w:tab/>
      </w:r>
      <w:r w:rsidRPr="001662C6">
        <w:tab/>
      </w:r>
      <w:r w:rsidRPr="001662C6">
        <w:tab/>
      </w:r>
      <w:r w:rsidRPr="001662C6">
        <w:tab/>
        <w:t>V2X-BandParameters-r14</w:t>
      </w:r>
      <w:r w:rsidRPr="001662C6">
        <w:tab/>
      </w:r>
      <w:r w:rsidRPr="001662C6">
        <w:tab/>
        <w:t>OPTIONAL,</w:t>
      </w:r>
    </w:p>
    <w:p w14:paraId="4A9E1BDF" w14:textId="77777777" w:rsidR="009D5726" w:rsidRPr="001662C6" w:rsidRDefault="009D5726" w:rsidP="009D5726">
      <w:pPr>
        <w:pStyle w:val="PL"/>
        <w:shd w:val="clear" w:color="auto" w:fill="E6E6E6"/>
      </w:pPr>
      <w:r w:rsidRPr="001662C6">
        <w:tab/>
      </w:r>
      <w:r w:rsidRPr="001662C6">
        <w:tab/>
        <w:t>v2x-BandParameters2-r16</w:t>
      </w:r>
      <w:r w:rsidRPr="001662C6">
        <w:tab/>
      </w:r>
      <w:r w:rsidRPr="001662C6">
        <w:tab/>
      </w:r>
      <w:r w:rsidRPr="001662C6">
        <w:tab/>
      </w:r>
      <w:r w:rsidRPr="001662C6">
        <w:tab/>
        <w:t>V2X-BandParameters-v1530</w:t>
      </w:r>
      <w:r w:rsidRPr="001662C6">
        <w:tab/>
      </w:r>
      <w:r w:rsidRPr="001662C6">
        <w:tab/>
        <w:t>OPTIONAL</w:t>
      </w:r>
    </w:p>
    <w:p w14:paraId="2EA0076A" w14:textId="77777777" w:rsidR="009D5726" w:rsidRPr="001662C6" w:rsidRDefault="009D5726" w:rsidP="009D5726">
      <w:pPr>
        <w:pStyle w:val="PL"/>
        <w:shd w:val="clear" w:color="auto" w:fill="E6E6E6"/>
      </w:pPr>
      <w:r w:rsidRPr="001662C6">
        <w:tab/>
        <w:t>},</w:t>
      </w:r>
    </w:p>
    <w:p w14:paraId="4C493956" w14:textId="77777777" w:rsidR="009D5726" w:rsidRPr="001662C6" w:rsidRDefault="009D5726" w:rsidP="009D5726">
      <w:pPr>
        <w:pStyle w:val="PL"/>
        <w:shd w:val="clear" w:color="auto" w:fill="E6E6E6"/>
      </w:pPr>
      <w:r w:rsidRPr="001662C6">
        <w:tab/>
        <w:t>nr</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30296B30" w14:textId="77777777" w:rsidR="009D5726" w:rsidRPr="001662C6" w:rsidRDefault="009D5726" w:rsidP="009D5726">
      <w:pPr>
        <w:pStyle w:val="PL"/>
        <w:shd w:val="clear" w:color="auto" w:fill="E6E6E6"/>
      </w:pPr>
      <w:r w:rsidRPr="001662C6">
        <w:tab/>
      </w:r>
      <w:r w:rsidRPr="001662C6">
        <w:tab/>
        <w:t>v2x-BandParametersNR-r16</w:t>
      </w:r>
      <w:r w:rsidRPr="001662C6">
        <w:tab/>
      </w:r>
      <w:r w:rsidRPr="001662C6">
        <w:tab/>
      </w:r>
      <w:r w:rsidRPr="001662C6">
        <w:tab/>
      </w:r>
      <w:r w:rsidRPr="001662C6">
        <w:tab/>
      </w:r>
      <w:r w:rsidRPr="001662C6">
        <w:tab/>
        <w:t>OCTET STRING</w:t>
      </w:r>
      <w:r w:rsidRPr="001662C6">
        <w:tab/>
      </w:r>
      <w:r w:rsidRPr="001662C6">
        <w:tab/>
      </w:r>
      <w:r w:rsidRPr="001662C6">
        <w:tab/>
      </w:r>
      <w:r w:rsidRPr="001662C6">
        <w:tab/>
        <w:t>OPTIONAL</w:t>
      </w:r>
    </w:p>
    <w:p w14:paraId="4001ED33" w14:textId="77777777" w:rsidR="009D5726" w:rsidRPr="001662C6" w:rsidRDefault="009D5726" w:rsidP="009D5726">
      <w:pPr>
        <w:pStyle w:val="PL"/>
        <w:shd w:val="clear" w:color="auto" w:fill="E6E6E6"/>
      </w:pPr>
      <w:r w:rsidRPr="001662C6">
        <w:tab/>
        <w:t>}</w:t>
      </w:r>
    </w:p>
    <w:p w14:paraId="24F5926C" w14:textId="77777777" w:rsidR="009D5726" w:rsidRPr="001662C6" w:rsidRDefault="009D5726" w:rsidP="009D5726">
      <w:pPr>
        <w:pStyle w:val="PL"/>
        <w:shd w:val="clear" w:color="auto" w:fill="E6E6E6"/>
      </w:pPr>
      <w:r w:rsidRPr="001662C6">
        <w:t>}</w:t>
      </w:r>
    </w:p>
    <w:p w14:paraId="7BFF0B5A" w14:textId="77777777" w:rsidR="009D5726" w:rsidRPr="001662C6" w:rsidRDefault="009D5726" w:rsidP="009D5726">
      <w:pPr>
        <w:pStyle w:val="PL"/>
        <w:shd w:val="clear" w:color="auto" w:fill="E6E6E6"/>
      </w:pPr>
    </w:p>
    <w:p w14:paraId="02637EE6" w14:textId="77777777" w:rsidR="009D5726" w:rsidRPr="001662C6" w:rsidRDefault="009D5726" w:rsidP="009D5726">
      <w:pPr>
        <w:pStyle w:val="PL"/>
        <w:shd w:val="clear" w:color="auto" w:fill="E6E6E6"/>
      </w:pPr>
      <w:r w:rsidRPr="001662C6">
        <w:t>V2X-BandParametersEUTRA-NR-v1630 ::=</w:t>
      </w:r>
      <w:r w:rsidRPr="001662C6">
        <w:tab/>
        <w:t>CHOICE {</w:t>
      </w:r>
    </w:p>
    <w:p w14:paraId="3E07F321" w14:textId="77777777" w:rsidR="009D5726" w:rsidRPr="001662C6" w:rsidRDefault="009D5726" w:rsidP="009D5726">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r>
      <w:r w:rsidRPr="001662C6">
        <w:tab/>
        <w:t>NULL,</w:t>
      </w:r>
    </w:p>
    <w:p w14:paraId="52070DF5" w14:textId="77777777" w:rsidR="009D5726" w:rsidRPr="001662C6" w:rsidRDefault="009D5726" w:rsidP="009D5726">
      <w:pPr>
        <w:pStyle w:val="PL"/>
        <w:shd w:val="clear" w:color="auto" w:fill="E6E6E6"/>
      </w:pPr>
      <w:r w:rsidRPr="001662C6">
        <w:tab/>
        <w:t>nr</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73AF6018" w14:textId="77777777" w:rsidR="009D5726" w:rsidRPr="001662C6" w:rsidRDefault="009D5726" w:rsidP="009D5726">
      <w:pPr>
        <w:pStyle w:val="PL"/>
        <w:shd w:val="clear" w:color="auto" w:fill="E6E6E6"/>
      </w:pPr>
      <w:r w:rsidRPr="001662C6">
        <w:t xml:space="preserve">    </w:t>
      </w:r>
      <w:r w:rsidRPr="001662C6">
        <w:tab/>
        <w:t>tx-Sidelink-r16</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2A066EBC" w14:textId="77777777" w:rsidR="009D5726" w:rsidRPr="001662C6" w:rsidRDefault="009D5726" w:rsidP="009D5726">
      <w:pPr>
        <w:pStyle w:val="PL"/>
        <w:shd w:val="clear" w:color="auto" w:fill="E6E6E6"/>
      </w:pPr>
      <w:r w:rsidRPr="001662C6">
        <w:tab/>
      </w:r>
      <w:r w:rsidRPr="001662C6">
        <w:tab/>
        <w:t>rx-Sidelink-r16</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53D2D912" w14:textId="77777777" w:rsidR="009D5726" w:rsidRPr="001662C6" w:rsidRDefault="009D5726" w:rsidP="009D5726">
      <w:pPr>
        <w:pStyle w:val="PL"/>
        <w:shd w:val="clear" w:color="auto" w:fill="E6E6E6"/>
      </w:pPr>
      <w:r w:rsidRPr="001662C6">
        <w:tab/>
        <w:t>}</w:t>
      </w:r>
    </w:p>
    <w:p w14:paraId="5ADE58E9" w14:textId="77777777" w:rsidR="009D5726" w:rsidRPr="001662C6" w:rsidRDefault="009D5726" w:rsidP="009D5726">
      <w:pPr>
        <w:pStyle w:val="PL"/>
        <w:shd w:val="clear" w:color="auto" w:fill="E6E6E6"/>
      </w:pPr>
      <w:r w:rsidRPr="001662C6">
        <w:t>}</w:t>
      </w:r>
    </w:p>
    <w:p w14:paraId="1F05C687" w14:textId="77777777" w:rsidR="009D5726" w:rsidRPr="001662C6" w:rsidRDefault="009D5726" w:rsidP="009D5726">
      <w:pPr>
        <w:pStyle w:val="PL"/>
        <w:shd w:val="clear" w:color="auto" w:fill="E6E6E6"/>
      </w:pPr>
    </w:p>
    <w:p w14:paraId="3B9DE164" w14:textId="77777777" w:rsidR="009D5726" w:rsidRPr="001662C6" w:rsidRDefault="009D5726" w:rsidP="009D5726">
      <w:pPr>
        <w:pStyle w:val="PL"/>
        <w:shd w:val="clear" w:color="auto" w:fill="E6E6E6"/>
      </w:pPr>
      <w:r w:rsidRPr="001662C6">
        <w:t>SupportedBandInfoList-r12 ::=</w:t>
      </w:r>
      <w:r w:rsidRPr="001662C6">
        <w:tab/>
      </w:r>
      <w:r w:rsidRPr="001662C6">
        <w:tab/>
        <w:t>SEQUENCE (SIZE (1..maxBands)) OF SupportedBandInfo-r12</w:t>
      </w:r>
    </w:p>
    <w:p w14:paraId="32DC8395" w14:textId="77777777" w:rsidR="009D5726" w:rsidRPr="001662C6" w:rsidRDefault="009D5726" w:rsidP="009D5726">
      <w:pPr>
        <w:pStyle w:val="PL"/>
        <w:shd w:val="clear" w:color="auto" w:fill="E6E6E6"/>
      </w:pPr>
    </w:p>
    <w:p w14:paraId="50B0C531" w14:textId="77777777" w:rsidR="009D5726" w:rsidRPr="001662C6" w:rsidRDefault="009D5726" w:rsidP="009D5726">
      <w:pPr>
        <w:pStyle w:val="PL"/>
        <w:shd w:val="clear" w:color="auto" w:fill="E6E6E6"/>
      </w:pPr>
      <w:r w:rsidRPr="001662C6">
        <w:t>SupportedBandInfo-r12 ::=</w:t>
      </w:r>
      <w:r w:rsidRPr="001662C6">
        <w:tab/>
      </w:r>
      <w:r w:rsidRPr="001662C6">
        <w:tab/>
      </w:r>
      <w:r w:rsidRPr="001662C6">
        <w:tab/>
        <w:t>SEQUENCE {</w:t>
      </w:r>
    </w:p>
    <w:p w14:paraId="2889CF61" w14:textId="77777777" w:rsidR="009D5726" w:rsidRPr="001662C6" w:rsidRDefault="009D5726" w:rsidP="009D5726">
      <w:pPr>
        <w:pStyle w:val="PL"/>
        <w:shd w:val="clear" w:color="auto" w:fill="E6E6E6"/>
      </w:pPr>
      <w:r w:rsidRPr="001662C6">
        <w:tab/>
        <w:t>support-r12</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49E58944" w14:textId="77777777" w:rsidR="009D5726" w:rsidRPr="001662C6" w:rsidRDefault="009D5726" w:rsidP="009D5726">
      <w:pPr>
        <w:pStyle w:val="PL"/>
        <w:shd w:val="clear" w:color="auto" w:fill="E6E6E6"/>
      </w:pPr>
      <w:r w:rsidRPr="001662C6">
        <w:t>}</w:t>
      </w:r>
    </w:p>
    <w:p w14:paraId="05CFC50E" w14:textId="77777777" w:rsidR="009D5726" w:rsidRPr="001662C6" w:rsidRDefault="009D5726" w:rsidP="009D5726">
      <w:pPr>
        <w:pStyle w:val="PL"/>
        <w:shd w:val="clear" w:color="auto" w:fill="E6E6E6"/>
      </w:pPr>
    </w:p>
    <w:p w14:paraId="0EC76B47" w14:textId="77777777" w:rsidR="009D5726" w:rsidRPr="001662C6" w:rsidRDefault="009D5726" w:rsidP="009D5726">
      <w:pPr>
        <w:pStyle w:val="PL"/>
        <w:shd w:val="clear" w:color="auto" w:fill="E6E6E6"/>
      </w:pPr>
      <w:r w:rsidRPr="001662C6">
        <w:t>FreqBandIndicatorListEUTRA-r12 ::=</w:t>
      </w:r>
      <w:r w:rsidRPr="001662C6">
        <w:tab/>
      </w:r>
      <w:r w:rsidRPr="001662C6">
        <w:tab/>
        <w:t>SEQUENCE (SIZE (1..maxBands)) OF FreqBandIndicator-r11</w:t>
      </w:r>
    </w:p>
    <w:p w14:paraId="136B3752" w14:textId="77777777" w:rsidR="009D5726" w:rsidRPr="001662C6" w:rsidRDefault="009D5726" w:rsidP="009D5726">
      <w:pPr>
        <w:pStyle w:val="PL"/>
        <w:shd w:val="clear" w:color="auto" w:fill="E6E6E6"/>
      </w:pPr>
    </w:p>
    <w:p w14:paraId="133604EE" w14:textId="77777777" w:rsidR="009D5726" w:rsidRPr="001662C6" w:rsidRDefault="009D5726" w:rsidP="009D5726">
      <w:pPr>
        <w:pStyle w:val="PL"/>
        <w:shd w:val="clear" w:color="auto" w:fill="E6E6E6"/>
      </w:pPr>
      <w:r w:rsidRPr="001662C6">
        <w:t>MMTEL-Parameters-r14 ::=</w:t>
      </w:r>
      <w:r w:rsidRPr="001662C6">
        <w:tab/>
      </w:r>
      <w:r w:rsidRPr="001662C6">
        <w:tab/>
      </w:r>
      <w:r w:rsidRPr="001662C6">
        <w:tab/>
        <w:t>SEQUENCE {</w:t>
      </w:r>
    </w:p>
    <w:p w14:paraId="1A67E486" w14:textId="77777777" w:rsidR="009D5726" w:rsidRPr="001662C6" w:rsidRDefault="009D5726" w:rsidP="009D5726">
      <w:pPr>
        <w:pStyle w:val="PL"/>
        <w:shd w:val="clear" w:color="auto" w:fill="E6E6E6"/>
      </w:pPr>
      <w:r w:rsidRPr="001662C6">
        <w:tab/>
        <w:t>delayBudgetReporting-r14</w:t>
      </w:r>
      <w:r w:rsidRPr="001662C6">
        <w:tab/>
      </w:r>
      <w:r w:rsidRPr="001662C6">
        <w:tab/>
      </w:r>
      <w:r w:rsidRPr="001662C6">
        <w:tab/>
      </w:r>
      <w:r w:rsidRPr="001662C6">
        <w:tab/>
      </w:r>
      <w:r w:rsidRPr="001662C6">
        <w:tab/>
        <w:t>ENUMERATED {supported}</w:t>
      </w:r>
      <w:r w:rsidRPr="001662C6">
        <w:tab/>
      </w:r>
      <w:r w:rsidRPr="001662C6">
        <w:tab/>
        <w:t>OPTIONAL,</w:t>
      </w:r>
    </w:p>
    <w:p w14:paraId="1EB695CA" w14:textId="77777777" w:rsidR="009D5726" w:rsidRPr="001662C6" w:rsidRDefault="009D5726" w:rsidP="009D5726">
      <w:pPr>
        <w:pStyle w:val="PL"/>
        <w:shd w:val="clear" w:color="auto" w:fill="E6E6E6"/>
      </w:pPr>
      <w:r w:rsidRPr="001662C6">
        <w:tab/>
        <w:t>pusch-Enhancements-r14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D9D2732" w14:textId="77777777" w:rsidR="009D5726" w:rsidRPr="001662C6" w:rsidRDefault="009D5726" w:rsidP="009D5726">
      <w:pPr>
        <w:pStyle w:val="PL"/>
        <w:shd w:val="clear" w:color="auto" w:fill="E6E6E6"/>
      </w:pPr>
      <w:r w:rsidRPr="001662C6">
        <w:tab/>
        <w:t>recommendedBitRate-r14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0F58792" w14:textId="77777777" w:rsidR="009D5726" w:rsidRPr="001662C6" w:rsidRDefault="009D5726" w:rsidP="009D5726">
      <w:pPr>
        <w:pStyle w:val="PL"/>
        <w:shd w:val="pct10" w:color="auto" w:fill="auto"/>
      </w:pPr>
      <w:r w:rsidRPr="001662C6">
        <w:tab/>
        <w:t>recommendedBitRateQuery-r14</w:t>
      </w:r>
      <w:r w:rsidRPr="001662C6">
        <w:tab/>
      </w:r>
      <w:r w:rsidRPr="001662C6">
        <w:tab/>
      </w:r>
      <w:r w:rsidRPr="001662C6">
        <w:tab/>
      </w:r>
      <w:r w:rsidRPr="001662C6">
        <w:tab/>
      </w:r>
      <w:r w:rsidRPr="001662C6">
        <w:tab/>
        <w:t>ENUMERATED {supported}</w:t>
      </w:r>
      <w:r w:rsidRPr="001662C6">
        <w:tab/>
      </w:r>
      <w:r w:rsidRPr="001662C6">
        <w:tab/>
        <w:t>OPTIONAL</w:t>
      </w:r>
    </w:p>
    <w:p w14:paraId="165EE726" w14:textId="77777777" w:rsidR="009D5726" w:rsidRPr="001662C6" w:rsidRDefault="009D5726" w:rsidP="009D5726">
      <w:pPr>
        <w:pStyle w:val="PL"/>
        <w:shd w:val="clear" w:color="auto" w:fill="E6E6E6"/>
      </w:pPr>
      <w:r w:rsidRPr="001662C6">
        <w:t>}</w:t>
      </w:r>
    </w:p>
    <w:p w14:paraId="51D66110" w14:textId="77777777" w:rsidR="009D5726" w:rsidRPr="001662C6" w:rsidRDefault="009D5726" w:rsidP="009D5726">
      <w:pPr>
        <w:pStyle w:val="PL"/>
        <w:shd w:val="clear" w:color="auto" w:fill="E6E6E6"/>
      </w:pPr>
    </w:p>
    <w:p w14:paraId="28568EDC" w14:textId="77777777" w:rsidR="009D5726" w:rsidRPr="001662C6" w:rsidRDefault="009D5726" w:rsidP="009D5726">
      <w:pPr>
        <w:pStyle w:val="PL"/>
        <w:shd w:val="clear" w:color="auto" w:fill="E6E6E6"/>
      </w:pPr>
      <w:r w:rsidRPr="001662C6">
        <w:t>MMTEL-Parameters-v1610 ::=</w:t>
      </w:r>
      <w:r w:rsidRPr="001662C6">
        <w:tab/>
      </w:r>
      <w:r w:rsidRPr="001662C6">
        <w:tab/>
      </w:r>
      <w:r w:rsidRPr="001662C6">
        <w:tab/>
      </w:r>
      <w:r w:rsidRPr="001662C6">
        <w:tab/>
        <w:t>SEQUENCE {</w:t>
      </w:r>
    </w:p>
    <w:p w14:paraId="1BB364EB" w14:textId="77777777" w:rsidR="009D5726" w:rsidRPr="001662C6" w:rsidRDefault="009D5726" w:rsidP="009D5726">
      <w:pPr>
        <w:pStyle w:val="PL"/>
        <w:shd w:val="clear" w:color="auto" w:fill="E6E6E6"/>
      </w:pPr>
      <w:r w:rsidRPr="001662C6">
        <w:tab/>
        <w:t>recommendedBitRateMultiplier-r16</w:t>
      </w:r>
      <w:r w:rsidRPr="001662C6">
        <w:tab/>
      </w:r>
      <w:r w:rsidRPr="001662C6">
        <w:tab/>
      </w:r>
      <w:r w:rsidRPr="001662C6">
        <w:tab/>
        <w:t>ENUMERATED {supported}</w:t>
      </w:r>
      <w:r w:rsidRPr="001662C6">
        <w:tab/>
      </w:r>
      <w:r w:rsidRPr="001662C6">
        <w:tab/>
      </w:r>
      <w:r w:rsidRPr="001662C6">
        <w:tab/>
        <w:t>OPTIONAL</w:t>
      </w:r>
    </w:p>
    <w:p w14:paraId="4C333A6D" w14:textId="77777777" w:rsidR="009D5726" w:rsidRPr="001662C6" w:rsidRDefault="009D5726" w:rsidP="009D5726">
      <w:pPr>
        <w:pStyle w:val="PL"/>
        <w:shd w:val="clear" w:color="auto" w:fill="E6E6E6"/>
      </w:pPr>
      <w:r w:rsidRPr="001662C6">
        <w:t>}</w:t>
      </w:r>
    </w:p>
    <w:p w14:paraId="64554422" w14:textId="77777777" w:rsidR="009D5726" w:rsidRPr="001662C6" w:rsidRDefault="009D5726" w:rsidP="009D5726">
      <w:pPr>
        <w:pStyle w:val="PL"/>
        <w:shd w:val="clear" w:color="auto" w:fill="E6E6E6"/>
      </w:pPr>
    </w:p>
    <w:p w14:paraId="3623B2B4" w14:textId="77777777" w:rsidR="009D5726" w:rsidRPr="001662C6" w:rsidRDefault="009D5726" w:rsidP="009D5726">
      <w:pPr>
        <w:pStyle w:val="PL"/>
        <w:shd w:val="clear" w:color="auto" w:fill="E6E6E6"/>
      </w:pPr>
      <w:r w:rsidRPr="001662C6">
        <w:t>SRS-CapabilityPerBandPair-r14 ::= SEQUENCE {</w:t>
      </w:r>
    </w:p>
    <w:p w14:paraId="128B81E1" w14:textId="77777777" w:rsidR="009D5726" w:rsidRPr="001662C6" w:rsidRDefault="009D5726" w:rsidP="009D5726">
      <w:pPr>
        <w:pStyle w:val="PL"/>
        <w:shd w:val="clear" w:color="auto" w:fill="E6E6E6"/>
      </w:pPr>
      <w:r w:rsidRPr="001662C6">
        <w:tab/>
        <w:t>retuningInfo</w:t>
      </w:r>
      <w:r w:rsidRPr="001662C6">
        <w:tab/>
      </w:r>
      <w:r w:rsidRPr="001662C6">
        <w:tab/>
      </w:r>
      <w:r w:rsidRPr="001662C6">
        <w:tab/>
      </w:r>
      <w:r w:rsidRPr="001662C6">
        <w:tab/>
        <w:t>SEQUENCE {</w:t>
      </w:r>
    </w:p>
    <w:p w14:paraId="0D024A17" w14:textId="77777777" w:rsidR="009D5726" w:rsidRPr="001662C6" w:rsidRDefault="009D5726" w:rsidP="009D5726">
      <w:pPr>
        <w:pStyle w:val="PL"/>
        <w:shd w:val="clear" w:color="auto" w:fill="E6E6E6"/>
      </w:pPr>
      <w:r w:rsidRPr="001662C6">
        <w:tab/>
      </w:r>
      <w:r w:rsidRPr="001662C6">
        <w:tab/>
        <w:t>rf-RetuningTimeDL-r14</w:t>
      </w:r>
      <w:r w:rsidRPr="001662C6">
        <w:tab/>
      </w:r>
      <w:r w:rsidRPr="001662C6">
        <w:tab/>
      </w:r>
      <w:r w:rsidRPr="001662C6">
        <w:tab/>
        <w:t>ENUMERATED {n0, n0dot5, n1, n1dot5, n2, n2dot5, n3,</w:t>
      </w:r>
    </w:p>
    <w:p w14:paraId="2BE1146C"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n3dot5, n4, n4dot5, n5, n5dot5, n6, n6dot5,</w:t>
      </w:r>
    </w:p>
    <w:p w14:paraId="74D93252"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n7, spare1}</w:t>
      </w:r>
      <w:r w:rsidRPr="001662C6">
        <w:tab/>
      </w:r>
      <w:r w:rsidRPr="001662C6">
        <w:tab/>
        <w:t>OPTIONAL,</w:t>
      </w:r>
    </w:p>
    <w:p w14:paraId="4B6C71BE" w14:textId="77777777" w:rsidR="009D5726" w:rsidRPr="001662C6" w:rsidRDefault="009D5726" w:rsidP="009D5726">
      <w:pPr>
        <w:pStyle w:val="PL"/>
        <w:shd w:val="clear" w:color="auto" w:fill="E6E6E6"/>
      </w:pPr>
      <w:r w:rsidRPr="001662C6">
        <w:tab/>
      </w:r>
      <w:r w:rsidRPr="001662C6">
        <w:tab/>
        <w:t>rf-RetuningTimeUL-r14</w:t>
      </w:r>
      <w:r w:rsidRPr="001662C6">
        <w:tab/>
      </w:r>
      <w:r w:rsidRPr="001662C6">
        <w:tab/>
      </w:r>
      <w:r w:rsidRPr="001662C6">
        <w:tab/>
        <w:t>ENUMERATED {n0, n0dot5, n1, n1dot5, n2, n2dot5, n3,</w:t>
      </w:r>
    </w:p>
    <w:p w14:paraId="1A546CE7"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n3dot5, n4, n4dot5, n5, n5dot5, n6, n6dot5,</w:t>
      </w:r>
    </w:p>
    <w:p w14:paraId="33E29C75" w14:textId="77777777" w:rsidR="009D5726" w:rsidRPr="001662C6" w:rsidRDefault="009D5726" w:rsidP="009D5726">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n7, spare1}</w:t>
      </w:r>
      <w:r w:rsidRPr="001662C6">
        <w:tab/>
      </w:r>
      <w:r w:rsidRPr="001662C6">
        <w:tab/>
        <w:t>OPTIONAL</w:t>
      </w:r>
    </w:p>
    <w:p w14:paraId="1798F35F" w14:textId="77777777" w:rsidR="009D5726" w:rsidRPr="001662C6" w:rsidRDefault="009D5726" w:rsidP="009D5726">
      <w:pPr>
        <w:pStyle w:val="PL"/>
        <w:shd w:val="clear" w:color="auto" w:fill="E6E6E6"/>
      </w:pPr>
      <w:r w:rsidRPr="001662C6">
        <w:tab/>
        <w:t>}</w:t>
      </w:r>
    </w:p>
    <w:p w14:paraId="61BD4632" w14:textId="77777777" w:rsidR="009D5726" w:rsidRPr="001662C6" w:rsidRDefault="009D5726" w:rsidP="009D5726">
      <w:pPr>
        <w:pStyle w:val="PL"/>
        <w:shd w:val="clear" w:color="auto" w:fill="E6E6E6"/>
      </w:pPr>
      <w:r w:rsidRPr="001662C6">
        <w:t>}</w:t>
      </w:r>
    </w:p>
    <w:p w14:paraId="353ADF54" w14:textId="77777777" w:rsidR="009D5726" w:rsidRPr="001662C6" w:rsidRDefault="009D5726" w:rsidP="009D5726">
      <w:pPr>
        <w:pStyle w:val="PL"/>
        <w:shd w:val="clear" w:color="auto" w:fill="E6E6E6"/>
      </w:pPr>
    </w:p>
    <w:p w14:paraId="2E967A53" w14:textId="77777777" w:rsidR="009D5726" w:rsidRPr="001662C6" w:rsidRDefault="009D5726" w:rsidP="009D5726">
      <w:pPr>
        <w:pStyle w:val="PL"/>
        <w:shd w:val="clear" w:color="auto" w:fill="E6E6E6"/>
      </w:pPr>
      <w:r w:rsidRPr="001662C6">
        <w:t>SRS-CapabilityPerBandPair-v14b0 ::= SEQUENCE {</w:t>
      </w:r>
    </w:p>
    <w:p w14:paraId="5DDF8FB4" w14:textId="77777777" w:rsidR="009D5726" w:rsidRPr="001662C6" w:rsidRDefault="009D5726" w:rsidP="009D5726">
      <w:pPr>
        <w:pStyle w:val="PL"/>
        <w:shd w:val="clear" w:color="auto" w:fill="E6E6E6"/>
      </w:pPr>
      <w:r w:rsidRPr="001662C6">
        <w:tab/>
        <w:t>srs-FlexibleTiming-r14</w:t>
      </w:r>
      <w:r w:rsidRPr="001662C6">
        <w:tab/>
      </w:r>
      <w:r w:rsidRPr="001662C6">
        <w:tab/>
      </w:r>
      <w:r w:rsidRPr="001662C6">
        <w:tab/>
      </w:r>
      <w:r w:rsidRPr="001662C6">
        <w:tab/>
        <w:t>ENUMERATED {supported}</w:t>
      </w:r>
      <w:r w:rsidRPr="001662C6">
        <w:tab/>
      </w:r>
      <w:r w:rsidRPr="001662C6">
        <w:tab/>
        <w:t>OPTIONAL,</w:t>
      </w:r>
    </w:p>
    <w:p w14:paraId="6498C627" w14:textId="77777777" w:rsidR="009D5726" w:rsidRPr="001662C6" w:rsidRDefault="009D5726" w:rsidP="009D5726">
      <w:pPr>
        <w:pStyle w:val="PL"/>
        <w:shd w:val="clear" w:color="auto" w:fill="E6E6E6"/>
      </w:pPr>
      <w:r w:rsidRPr="001662C6">
        <w:tab/>
        <w:t>srs-HARQ-ReferenceConfig-r14</w:t>
      </w:r>
      <w:r w:rsidRPr="001662C6">
        <w:tab/>
      </w:r>
      <w:r w:rsidRPr="001662C6">
        <w:tab/>
      </w:r>
      <w:r w:rsidRPr="001662C6">
        <w:tab/>
        <w:t>ENUMERATED {supported}</w:t>
      </w:r>
      <w:r w:rsidRPr="001662C6">
        <w:tab/>
      </w:r>
      <w:r w:rsidRPr="001662C6">
        <w:tab/>
        <w:t>OPTIONAL</w:t>
      </w:r>
    </w:p>
    <w:p w14:paraId="53F6B73C" w14:textId="77777777" w:rsidR="009D5726" w:rsidRPr="001662C6" w:rsidRDefault="009D5726" w:rsidP="009D5726">
      <w:pPr>
        <w:pStyle w:val="PL"/>
        <w:shd w:val="clear" w:color="auto" w:fill="E6E6E6"/>
      </w:pPr>
      <w:r w:rsidRPr="001662C6">
        <w:t>}</w:t>
      </w:r>
    </w:p>
    <w:p w14:paraId="3AE0564F" w14:textId="77777777" w:rsidR="009D5726" w:rsidRPr="001662C6" w:rsidRDefault="009D5726" w:rsidP="009D5726">
      <w:pPr>
        <w:pStyle w:val="PL"/>
        <w:shd w:val="clear" w:color="auto" w:fill="E6E6E6"/>
      </w:pPr>
    </w:p>
    <w:p w14:paraId="4B5BE28D" w14:textId="77777777" w:rsidR="009D5726" w:rsidRPr="001662C6" w:rsidRDefault="009D5726" w:rsidP="009D5726">
      <w:pPr>
        <w:pStyle w:val="PL"/>
        <w:shd w:val="clear" w:color="auto" w:fill="E6E6E6"/>
      </w:pPr>
      <w:r w:rsidRPr="001662C6">
        <w:t>SRS-CapabilityPerBandPair-v1610::= SEQUENCE {</w:t>
      </w:r>
    </w:p>
    <w:p w14:paraId="1F0F0A80" w14:textId="77777777" w:rsidR="009D5726" w:rsidRPr="001662C6" w:rsidRDefault="009D5726" w:rsidP="009D5726">
      <w:pPr>
        <w:pStyle w:val="PL"/>
        <w:shd w:val="clear" w:color="auto" w:fill="E6E6E6"/>
      </w:pPr>
      <w:r w:rsidRPr="001662C6">
        <w:rPr>
          <w:lang w:eastAsia="zh-CN"/>
        </w:rPr>
        <w:tab/>
        <w:t>addSRS-CarrierSwitching-r16</w:t>
      </w:r>
      <w:r w:rsidRPr="001662C6">
        <w:tab/>
      </w:r>
      <w:r w:rsidRPr="001662C6">
        <w:tab/>
      </w:r>
      <w:r w:rsidRPr="001662C6">
        <w:tab/>
      </w:r>
      <w:r w:rsidRPr="001662C6">
        <w:tab/>
        <w:t>ENUMERATED {supported}</w:t>
      </w:r>
      <w:r w:rsidRPr="001662C6">
        <w:tab/>
      </w:r>
      <w:r w:rsidRPr="001662C6">
        <w:tab/>
        <w:t>OPTIONAL</w:t>
      </w:r>
    </w:p>
    <w:p w14:paraId="1F128AB9" w14:textId="77777777" w:rsidR="009D5726" w:rsidRPr="001662C6" w:rsidRDefault="009D5726" w:rsidP="009D5726">
      <w:pPr>
        <w:pStyle w:val="PL"/>
        <w:shd w:val="clear" w:color="auto" w:fill="E6E6E6"/>
      </w:pPr>
      <w:r w:rsidRPr="001662C6">
        <w:t>}</w:t>
      </w:r>
    </w:p>
    <w:p w14:paraId="256093DB" w14:textId="77777777" w:rsidR="009D5726" w:rsidRPr="001662C6" w:rsidRDefault="009D5726" w:rsidP="009D5726">
      <w:pPr>
        <w:pStyle w:val="PL"/>
        <w:shd w:val="clear" w:color="auto" w:fill="E6E6E6"/>
      </w:pPr>
    </w:p>
    <w:p w14:paraId="0514F854" w14:textId="77777777" w:rsidR="009D5726" w:rsidRPr="001662C6" w:rsidRDefault="009D5726" w:rsidP="009D5726">
      <w:pPr>
        <w:pStyle w:val="PL"/>
        <w:shd w:val="clear" w:color="auto" w:fill="E6E6E6"/>
      </w:pPr>
      <w:r w:rsidRPr="001662C6">
        <w:t>HighSpeedEnhParameters-r14 ::= SEQUENCE {</w:t>
      </w:r>
    </w:p>
    <w:p w14:paraId="108751BC" w14:textId="77777777" w:rsidR="009D5726" w:rsidRPr="001662C6" w:rsidRDefault="009D5726" w:rsidP="009D5726">
      <w:pPr>
        <w:pStyle w:val="PL"/>
        <w:shd w:val="clear" w:color="auto" w:fill="E6E6E6"/>
      </w:pPr>
      <w:r w:rsidRPr="001662C6">
        <w:tab/>
        <w:t>measurementEnhancements-r14</w:t>
      </w:r>
      <w:r w:rsidRPr="001662C6">
        <w:tab/>
      </w:r>
      <w:r w:rsidRPr="001662C6">
        <w:tab/>
        <w:t>ENUMERATED {supported}</w:t>
      </w:r>
      <w:r w:rsidRPr="001662C6">
        <w:tab/>
      </w:r>
      <w:r w:rsidRPr="001662C6">
        <w:tab/>
        <w:t>OPTIONAL,</w:t>
      </w:r>
    </w:p>
    <w:p w14:paraId="32575B03" w14:textId="77777777" w:rsidR="009D5726" w:rsidRPr="001662C6" w:rsidRDefault="009D5726" w:rsidP="009D5726">
      <w:pPr>
        <w:pStyle w:val="PL"/>
        <w:shd w:val="clear" w:color="auto" w:fill="E6E6E6"/>
      </w:pPr>
      <w:r w:rsidRPr="001662C6">
        <w:tab/>
        <w:t>demodulationEnhancements-r14</w:t>
      </w:r>
      <w:r w:rsidRPr="001662C6">
        <w:tab/>
        <w:t>ENUMERATED {supported}</w:t>
      </w:r>
      <w:r w:rsidRPr="001662C6">
        <w:tab/>
      </w:r>
      <w:r w:rsidRPr="001662C6">
        <w:tab/>
        <w:t>OPTIONAL,</w:t>
      </w:r>
    </w:p>
    <w:p w14:paraId="5C4B4107" w14:textId="77777777" w:rsidR="009D5726" w:rsidRPr="001662C6" w:rsidRDefault="009D5726" w:rsidP="009D5726">
      <w:pPr>
        <w:pStyle w:val="PL"/>
        <w:shd w:val="clear" w:color="auto" w:fill="E6E6E6"/>
      </w:pPr>
      <w:r w:rsidRPr="001662C6">
        <w:tab/>
        <w:t>prach-Enhancements-r14</w:t>
      </w:r>
      <w:r w:rsidRPr="001662C6">
        <w:tab/>
      </w:r>
      <w:r w:rsidRPr="001662C6">
        <w:tab/>
      </w:r>
      <w:r w:rsidRPr="001662C6">
        <w:tab/>
        <w:t>ENUMERATED {supported}</w:t>
      </w:r>
      <w:r w:rsidRPr="001662C6">
        <w:tab/>
      </w:r>
      <w:r w:rsidRPr="001662C6">
        <w:tab/>
        <w:t>OPTIONAL</w:t>
      </w:r>
    </w:p>
    <w:p w14:paraId="4E0A998F" w14:textId="77777777" w:rsidR="009D5726" w:rsidRPr="001662C6" w:rsidRDefault="009D5726" w:rsidP="009D5726">
      <w:pPr>
        <w:pStyle w:val="PL"/>
        <w:shd w:val="clear" w:color="auto" w:fill="E6E6E6"/>
      </w:pPr>
      <w:r w:rsidRPr="001662C6">
        <w:t>}</w:t>
      </w:r>
    </w:p>
    <w:p w14:paraId="07B1F1FF" w14:textId="77777777" w:rsidR="009D5726" w:rsidRPr="001662C6" w:rsidRDefault="009D5726" w:rsidP="009D5726">
      <w:pPr>
        <w:pStyle w:val="PL"/>
        <w:shd w:val="clear" w:color="auto" w:fill="E6E6E6"/>
      </w:pPr>
    </w:p>
    <w:p w14:paraId="509D7E74" w14:textId="77777777" w:rsidR="009D5726" w:rsidRPr="001662C6" w:rsidRDefault="009D5726" w:rsidP="009D5726">
      <w:pPr>
        <w:pStyle w:val="PL"/>
        <w:shd w:val="clear" w:color="auto" w:fill="E6E6E6"/>
      </w:pPr>
      <w:r w:rsidRPr="001662C6">
        <w:t>HighSpeedEnhParameters-v1610 ::= SEQUENCE {</w:t>
      </w:r>
    </w:p>
    <w:p w14:paraId="45091888" w14:textId="77777777" w:rsidR="009D5726" w:rsidRPr="001662C6" w:rsidRDefault="009D5726" w:rsidP="009D5726">
      <w:pPr>
        <w:pStyle w:val="PL"/>
        <w:shd w:val="clear" w:color="auto" w:fill="E6E6E6"/>
      </w:pPr>
      <w:r w:rsidRPr="001662C6">
        <w:tab/>
        <w:t>measurementEnhancementsSCell-r16</w:t>
      </w:r>
      <w:r w:rsidRPr="001662C6">
        <w:tab/>
        <w:t>ENUMERATED {supported}</w:t>
      </w:r>
      <w:r w:rsidRPr="001662C6">
        <w:tab/>
      </w:r>
      <w:r w:rsidRPr="001662C6">
        <w:tab/>
        <w:t>OPTIONAL,</w:t>
      </w:r>
    </w:p>
    <w:p w14:paraId="08FF04EF" w14:textId="77777777" w:rsidR="009D5726" w:rsidRPr="001662C6" w:rsidRDefault="009D5726" w:rsidP="009D5726">
      <w:pPr>
        <w:pStyle w:val="PL"/>
        <w:shd w:val="clear" w:color="auto" w:fill="E6E6E6"/>
      </w:pPr>
      <w:r w:rsidRPr="001662C6">
        <w:tab/>
        <w:t>measurementEnhancements2-r16</w:t>
      </w:r>
      <w:r w:rsidRPr="001662C6">
        <w:tab/>
      </w:r>
      <w:r w:rsidRPr="001662C6">
        <w:tab/>
        <w:t>ENUMERATED {supported}</w:t>
      </w:r>
      <w:r w:rsidRPr="001662C6">
        <w:tab/>
      </w:r>
      <w:r w:rsidRPr="001662C6">
        <w:tab/>
        <w:t>OPTIONAL,</w:t>
      </w:r>
    </w:p>
    <w:p w14:paraId="3A6CEB0A" w14:textId="77777777" w:rsidR="009D5726" w:rsidRPr="001662C6" w:rsidRDefault="009D5726" w:rsidP="009D5726">
      <w:pPr>
        <w:pStyle w:val="PL"/>
        <w:shd w:val="clear" w:color="auto" w:fill="E6E6E6"/>
        <w:tabs>
          <w:tab w:val="clear" w:pos="3456"/>
        </w:tabs>
      </w:pPr>
      <w:r w:rsidRPr="001662C6">
        <w:tab/>
        <w:t>demodulationEnhancements2-r16</w:t>
      </w:r>
      <w:r w:rsidRPr="001662C6">
        <w:tab/>
        <w:t>ENUMERATED {supported}</w:t>
      </w:r>
      <w:r w:rsidRPr="001662C6">
        <w:tab/>
      </w:r>
      <w:r w:rsidRPr="001662C6">
        <w:tab/>
        <w:t>OPTIONAL,</w:t>
      </w:r>
    </w:p>
    <w:p w14:paraId="7F81AA88" w14:textId="77777777" w:rsidR="009D5726" w:rsidRPr="001662C6" w:rsidRDefault="009D5726" w:rsidP="009D5726">
      <w:pPr>
        <w:pStyle w:val="PL"/>
        <w:shd w:val="clear" w:color="auto" w:fill="E6E6E6"/>
        <w:tabs>
          <w:tab w:val="clear" w:pos="5760"/>
          <w:tab w:val="clear" w:pos="6144"/>
          <w:tab w:val="clear" w:pos="6528"/>
          <w:tab w:val="left" w:pos="6548"/>
        </w:tabs>
      </w:pPr>
      <w:r w:rsidRPr="001662C6">
        <w:rPr>
          <w:rFonts w:eastAsia="DengXian"/>
          <w:lang w:eastAsia="zh-CN"/>
        </w:rPr>
        <w:tab/>
        <w:t>interRAT-enhancementNR-r16</w:t>
      </w:r>
      <w:r w:rsidRPr="001662C6">
        <w:rPr>
          <w:rFonts w:eastAsia="DengXian"/>
          <w:lang w:eastAsia="zh-CN"/>
        </w:rPr>
        <w:tab/>
      </w:r>
      <w:r w:rsidRPr="001662C6">
        <w:rPr>
          <w:rFonts w:eastAsia="DengXian"/>
          <w:lang w:eastAsia="zh-CN"/>
        </w:rPr>
        <w:tab/>
      </w:r>
      <w:r w:rsidRPr="001662C6">
        <w:t>ENUMERATED {supported}</w:t>
      </w:r>
      <w:r w:rsidRPr="001662C6">
        <w:tab/>
      </w:r>
      <w:r w:rsidRPr="001662C6">
        <w:tab/>
        <w:t>OPTIONAL</w:t>
      </w:r>
    </w:p>
    <w:p w14:paraId="2C7823AF" w14:textId="77777777" w:rsidR="009D5726" w:rsidRPr="001662C6" w:rsidRDefault="009D5726" w:rsidP="009D5726">
      <w:pPr>
        <w:pStyle w:val="PL"/>
        <w:shd w:val="clear" w:color="auto" w:fill="E6E6E6"/>
      </w:pPr>
      <w:r w:rsidRPr="001662C6">
        <w:t>}</w:t>
      </w:r>
    </w:p>
    <w:p w14:paraId="17FDC938" w14:textId="77777777" w:rsidR="009D5726" w:rsidRPr="001662C6" w:rsidRDefault="009D5726" w:rsidP="009D5726">
      <w:pPr>
        <w:pStyle w:val="PL"/>
        <w:shd w:val="clear" w:color="auto" w:fill="E6E6E6"/>
      </w:pPr>
    </w:p>
    <w:p w14:paraId="7E1D183F" w14:textId="77777777" w:rsidR="009D5726" w:rsidRPr="001662C6" w:rsidRDefault="009D5726" w:rsidP="009D5726">
      <w:pPr>
        <w:pStyle w:val="PL"/>
        <w:shd w:val="clear" w:color="auto" w:fill="E6E6E6"/>
      </w:pPr>
      <w:r w:rsidRPr="001662C6">
        <w:t>-- ASN1STOP</w:t>
      </w:r>
    </w:p>
    <w:p w14:paraId="3D381DDA" w14:textId="77777777" w:rsidR="009D5726" w:rsidRPr="001662C6" w:rsidRDefault="009D5726" w:rsidP="009D5726"/>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9D5726" w:rsidRPr="001662C6" w14:paraId="59E46C86" w14:textId="77777777" w:rsidTr="00901EE0">
        <w:trPr>
          <w:cantSplit/>
          <w:tblHeader/>
        </w:trPr>
        <w:tc>
          <w:tcPr>
            <w:tcW w:w="7793" w:type="dxa"/>
            <w:gridSpan w:val="2"/>
          </w:tcPr>
          <w:p w14:paraId="2CDDFC81" w14:textId="77777777" w:rsidR="009D5726" w:rsidRPr="001662C6" w:rsidRDefault="009D5726" w:rsidP="00901EE0">
            <w:pPr>
              <w:pStyle w:val="TAH"/>
              <w:rPr>
                <w:lang w:eastAsia="en-GB"/>
              </w:rPr>
            </w:pPr>
            <w:r w:rsidRPr="001662C6">
              <w:rPr>
                <w:i/>
                <w:noProof/>
                <w:lang w:eastAsia="en-GB"/>
              </w:rPr>
              <w:t>UE-EUTRA-Capability</w:t>
            </w:r>
            <w:r w:rsidRPr="001662C6">
              <w:rPr>
                <w:iCs/>
                <w:noProof/>
                <w:lang w:eastAsia="en-GB"/>
              </w:rPr>
              <w:t xml:space="preserve"> field descriptions</w:t>
            </w:r>
          </w:p>
        </w:tc>
        <w:tc>
          <w:tcPr>
            <w:tcW w:w="862" w:type="dxa"/>
            <w:gridSpan w:val="2"/>
          </w:tcPr>
          <w:p w14:paraId="5B2C9F34" w14:textId="77777777" w:rsidR="009D5726" w:rsidRPr="001662C6" w:rsidRDefault="009D5726" w:rsidP="00901EE0">
            <w:pPr>
              <w:pStyle w:val="TAH"/>
              <w:rPr>
                <w:i/>
                <w:noProof/>
                <w:lang w:eastAsia="en-GB"/>
              </w:rPr>
            </w:pPr>
            <w:r w:rsidRPr="001662C6">
              <w:rPr>
                <w:i/>
                <w:noProof/>
                <w:lang w:eastAsia="en-GB"/>
              </w:rPr>
              <w:t>FDD/ TDD diff</w:t>
            </w:r>
          </w:p>
        </w:tc>
      </w:tr>
      <w:tr w:rsidR="009D5726" w:rsidRPr="001662C6" w14:paraId="6E9F12FB" w14:textId="77777777" w:rsidTr="00901EE0">
        <w:trPr>
          <w:cantSplit/>
        </w:trPr>
        <w:tc>
          <w:tcPr>
            <w:tcW w:w="7793" w:type="dxa"/>
            <w:gridSpan w:val="2"/>
          </w:tcPr>
          <w:p w14:paraId="2B243A55" w14:textId="77777777" w:rsidR="009D5726" w:rsidRPr="001662C6" w:rsidRDefault="009D5726" w:rsidP="00901EE0">
            <w:pPr>
              <w:pStyle w:val="TAL"/>
              <w:rPr>
                <w:b/>
                <w:bCs/>
                <w:i/>
                <w:noProof/>
                <w:lang w:eastAsia="en-GB"/>
              </w:rPr>
            </w:pPr>
            <w:r w:rsidRPr="001662C6">
              <w:rPr>
                <w:b/>
                <w:bCs/>
                <w:i/>
                <w:noProof/>
                <w:lang w:eastAsia="en-GB"/>
              </w:rPr>
              <w:t>accessStratumRelease</w:t>
            </w:r>
          </w:p>
          <w:p w14:paraId="27DE86B4" w14:textId="77777777" w:rsidR="009D5726" w:rsidRPr="001662C6" w:rsidRDefault="009D5726" w:rsidP="00901EE0">
            <w:pPr>
              <w:pStyle w:val="TAL"/>
              <w:rPr>
                <w:lang w:eastAsia="en-GB"/>
              </w:rPr>
            </w:pPr>
            <w:r w:rsidRPr="001662C6">
              <w:rPr>
                <w:lang w:eastAsia="en-GB"/>
              </w:rPr>
              <w:t>Set to rel16 in this version of the specification. NOTE 7.</w:t>
            </w:r>
          </w:p>
        </w:tc>
        <w:tc>
          <w:tcPr>
            <w:tcW w:w="862" w:type="dxa"/>
            <w:gridSpan w:val="2"/>
          </w:tcPr>
          <w:p w14:paraId="1EE2673B"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56FF0FDF" w14:textId="77777777" w:rsidTr="00901EE0">
        <w:trPr>
          <w:cantSplit/>
        </w:trPr>
        <w:tc>
          <w:tcPr>
            <w:tcW w:w="7793" w:type="dxa"/>
            <w:gridSpan w:val="2"/>
          </w:tcPr>
          <w:p w14:paraId="67A80B23" w14:textId="77777777" w:rsidR="009D5726" w:rsidRPr="001662C6" w:rsidRDefault="009D5726" w:rsidP="00901EE0">
            <w:pPr>
              <w:keepNext/>
              <w:keepLines/>
              <w:spacing w:after="0"/>
              <w:rPr>
                <w:rFonts w:ascii="Arial" w:hAnsi="Arial"/>
                <w:b/>
                <w:bCs/>
                <w:i/>
                <w:noProof/>
                <w:sz w:val="18"/>
              </w:rPr>
            </w:pPr>
            <w:r w:rsidRPr="001662C6">
              <w:rPr>
                <w:rFonts w:ascii="Arial" w:hAnsi="Arial"/>
                <w:b/>
                <w:bCs/>
                <w:i/>
                <w:noProof/>
                <w:sz w:val="18"/>
              </w:rPr>
              <w:t>additionalRx-Tx-PerformanceReq</w:t>
            </w:r>
          </w:p>
          <w:p w14:paraId="34C0238B" w14:textId="77777777" w:rsidR="009D5726" w:rsidRPr="001662C6" w:rsidRDefault="009D5726" w:rsidP="00901EE0">
            <w:pPr>
              <w:keepNext/>
              <w:keepLines/>
              <w:spacing w:after="0"/>
              <w:rPr>
                <w:rFonts w:ascii="Arial" w:hAnsi="Arial"/>
                <w:b/>
                <w:bCs/>
                <w:i/>
                <w:noProof/>
                <w:sz w:val="18"/>
              </w:rPr>
            </w:pPr>
            <w:r w:rsidRPr="001662C6">
              <w:rPr>
                <w:rFonts w:ascii="Arial" w:hAnsi="Arial"/>
                <w:sz w:val="18"/>
              </w:rPr>
              <w:t>Indicates whether the UE supports the additional Rx and Tx performance requirement for a given band combination as specified in TS 36.101 [42].</w:t>
            </w:r>
          </w:p>
        </w:tc>
        <w:tc>
          <w:tcPr>
            <w:tcW w:w="862" w:type="dxa"/>
            <w:gridSpan w:val="2"/>
          </w:tcPr>
          <w:p w14:paraId="4A205F91" w14:textId="77777777" w:rsidR="009D5726" w:rsidRPr="001662C6" w:rsidRDefault="009D5726" w:rsidP="00901EE0">
            <w:pPr>
              <w:keepNext/>
              <w:keepLines/>
              <w:spacing w:after="0"/>
              <w:jc w:val="center"/>
              <w:rPr>
                <w:rFonts w:ascii="Arial" w:hAnsi="Arial"/>
                <w:bCs/>
                <w:noProof/>
                <w:sz w:val="18"/>
              </w:rPr>
            </w:pPr>
            <w:r w:rsidRPr="001662C6">
              <w:rPr>
                <w:rFonts w:ascii="Arial" w:hAnsi="Arial"/>
                <w:bCs/>
                <w:noProof/>
                <w:sz w:val="18"/>
              </w:rPr>
              <w:t>-</w:t>
            </w:r>
          </w:p>
        </w:tc>
      </w:tr>
      <w:tr w:rsidR="009D5726" w:rsidRPr="001662C6" w14:paraId="3776CDD4" w14:textId="77777777" w:rsidTr="00901EE0">
        <w:trPr>
          <w:cantSplit/>
        </w:trPr>
        <w:tc>
          <w:tcPr>
            <w:tcW w:w="7793" w:type="dxa"/>
            <w:gridSpan w:val="2"/>
          </w:tcPr>
          <w:p w14:paraId="1210C1D2" w14:textId="77777777" w:rsidR="009D5726" w:rsidRPr="001662C6" w:rsidRDefault="009D5726" w:rsidP="00901EE0">
            <w:pPr>
              <w:pStyle w:val="TAL"/>
              <w:rPr>
                <w:b/>
                <w:bCs/>
                <w:i/>
                <w:iCs/>
                <w:noProof/>
              </w:rPr>
            </w:pPr>
            <w:r w:rsidRPr="001662C6">
              <w:rPr>
                <w:b/>
                <w:bCs/>
                <w:i/>
                <w:iCs/>
                <w:noProof/>
              </w:rPr>
              <w:t>addSRS</w:t>
            </w:r>
          </w:p>
          <w:p w14:paraId="27E846AB" w14:textId="77777777" w:rsidR="009D5726" w:rsidRPr="001662C6" w:rsidRDefault="009D5726" w:rsidP="00901EE0">
            <w:pPr>
              <w:pStyle w:val="TAL"/>
              <w:rPr>
                <w:noProof/>
              </w:rPr>
            </w:pPr>
            <w:r w:rsidRPr="001662C6">
              <w:t xml:space="preserve">Presence of this field indicates the UE supports the additional SRS symbol(s) within the normal UL subframes in TDD as described in TS 36.213 [23]. </w:t>
            </w:r>
          </w:p>
        </w:tc>
        <w:tc>
          <w:tcPr>
            <w:tcW w:w="862" w:type="dxa"/>
            <w:gridSpan w:val="2"/>
          </w:tcPr>
          <w:p w14:paraId="14EBDC80" w14:textId="77777777" w:rsidR="009D5726" w:rsidRPr="001662C6" w:rsidRDefault="009D5726" w:rsidP="00901EE0">
            <w:pPr>
              <w:pStyle w:val="TAL"/>
              <w:jc w:val="center"/>
              <w:rPr>
                <w:noProof/>
              </w:rPr>
            </w:pPr>
            <w:r w:rsidRPr="001662C6">
              <w:rPr>
                <w:noProof/>
              </w:rPr>
              <w:t>-</w:t>
            </w:r>
          </w:p>
        </w:tc>
      </w:tr>
      <w:tr w:rsidR="009D5726" w:rsidRPr="001662C6" w14:paraId="54305F0F" w14:textId="77777777" w:rsidTr="00901EE0">
        <w:trPr>
          <w:cantSplit/>
        </w:trPr>
        <w:tc>
          <w:tcPr>
            <w:tcW w:w="7793" w:type="dxa"/>
            <w:gridSpan w:val="2"/>
          </w:tcPr>
          <w:p w14:paraId="63C301C0" w14:textId="77777777" w:rsidR="009D5726" w:rsidRPr="001662C6" w:rsidRDefault="009D5726" w:rsidP="00901EE0">
            <w:pPr>
              <w:pStyle w:val="TAL"/>
              <w:rPr>
                <w:b/>
                <w:i/>
                <w:noProof/>
                <w:lang w:eastAsia="en-GB"/>
              </w:rPr>
            </w:pPr>
            <w:r w:rsidRPr="001662C6">
              <w:rPr>
                <w:b/>
                <w:i/>
                <w:noProof/>
                <w:lang w:eastAsia="en-GB"/>
              </w:rPr>
              <w:t>addSRS-1T2R</w:t>
            </w:r>
          </w:p>
          <w:p w14:paraId="4B270462" w14:textId="77777777" w:rsidR="009D5726" w:rsidRPr="001662C6" w:rsidRDefault="009D5726" w:rsidP="00901EE0">
            <w:pPr>
              <w:pStyle w:val="TAL"/>
              <w:rPr>
                <w:noProof/>
              </w:rPr>
            </w:pPr>
            <w:r w:rsidRPr="001662C6">
              <w:t>Indicates whether the UE supports selecting one antenna among two antennas to transmit additional SRS symbol(s) for the corresponding band of the band combination as described in TS 36.213 [23].</w:t>
            </w:r>
          </w:p>
        </w:tc>
        <w:tc>
          <w:tcPr>
            <w:tcW w:w="862" w:type="dxa"/>
            <w:gridSpan w:val="2"/>
          </w:tcPr>
          <w:p w14:paraId="32DFF114" w14:textId="77777777" w:rsidR="009D5726" w:rsidRPr="001662C6" w:rsidRDefault="009D5726" w:rsidP="00901EE0">
            <w:pPr>
              <w:pStyle w:val="TAL"/>
              <w:jc w:val="center"/>
              <w:rPr>
                <w:noProof/>
              </w:rPr>
            </w:pPr>
            <w:r w:rsidRPr="001662C6">
              <w:rPr>
                <w:noProof/>
              </w:rPr>
              <w:t>-</w:t>
            </w:r>
          </w:p>
        </w:tc>
      </w:tr>
      <w:tr w:rsidR="009D5726" w:rsidRPr="001662C6" w14:paraId="3EBD730E" w14:textId="77777777" w:rsidTr="00901EE0">
        <w:trPr>
          <w:cantSplit/>
        </w:trPr>
        <w:tc>
          <w:tcPr>
            <w:tcW w:w="7793" w:type="dxa"/>
            <w:gridSpan w:val="2"/>
          </w:tcPr>
          <w:p w14:paraId="5EBBB7A3" w14:textId="77777777" w:rsidR="009D5726" w:rsidRPr="001662C6" w:rsidRDefault="009D5726" w:rsidP="00901EE0">
            <w:pPr>
              <w:pStyle w:val="TAL"/>
              <w:rPr>
                <w:b/>
                <w:i/>
                <w:noProof/>
                <w:lang w:eastAsia="en-GB"/>
              </w:rPr>
            </w:pPr>
            <w:r w:rsidRPr="001662C6">
              <w:rPr>
                <w:b/>
                <w:i/>
                <w:noProof/>
                <w:lang w:eastAsia="en-GB"/>
              </w:rPr>
              <w:t>addSRS-1T4R</w:t>
            </w:r>
          </w:p>
          <w:p w14:paraId="6280C559" w14:textId="77777777" w:rsidR="009D5726" w:rsidRPr="001662C6" w:rsidRDefault="009D5726" w:rsidP="00901EE0">
            <w:pPr>
              <w:pStyle w:val="TAL"/>
              <w:rPr>
                <w:noProof/>
              </w:rPr>
            </w:pPr>
            <w:r w:rsidRPr="001662C6">
              <w:t>Indicates whether the UE supports selecting one antenna among four antennas to transmit additional SRS symbol(s) for the corresponding band of the band combination as described in TS 36.213 [23].</w:t>
            </w:r>
          </w:p>
        </w:tc>
        <w:tc>
          <w:tcPr>
            <w:tcW w:w="862" w:type="dxa"/>
            <w:gridSpan w:val="2"/>
          </w:tcPr>
          <w:p w14:paraId="011FDF12" w14:textId="77777777" w:rsidR="009D5726" w:rsidRPr="001662C6" w:rsidRDefault="009D5726" w:rsidP="00901EE0">
            <w:pPr>
              <w:pStyle w:val="TAL"/>
              <w:jc w:val="center"/>
              <w:rPr>
                <w:noProof/>
              </w:rPr>
            </w:pPr>
            <w:r w:rsidRPr="001662C6">
              <w:rPr>
                <w:noProof/>
              </w:rPr>
              <w:t>-</w:t>
            </w:r>
          </w:p>
        </w:tc>
      </w:tr>
      <w:tr w:rsidR="009D5726" w:rsidRPr="001662C6" w14:paraId="70FDABAD" w14:textId="77777777" w:rsidTr="00901EE0">
        <w:trPr>
          <w:cantSplit/>
        </w:trPr>
        <w:tc>
          <w:tcPr>
            <w:tcW w:w="7793" w:type="dxa"/>
            <w:gridSpan w:val="2"/>
          </w:tcPr>
          <w:p w14:paraId="04F3BECD" w14:textId="77777777" w:rsidR="009D5726" w:rsidRPr="001662C6" w:rsidRDefault="009D5726" w:rsidP="00901EE0">
            <w:pPr>
              <w:pStyle w:val="TAL"/>
              <w:rPr>
                <w:b/>
                <w:i/>
                <w:noProof/>
                <w:lang w:eastAsia="en-GB"/>
              </w:rPr>
            </w:pPr>
            <w:r w:rsidRPr="001662C6">
              <w:rPr>
                <w:b/>
                <w:i/>
                <w:noProof/>
                <w:lang w:eastAsia="en-GB"/>
              </w:rPr>
              <w:t>addSRS-2T4R-2Pairs</w:t>
            </w:r>
          </w:p>
          <w:p w14:paraId="15EB6DD5" w14:textId="77777777" w:rsidR="009D5726" w:rsidRPr="001662C6" w:rsidRDefault="009D5726" w:rsidP="00901EE0">
            <w:pPr>
              <w:pStyle w:val="TAL"/>
              <w:rPr>
                <w:noProof/>
              </w:rPr>
            </w:pPr>
            <w:r w:rsidRPr="001662C6">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03E13011" w14:textId="77777777" w:rsidR="009D5726" w:rsidRPr="001662C6" w:rsidRDefault="009D5726" w:rsidP="00901EE0">
            <w:pPr>
              <w:pStyle w:val="TAL"/>
              <w:jc w:val="center"/>
              <w:rPr>
                <w:noProof/>
              </w:rPr>
            </w:pPr>
            <w:r w:rsidRPr="001662C6">
              <w:rPr>
                <w:noProof/>
              </w:rPr>
              <w:t>-</w:t>
            </w:r>
          </w:p>
        </w:tc>
      </w:tr>
      <w:tr w:rsidR="009D5726" w:rsidRPr="001662C6" w14:paraId="7076BA5E" w14:textId="77777777" w:rsidTr="00901EE0">
        <w:trPr>
          <w:cantSplit/>
        </w:trPr>
        <w:tc>
          <w:tcPr>
            <w:tcW w:w="7793" w:type="dxa"/>
            <w:gridSpan w:val="2"/>
          </w:tcPr>
          <w:p w14:paraId="4EB01232" w14:textId="77777777" w:rsidR="009D5726" w:rsidRPr="001662C6" w:rsidRDefault="009D5726" w:rsidP="00901EE0">
            <w:pPr>
              <w:pStyle w:val="TAL"/>
              <w:rPr>
                <w:rFonts w:eastAsia="SimSun"/>
                <w:b/>
                <w:i/>
                <w:noProof/>
                <w:lang w:eastAsia="zh-CN"/>
              </w:rPr>
            </w:pPr>
            <w:r w:rsidRPr="001662C6">
              <w:rPr>
                <w:b/>
                <w:i/>
                <w:noProof/>
                <w:lang w:eastAsia="en-GB"/>
              </w:rPr>
              <w:t>addSRS-2T4R</w:t>
            </w:r>
            <w:r w:rsidRPr="001662C6">
              <w:rPr>
                <w:rFonts w:eastAsia="SimSun"/>
                <w:b/>
                <w:i/>
                <w:noProof/>
                <w:lang w:eastAsia="zh-CN"/>
              </w:rPr>
              <w:t>-3Pairs</w:t>
            </w:r>
          </w:p>
          <w:p w14:paraId="53B6D5DD" w14:textId="77777777" w:rsidR="009D5726" w:rsidRPr="001662C6" w:rsidRDefault="009D5726" w:rsidP="00901EE0">
            <w:pPr>
              <w:pStyle w:val="TAL"/>
              <w:rPr>
                <w:noProof/>
              </w:rPr>
            </w:pPr>
            <w:r w:rsidRPr="001662C6">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283766FD" w14:textId="77777777" w:rsidR="009D5726" w:rsidRPr="001662C6" w:rsidRDefault="009D5726" w:rsidP="00901EE0">
            <w:pPr>
              <w:pStyle w:val="TAL"/>
              <w:jc w:val="center"/>
              <w:rPr>
                <w:noProof/>
              </w:rPr>
            </w:pPr>
            <w:r w:rsidRPr="001662C6">
              <w:rPr>
                <w:noProof/>
              </w:rPr>
              <w:t>-</w:t>
            </w:r>
          </w:p>
        </w:tc>
      </w:tr>
      <w:tr w:rsidR="009D5726" w:rsidRPr="001662C6" w14:paraId="2040251B" w14:textId="77777777" w:rsidTr="00901EE0">
        <w:trPr>
          <w:cantSplit/>
        </w:trPr>
        <w:tc>
          <w:tcPr>
            <w:tcW w:w="7793" w:type="dxa"/>
            <w:gridSpan w:val="2"/>
          </w:tcPr>
          <w:p w14:paraId="15D8ACC6" w14:textId="77777777" w:rsidR="009D5726" w:rsidRPr="001662C6" w:rsidRDefault="009D5726" w:rsidP="00901EE0">
            <w:pPr>
              <w:pStyle w:val="TAL"/>
              <w:rPr>
                <w:b/>
                <w:bCs/>
                <w:i/>
                <w:iCs/>
                <w:lang w:eastAsia="en-GB"/>
              </w:rPr>
            </w:pPr>
            <w:r w:rsidRPr="001662C6">
              <w:rPr>
                <w:b/>
                <w:bCs/>
                <w:i/>
                <w:iCs/>
                <w:lang w:eastAsia="en-GB"/>
              </w:rPr>
              <w:t>addSRS-AntennaSwitching (in addSRS)</w:t>
            </w:r>
          </w:p>
          <w:p w14:paraId="3468EEE3" w14:textId="77777777" w:rsidR="009D5726" w:rsidRPr="001662C6" w:rsidRDefault="009D5726" w:rsidP="00901EE0">
            <w:pPr>
              <w:pStyle w:val="TAL"/>
              <w:rPr>
                <w:noProof/>
              </w:rPr>
            </w:pPr>
            <w:r w:rsidRPr="001662C6">
              <w:t xml:space="preserve">Value </w:t>
            </w:r>
            <w:r w:rsidRPr="001662C6">
              <w:rPr>
                <w:i/>
              </w:rPr>
              <w:t>useBasic</w:t>
            </w:r>
            <w:r w:rsidRPr="001662C6">
              <w:t xml:space="preserve"> indicates the antenna switching capabilities for additional SRS symbol(s) for a band of band combination for which the capability is not signalled in </w:t>
            </w:r>
            <w:r w:rsidRPr="001662C6">
              <w:rPr>
                <w:i/>
              </w:rPr>
              <w:t>bandParameterList-v1610</w:t>
            </w:r>
            <w:r w:rsidRPr="001662C6">
              <w:t xml:space="preserve"> is the same as indicated by </w:t>
            </w:r>
            <w:r w:rsidRPr="001662C6">
              <w:rPr>
                <w:i/>
              </w:rPr>
              <w:t>bandParameterList-v1380</w:t>
            </w:r>
            <w:r w:rsidRPr="001662C6">
              <w:t xml:space="preserve"> and/or </w:t>
            </w:r>
            <w:r w:rsidRPr="001662C6">
              <w:rPr>
                <w:i/>
              </w:rPr>
              <w:t>bandParameterList-v1530</w:t>
            </w:r>
            <w:r w:rsidRPr="001662C6">
              <w:t xml:space="preserve"> for the concerned band of band combination. </w:t>
            </w:r>
          </w:p>
        </w:tc>
        <w:tc>
          <w:tcPr>
            <w:tcW w:w="862" w:type="dxa"/>
            <w:gridSpan w:val="2"/>
          </w:tcPr>
          <w:p w14:paraId="38A154D4" w14:textId="77777777" w:rsidR="009D5726" w:rsidRPr="001662C6" w:rsidRDefault="009D5726" w:rsidP="00901EE0">
            <w:pPr>
              <w:pStyle w:val="TAL"/>
              <w:jc w:val="center"/>
              <w:rPr>
                <w:noProof/>
              </w:rPr>
            </w:pPr>
            <w:r w:rsidRPr="001662C6">
              <w:rPr>
                <w:noProof/>
              </w:rPr>
              <w:t>-</w:t>
            </w:r>
          </w:p>
        </w:tc>
      </w:tr>
      <w:tr w:rsidR="009D5726" w:rsidRPr="001662C6" w14:paraId="5A701D8F" w14:textId="77777777" w:rsidTr="00901EE0">
        <w:trPr>
          <w:cantSplit/>
        </w:trPr>
        <w:tc>
          <w:tcPr>
            <w:tcW w:w="7793" w:type="dxa"/>
            <w:gridSpan w:val="2"/>
          </w:tcPr>
          <w:p w14:paraId="57DC3959" w14:textId="77777777" w:rsidR="009D5726" w:rsidRPr="001662C6" w:rsidRDefault="009D5726" w:rsidP="00901EE0">
            <w:pPr>
              <w:pStyle w:val="TAL"/>
              <w:rPr>
                <w:b/>
                <w:bCs/>
                <w:i/>
                <w:iCs/>
                <w:lang w:eastAsia="en-GB"/>
              </w:rPr>
            </w:pPr>
            <w:r w:rsidRPr="001662C6">
              <w:rPr>
                <w:b/>
                <w:bCs/>
                <w:i/>
                <w:iCs/>
                <w:lang w:eastAsia="en-GB"/>
              </w:rPr>
              <w:t>addSRS-AntennaSwitching (in bandParameterList-v1610)</w:t>
            </w:r>
          </w:p>
          <w:p w14:paraId="3691028B" w14:textId="77777777" w:rsidR="009D5726" w:rsidRPr="001662C6" w:rsidRDefault="009D5726" w:rsidP="00901EE0">
            <w:pPr>
              <w:pStyle w:val="TAL"/>
              <w:rPr>
                <w:noProof/>
              </w:rPr>
            </w:pPr>
            <w:r w:rsidRPr="001662C6">
              <w:t>If signalled, the field indicates the antenna switching capabilities for additional SRS symbol(s) for the concerned band of band combination.</w:t>
            </w:r>
          </w:p>
        </w:tc>
        <w:tc>
          <w:tcPr>
            <w:tcW w:w="862" w:type="dxa"/>
            <w:gridSpan w:val="2"/>
          </w:tcPr>
          <w:p w14:paraId="741B67F5" w14:textId="77777777" w:rsidR="009D5726" w:rsidRPr="001662C6" w:rsidRDefault="009D5726" w:rsidP="00901EE0">
            <w:pPr>
              <w:pStyle w:val="TAL"/>
              <w:jc w:val="center"/>
              <w:rPr>
                <w:noProof/>
              </w:rPr>
            </w:pPr>
            <w:r w:rsidRPr="001662C6">
              <w:rPr>
                <w:noProof/>
              </w:rPr>
              <w:t>-</w:t>
            </w:r>
          </w:p>
        </w:tc>
      </w:tr>
      <w:tr w:rsidR="009D5726" w:rsidRPr="001662C6" w14:paraId="551BB65E" w14:textId="77777777" w:rsidTr="00901EE0">
        <w:trPr>
          <w:cantSplit/>
        </w:trPr>
        <w:tc>
          <w:tcPr>
            <w:tcW w:w="7793" w:type="dxa"/>
            <w:gridSpan w:val="2"/>
          </w:tcPr>
          <w:p w14:paraId="1A2AE506" w14:textId="77777777" w:rsidR="009D5726" w:rsidRPr="001662C6" w:rsidRDefault="009D5726" w:rsidP="00901EE0">
            <w:pPr>
              <w:pStyle w:val="TAL"/>
              <w:rPr>
                <w:b/>
                <w:bCs/>
                <w:i/>
                <w:iCs/>
                <w:lang w:eastAsia="en-GB"/>
              </w:rPr>
            </w:pPr>
            <w:r w:rsidRPr="001662C6">
              <w:rPr>
                <w:b/>
                <w:bCs/>
                <w:i/>
                <w:iCs/>
                <w:lang w:eastAsia="en-GB"/>
              </w:rPr>
              <w:t>addSRS-CarrierSwitching (in addSRS)</w:t>
            </w:r>
          </w:p>
          <w:p w14:paraId="7AA0C422" w14:textId="77777777" w:rsidR="009D5726" w:rsidRPr="001662C6" w:rsidRDefault="009D5726" w:rsidP="00901EE0">
            <w:pPr>
              <w:pStyle w:val="TAL"/>
              <w:rPr>
                <w:noProof/>
              </w:rPr>
            </w:pPr>
            <w:r w:rsidRPr="001662C6">
              <w:t xml:space="preserve">Indicates whether carrier switching is supported for additional SRS symbol(s) for all band pairs of band combinations for which UE supports SRS carrier switching. This field is included only if </w:t>
            </w:r>
            <w:r w:rsidRPr="001662C6">
              <w:rPr>
                <w:i/>
              </w:rPr>
              <w:t xml:space="preserve">srs-CapabilityPerBandPairList-r14 </w:t>
            </w:r>
            <w:r w:rsidRPr="001662C6">
              <w:t xml:space="preserve">is included. If this field is included, </w:t>
            </w:r>
            <w:r w:rsidRPr="001662C6">
              <w:rPr>
                <w:i/>
                <w:iCs/>
              </w:rPr>
              <w:t>addSRS-CarrierSwitching</w:t>
            </w:r>
            <w:r w:rsidRPr="001662C6">
              <w:t xml:space="preserve"> (in </w:t>
            </w:r>
            <w:r w:rsidRPr="001662C6">
              <w:rPr>
                <w:i/>
                <w:iCs/>
              </w:rPr>
              <w:t>bandParameterList-v1610</w:t>
            </w:r>
            <w:r w:rsidRPr="001662C6">
              <w:t>) is not included.</w:t>
            </w:r>
          </w:p>
        </w:tc>
        <w:tc>
          <w:tcPr>
            <w:tcW w:w="862" w:type="dxa"/>
            <w:gridSpan w:val="2"/>
          </w:tcPr>
          <w:p w14:paraId="04914BF5" w14:textId="77777777" w:rsidR="009D5726" w:rsidRPr="001662C6" w:rsidRDefault="009D5726" w:rsidP="00901EE0">
            <w:pPr>
              <w:pStyle w:val="TAL"/>
              <w:jc w:val="center"/>
              <w:rPr>
                <w:noProof/>
              </w:rPr>
            </w:pPr>
            <w:r w:rsidRPr="001662C6">
              <w:rPr>
                <w:noProof/>
              </w:rPr>
              <w:t>-</w:t>
            </w:r>
          </w:p>
        </w:tc>
      </w:tr>
      <w:tr w:rsidR="009D5726" w:rsidRPr="001662C6" w14:paraId="260ADC96" w14:textId="77777777" w:rsidTr="00901EE0">
        <w:trPr>
          <w:cantSplit/>
        </w:trPr>
        <w:tc>
          <w:tcPr>
            <w:tcW w:w="7793" w:type="dxa"/>
            <w:gridSpan w:val="2"/>
          </w:tcPr>
          <w:p w14:paraId="23300F1D" w14:textId="77777777" w:rsidR="009D5726" w:rsidRPr="001662C6" w:rsidRDefault="009D5726" w:rsidP="00901EE0">
            <w:pPr>
              <w:pStyle w:val="TAL"/>
              <w:rPr>
                <w:b/>
                <w:bCs/>
                <w:i/>
                <w:iCs/>
                <w:lang w:eastAsia="en-GB"/>
              </w:rPr>
            </w:pPr>
            <w:r w:rsidRPr="001662C6">
              <w:rPr>
                <w:b/>
                <w:bCs/>
                <w:i/>
                <w:iCs/>
                <w:lang w:eastAsia="en-GB"/>
              </w:rPr>
              <w:t>addSRS-CarrierSwitching (in bandParameterList-v1610)</w:t>
            </w:r>
          </w:p>
          <w:p w14:paraId="05C092A5" w14:textId="77777777" w:rsidR="009D5726" w:rsidRPr="001662C6" w:rsidRDefault="009D5726" w:rsidP="00901EE0">
            <w:pPr>
              <w:pStyle w:val="TAL"/>
              <w:rPr>
                <w:noProof/>
              </w:rPr>
            </w:pPr>
            <w:r w:rsidRPr="001662C6">
              <w:t xml:space="preserve">Indicates whether carrier switching is supported for additional SRS symbol(s) for the concerned band pair of band combination. This field is included only if </w:t>
            </w:r>
            <w:r w:rsidRPr="001662C6">
              <w:rPr>
                <w:i/>
              </w:rPr>
              <w:t xml:space="preserve">srs-CapabilityPerBandPairList-r14 </w:t>
            </w:r>
            <w:r w:rsidRPr="001662C6">
              <w:t xml:space="preserve">is included.If this field is included, </w:t>
            </w:r>
            <w:r w:rsidRPr="001662C6">
              <w:rPr>
                <w:i/>
              </w:rPr>
              <w:t xml:space="preserve">addSRS-CarrierSwitching </w:t>
            </w:r>
            <w:r w:rsidRPr="001662C6">
              <w:t xml:space="preserve">(in </w:t>
            </w:r>
            <w:r w:rsidRPr="001662C6">
              <w:rPr>
                <w:i/>
              </w:rPr>
              <w:t>addSRS</w:t>
            </w:r>
            <w:r w:rsidRPr="001662C6">
              <w:t>) is not included.</w:t>
            </w:r>
          </w:p>
        </w:tc>
        <w:tc>
          <w:tcPr>
            <w:tcW w:w="862" w:type="dxa"/>
            <w:gridSpan w:val="2"/>
          </w:tcPr>
          <w:p w14:paraId="47C685E1" w14:textId="77777777" w:rsidR="009D5726" w:rsidRPr="001662C6" w:rsidRDefault="009D5726" w:rsidP="00901EE0">
            <w:pPr>
              <w:pStyle w:val="TAL"/>
              <w:jc w:val="center"/>
              <w:rPr>
                <w:noProof/>
              </w:rPr>
            </w:pPr>
            <w:r w:rsidRPr="001662C6">
              <w:rPr>
                <w:noProof/>
              </w:rPr>
              <w:t>-</w:t>
            </w:r>
          </w:p>
        </w:tc>
      </w:tr>
      <w:tr w:rsidR="009D5726" w:rsidRPr="001662C6" w14:paraId="7A9D8801" w14:textId="77777777" w:rsidTr="00901EE0">
        <w:trPr>
          <w:cantSplit/>
        </w:trPr>
        <w:tc>
          <w:tcPr>
            <w:tcW w:w="7793" w:type="dxa"/>
            <w:gridSpan w:val="2"/>
          </w:tcPr>
          <w:p w14:paraId="09BD23CA" w14:textId="77777777" w:rsidR="009D5726" w:rsidRPr="001662C6" w:rsidRDefault="009D5726" w:rsidP="00901EE0">
            <w:pPr>
              <w:pStyle w:val="TAL"/>
              <w:rPr>
                <w:b/>
                <w:bCs/>
                <w:i/>
                <w:iCs/>
                <w:lang w:eastAsia="en-GB"/>
              </w:rPr>
            </w:pPr>
            <w:r w:rsidRPr="001662C6">
              <w:rPr>
                <w:b/>
                <w:bCs/>
                <w:i/>
                <w:iCs/>
                <w:lang w:eastAsia="en-GB"/>
              </w:rPr>
              <w:t>addSRS-FrequencyHopping (in addSRS)</w:t>
            </w:r>
          </w:p>
          <w:p w14:paraId="38129FD3" w14:textId="77777777" w:rsidR="009D5726" w:rsidRPr="001662C6" w:rsidRDefault="009D5726" w:rsidP="00901EE0">
            <w:pPr>
              <w:pStyle w:val="TAL"/>
              <w:rPr>
                <w:noProof/>
              </w:rPr>
            </w:pPr>
            <w:r w:rsidRPr="001662C6">
              <w:t xml:space="preserve">Indicates whether frequency hopping is supported for additional SRS symbol(s) for all bands of band combinations for which the capability is not signalled in </w:t>
            </w:r>
            <w:r w:rsidRPr="001662C6">
              <w:rPr>
                <w:i/>
              </w:rPr>
              <w:t>bandParameterList-v1610</w:t>
            </w:r>
            <w:r w:rsidRPr="001662C6">
              <w:t>.</w:t>
            </w:r>
          </w:p>
        </w:tc>
        <w:tc>
          <w:tcPr>
            <w:tcW w:w="862" w:type="dxa"/>
            <w:gridSpan w:val="2"/>
          </w:tcPr>
          <w:p w14:paraId="3D8A3845" w14:textId="77777777" w:rsidR="009D5726" w:rsidRPr="001662C6" w:rsidRDefault="009D5726" w:rsidP="00901EE0">
            <w:pPr>
              <w:pStyle w:val="TAL"/>
              <w:jc w:val="center"/>
              <w:rPr>
                <w:noProof/>
              </w:rPr>
            </w:pPr>
            <w:r w:rsidRPr="001662C6">
              <w:rPr>
                <w:noProof/>
              </w:rPr>
              <w:t>-</w:t>
            </w:r>
          </w:p>
        </w:tc>
      </w:tr>
      <w:tr w:rsidR="009D5726" w:rsidRPr="001662C6" w14:paraId="7B09279B" w14:textId="77777777" w:rsidTr="00901EE0">
        <w:trPr>
          <w:cantSplit/>
        </w:trPr>
        <w:tc>
          <w:tcPr>
            <w:tcW w:w="7793" w:type="dxa"/>
            <w:gridSpan w:val="2"/>
          </w:tcPr>
          <w:p w14:paraId="08777F82" w14:textId="77777777" w:rsidR="009D5726" w:rsidRPr="001662C6" w:rsidRDefault="009D5726" w:rsidP="00901EE0">
            <w:pPr>
              <w:pStyle w:val="TAL"/>
              <w:rPr>
                <w:b/>
                <w:bCs/>
                <w:i/>
                <w:iCs/>
                <w:lang w:eastAsia="en-GB"/>
              </w:rPr>
            </w:pPr>
            <w:r w:rsidRPr="001662C6">
              <w:rPr>
                <w:b/>
                <w:bCs/>
                <w:i/>
                <w:iCs/>
                <w:lang w:eastAsia="en-GB"/>
              </w:rPr>
              <w:t>addSRS-FrequencyHopping (in bandParameterList-v1610)</w:t>
            </w:r>
          </w:p>
          <w:p w14:paraId="6B635C7D" w14:textId="77777777" w:rsidR="009D5726" w:rsidRPr="001662C6" w:rsidRDefault="009D5726" w:rsidP="00901EE0">
            <w:pPr>
              <w:pStyle w:val="TAL"/>
              <w:rPr>
                <w:noProof/>
              </w:rPr>
            </w:pPr>
            <w:r w:rsidRPr="001662C6">
              <w:t>If signalled, the field indicates whether frequency hopping is supported for additional SRS symbol(s) for the concerned band of band combination.</w:t>
            </w:r>
          </w:p>
        </w:tc>
        <w:tc>
          <w:tcPr>
            <w:tcW w:w="862" w:type="dxa"/>
            <w:gridSpan w:val="2"/>
          </w:tcPr>
          <w:p w14:paraId="5DE02570" w14:textId="77777777" w:rsidR="009D5726" w:rsidRPr="001662C6" w:rsidRDefault="009D5726" w:rsidP="00901EE0">
            <w:pPr>
              <w:pStyle w:val="TAL"/>
              <w:jc w:val="center"/>
              <w:rPr>
                <w:noProof/>
              </w:rPr>
            </w:pPr>
            <w:r w:rsidRPr="001662C6">
              <w:rPr>
                <w:noProof/>
              </w:rPr>
              <w:t>-</w:t>
            </w:r>
          </w:p>
        </w:tc>
      </w:tr>
      <w:tr w:rsidR="009D5726" w:rsidRPr="001662C6" w14:paraId="62E6DB95" w14:textId="77777777" w:rsidTr="00901EE0">
        <w:trPr>
          <w:cantSplit/>
        </w:trPr>
        <w:tc>
          <w:tcPr>
            <w:tcW w:w="7793" w:type="dxa"/>
            <w:gridSpan w:val="2"/>
          </w:tcPr>
          <w:p w14:paraId="2941510F" w14:textId="77777777" w:rsidR="009D5726" w:rsidRPr="001662C6" w:rsidRDefault="009D5726" w:rsidP="00901EE0">
            <w:pPr>
              <w:keepNext/>
              <w:keepLines/>
              <w:spacing w:after="0"/>
              <w:rPr>
                <w:rFonts w:ascii="Arial" w:hAnsi="Arial"/>
                <w:b/>
                <w:bCs/>
                <w:i/>
                <w:noProof/>
                <w:sz w:val="18"/>
              </w:rPr>
            </w:pPr>
            <w:r w:rsidRPr="001662C6">
              <w:rPr>
                <w:rFonts w:ascii="Arial" w:hAnsi="Arial"/>
                <w:b/>
                <w:bCs/>
                <w:i/>
                <w:noProof/>
                <w:sz w:val="18"/>
              </w:rPr>
              <w:t>alternativeTBS-Indices</w:t>
            </w:r>
          </w:p>
          <w:p w14:paraId="49CF67B8" w14:textId="77777777" w:rsidR="009D5726" w:rsidRPr="001662C6" w:rsidRDefault="009D5726" w:rsidP="00901EE0">
            <w:pPr>
              <w:keepNext/>
              <w:keepLines/>
              <w:spacing w:after="0"/>
              <w:rPr>
                <w:rFonts w:ascii="Arial" w:hAnsi="Arial"/>
                <w:b/>
                <w:bCs/>
                <w:i/>
                <w:noProof/>
                <w:sz w:val="18"/>
              </w:rPr>
            </w:pPr>
            <w:r w:rsidRPr="001662C6">
              <w:rPr>
                <w:rFonts w:ascii="Arial" w:hAnsi="Arial"/>
                <w:sz w:val="18"/>
              </w:rPr>
              <w:t xml:space="preserve">Indicates whether the UE supports alternative TBS indices </w:t>
            </w:r>
            <w:r w:rsidRPr="001662C6">
              <w:rPr>
                <w:rFonts w:ascii="Arial" w:hAnsi="Arial"/>
                <w:i/>
                <w:sz w:val="18"/>
              </w:rPr>
              <w:t>I</w:t>
            </w:r>
            <w:r w:rsidRPr="001662C6">
              <w:rPr>
                <w:rFonts w:ascii="Arial" w:hAnsi="Arial"/>
                <w:sz w:val="18"/>
                <w:vertAlign w:val="subscript"/>
              </w:rPr>
              <w:t>TBS</w:t>
            </w:r>
            <w:r w:rsidRPr="001662C6">
              <w:rPr>
                <w:rFonts w:ascii="Arial" w:hAnsi="Arial"/>
                <w:sz w:val="18"/>
              </w:rPr>
              <w:t xml:space="preserve"> 26A and 33A as specified in TS 36.213 [23].</w:t>
            </w:r>
          </w:p>
        </w:tc>
        <w:tc>
          <w:tcPr>
            <w:tcW w:w="862" w:type="dxa"/>
            <w:gridSpan w:val="2"/>
          </w:tcPr>
          <w:p w14:paraId="34CACB52" w14:textId="77777777" w:rsidR="009D5726" w:rsidRPr="001662C6" w:rsidRDefault="009D5726" w:rsidP="00901EE0">
            <w:pPr>
              <w:keepNext/>
              <w:keepLines/>
              <w:spacing w:after="0"/>
              <w:jc w:val="center"/>
              <w:rPr>
                <w:rFonts w:ascii="Arial" w:hAnsi="Arial"/>
                <w:bCs/>
                <w:noProof/>
                <w:sz w:val="18"/>
              </w:rPr>
            </w:pPr>
            <w:r w:rsidRPr="001662C6">
              <w:rPr>
                <w:rFonts w:ascii="Arial" w:hAnsi="Arial"/>
                <w:bCs/>
                <w:noProof/>
                <w:sz w:val="18"/>
              </w:rPr>
              <w:t>-</w:t>
            </w:r>
          </w:p>
        </w:tc>
      </w:tr>
      <w:tr w:rsidR="009D5726" w:rsidRPr="001662C6" w14:paraId="11930675" w14:textId="77777777" w:rsidTr="00901EE0">
        <w:trPr>
          <w:cantSplit/>
        </w:trPr>
        <w:tc>
          <w:tcPr>
            <w:tcW w:w="7793" w:type="dxa"/>
            <w:gridSpan w:val="2"/>
          </w:tcPr>
          <w:p w14:paraId="4D82D851" w14:textId="77777777" w:rsidR="009D5726" w:rsidRPr="001662C6" w:rsidRDefault="009D5726" w:rsidP="00901EE0">
            <w:pPr>
              <w:pStyle w:val="TAL"/>
              <w:rPr>
                <w:b/>
                <w:i/>
                <w:noProof/>
              </w:rPr>
            </w:pPr>
            <w:r w:rsidRPr="001662C6">
              <w:rPr>
                <w:b/>
                <w:i/>
                <w:noProof/>
              </w:rPr>
              <w:t>alternativeTBS-Index</w:t>
            </w:r>
          </w:p>
          <w:p w14:paraId="2FB17890" w14:textId="77777777" w:rsidR="009D5726" w:rsidRPr="001662C6" w:rsidRDefault="009D5726" w:rsidP="00901EE0">
            <w:pPr>
              <w:pStyle w:val="TAL"/>
              <w:rPr>
                <w:noProof/>
              </w:rPr>
            </w:pPr>
            <w:r w:rsidRPr="001662C6">
              <w:t>Indicates whether the UE supports alternative TBS index I</w:t>
            </w:r>
            <w:r w:rsidRPr="001662C6">
              <w:rPr>
                <w:vertAlign w:val="subscript"/>
              </w:rPr>
              <w:t>TBS</w:t>
            </w:r>
            <w:r w:rsidRPr="001662C6">
              <w:t xml:space="preserve"> 33B as specified in TS 36.213 [23].</w:t>
            </w:r>
          </w:p>
        </w:tc>
        <w:tc>
          <w:tcPr>
            <w:tcW w:w="862" w:type="dxa"/>
            <w:gridSpan w:val="2"/>
          </w:tcPr>
          <w:p w14:paraId="466AFDAF" w14:textId="77777777" w:rsidR="009D5726" w:rsidRPr="001662C6" w:rsidRDefault="009D5726" w:rsidP="00901EE0">
            <w:pPr>
              <w:pStyle w:val="TAL"/>
              <w:jc w:val="center"/>
              <w:rPr>
                <w:noProof/>
              </w:rPr>
            </w:pPr>
            <w:r w:rsidRPr="001662C6">
              <w:rPr>
                <w:noProof/>
              </w:rPr>
              <w:t>No</w:t>
            </w:r>
          </w:p>
        </w:tc>
      </w:tr>
      <w:tr w:rsidR="009D5726" w:rsidRPr="001662C6" w14:paraId="4753C2AF" w14:textId="77777777" w:rsidTr="00901EE0">
        <w:trPr>
          <w:cantSplit/>
        </w:trPr>
        <w:tc>
          <w:tcPr>
            <w:tcW w:w="7793" w:type="dxa"/>
            <w:gridSpan w:val="2"/>
          </w:tcPr>
          <w:p w14:paraId="506B6ED9" w14:textId="77777777" w:rsidR="009D5726" w:rsidRPr="001662C6" w:rsidRDefault="009D5726" w:rsidP="00901EE0">
            <w:pPr>
              <w:pStyle w:val="TAL"/>
              <w:rPr>
                <w:b/>
                <w:bCs/>
                <w:i/>
                <w:noProof/>
                <w:lang w:eastAsia="en-GB"/>
              </w:rPr>
            </w:pPr>
            <w:r w:rsidRPr="001662C6">
              <w:rPr>
                <w:b/>
                <w:bCs/>
                <w:i/>
                <w:noProof/>
                <w:lang w:eastAsia="en-GB"/>
              </w:rPr>
              <w:t>alternativeTimeToTrigger</w:t>
            </w:r>
          </w:p>
          <w:p w14:paraId="44886B73" w14:textId="77777777" w:rsidR="009D5726" w:rsidRPr="001662C6" w:rsidRDefault="009D5726" w:rsidP="00901EE0">
            <w:pPr>
              <w:pStyle w:val="TAL"/>
              <w:rPr>
                <w:b/>
                <w:bCs/>
                <w:i/>
                <w:noProof/>
                <w:lang w:eastAsia="en-GB"/>
              </w:rPr>
            </w:pPr>
            <w:r w:rsidRPr="001662C6">
              <w:rPr>
                <w:lang w:eastAsia="en-GB"/>
              </w:rPr>
              <w:t>Indicates whether the UE supports alternativeTimeToTrigger.</w:t>
            </w:r>
          </w:p>
        </w:tc>
        <w:tc>
          <w:tcPr>
            <w:tcW w:w="862" w:type="dxa"/>
            <w:gridSpan w:val="2"/>
          </w:tcPr>
          <w:p w14:paraId="408EF4D7"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57F21BDE" w14:textId="77777777" w:rsidTr="00901EE0">
        <w:trPr>
          <w:cantSplit/>
        </w:trPr>
        <w:tc>
          <w:tcPr>
            <w:tcW w:w="7793" w:type="dxa"/>
            <w:gridSpan w:val="2"/>
          </w:tcPr>
          <w:p w14:paraId="73608099" w14:textId="77777777" w:rsidR="009D5726" w:rsidRPr="001662C6" w:rsidRDefault="009D5726" w:rsidP="00901EE0">
            <w:pPr>
              <w:pStyle w:val="TAL"/>
              <w:rPr>
                <w:b/>
                <w:bCs/>
                <w:i/>
                <w:iCs/>
                <w:lang w:eastAsia="en-GB"/>
              </w:rPr>
            </w:pPr>
            <w:r w:rsidRPr="001662C6">
              <w:rPr>
                <w:b/>
                <w:bCs/>
                <w:i/>
                <w:iCs/>
                <w:lang w:eastAsia="en-GB"/>
              </w:rPr>
              <w:t>altFreqPriority</w:t>
            </w:r>
          </w:p>
          <w:p w14:paraId="5832634B" w14:textId="77777777" w:rsidR="009D5726" w:rsidRPr="001662C6" w:rsidRDefault="009D5726" w:rsidP="00901EE0">
            <w:pPr>
              <w:pStyle w:val="TAL"/>
              <w:rPr>
                <w:b/>
                <w:bCs/>
                <w:i/>
                <w:noProof/>
                <w:lang w:eastAsia="en-GB"/>
              </w:rPr>
            </w:pPr>
            <w:r w:rsidRPr="001662C6">
              <w:rPr>
                <w:lang w:eastAsia="en-GB"/>
              </w:rPr>
              <w:t>Indicates whether the UE supports alternative cell reselection priority.</w:t>
            </w:r>
          </w:p>
        </w:tc>
        <w:tc>
          <w:tcPr>
            <w:tcW w:w="862" w:type="dxa"/>
            <w:gridSpan w:val="2"/>
          </w:tcPr>
          <w:p w14:paraId="20181BE0"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706D3E27" w14:textId="77777777" w:rsidTr="00901EE0">
        <w:trPr>
          <w:cantSplit/>
        </w:trPr>
        <w:tc>
          <w:tcPr>
            <w:tcW w:w="7793" w:type="dxa"/>
            <w:gridSpan w:val="2"/>
          </w:tcPr>
          <w:p w14:paraId="7E23F607" w14:textId="77777777" w:rsidR="009D5726" w:rsidRPr="001662C6" w:rsidRDefault="009D5726" w:rsidP="00901EE0">
            <w:pPr>
              <w:pStyle w:val="TAL"/>
              <w:rPr>
                <w:b/>
                <w:bCs/>
                <w:i/>
                <w:noProof/>
                <w:lang w:eastAsia="en-GB"/>
              </w:rPr>
            </w:pPr>
            <w:r w:rsidRPr="001662C6">
              <w:rPr>
                <w:b/>
                <w:bCs/>
                <w:i/>
                <w:noProof/>
                <w:lang w:eastAsia="en-GB"/>
              </w:rPr>
              <w:t>altMCS-Table</w:t>
            </w:r>
          </w:p>
          <w:p w14:paraId="44A25757" w14:textId="77777777" w:rsidR="009D5726" w:rsidRPr="001662C6" w:rsidRDefault="009D5726" w:rsidP="00901EE0">
            <w:pPr>
              <w:pStyle w:val="TAL"/>
              <w:rPr>
                <w:bCs/>
                <w:noProof/>
                <w:lang w:eastAsia="en-GB"/>
              </w:rPr>
            </w:pPr>
            <w:r w:rsidRPr="001662C6">
              <w:rPr>
                <w:bCs/>
                <w:noProof/>
                <w:lang w:eastAsia="en-GB"/>
              </w:rPr>
              <w:t>Indicates whether the UE supports the 6-bit MCS table as specified in TS 36.212 [22] and TS 36.213 [23].</w:t>
            </w:r>
          </w:p>
        </w:tc>
        <w:tc>
          <w:tcPr>
            <w:tcW w:w="862" w:type="dxa"/>
            <w:gridSpan w:val="2"/>
          </w:tcPr>
          <w:p w14:paraId="22FD748E"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67EDA6C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F664D1" w14:textId="77777777" w:rsidR="009D5726" w:rsidRPr="001662C6" w:rsidRDefault="009D5726" w:rsidP="00901EE0">
            <w:pPr>
              <w:pStyle w:val="TAL"/>
              <w:rPr>
                <w:b/>
                <w:i/>
                <w:noProof/>
                <w:lang w:eastAsia="en-GB"/>
              </w:rPr>
            </w:pPr>
            <w:r w:rsidRPr="001662C6">
              <w:rPr>
                <w:b/>
                <w:i/>
                <w:noProof/>
                <w:lang w:eastAsia="en-GB"/>
              </w:rPr>
              <w:t>aperiodicCSI-Reporting</w:t>
            </w:r>
          </w:p>
          <w:p w14:paraId="6C866922" w14:textId="77777777" w:rsidR="009D5726" w:rsidRPr="001662C6" w:rsidRDefault="009D5726" w:rsidP="00901EE0">
            <w:pPr>
              <w:pStyle w:val="TAL"/>
              <w:rPr>
                <w:noProof/>
                <w:lang w:eastAsia="en-GB"/>
              </w:rPr>
            </w:pPr>
            <w:r w:rsidRPr="001662C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662C6">
              <w:rPr>
                <w:noProof/>
                <w:lang w:eastAsia="zh-CN"/>
              </w:rPr>
              <w:t xml:space="preserve">The first bit is set to "1" if the UE supports the </w:t>
            </w:r>
            <w:r w:rsidRPr="001662C6">
              <w:rPr>
                <w:iCs/>
                <w:noProof/>
                <w:lang w:eastAsia="en-GB"/>
              </w:rPr>
              <w:t>aperiodic CSI reporting with 3 bits of the CSI request field size</w:t>
            </w:r>
            <w:r w:rsidRPr="001662C6">
              <w:rPr>
                <w:noProof/>
                <w:lang w:eastAsia="zh-CN"/>
              </w:rPr>
              <w:t xml:space="preserve">. The second bit is set to "1" if the UE supports the </w:t>
            </w:r>
            <w:r w:rsidRPr="001662C6">
              <w:rPr>
                <w:iCs/>
                <w:noProof/>
                <w:lang w:eastAsia="en-GB"/>
              </w:rPr>
              <w:t>aperiodic CSI reporting mode 1-0 and mode 1-1</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7C3AEE" w14:textId="77777777" w:rsidR="009D5726" w:rsidRPr="001662C6" w:rsidRDefault="009D5726" w:rsidP="00901EE0">
            <w:pPr>
              <w:pStyle w:val="TAL"/>
              <w:jc w:val="center"/>
              <w:rPr>
                <w:noProof/>
                <w:lang w:eastAsia="en-GB"/>
              </w:rPr>
            </w:pPr>
            <w:r w:rsidRPr="001662C6">
              <w:rPr>
                <w:noProof/>
                <w:lang w:eastAsia="en-GB"/>
              </w:rPr>
              <w:t>No</w:t>
            </w:r>
          </w:p>
        </w:tc>
      </w:tr>
      <w:tr w:rsidR="009D5726" w:rsidRPr="001662C6" w14:paraId="6E6A63F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43D45" w14:textId="77777777" w:rsidR="009D5726" w:rsidRPr="001662C6" w:rsidRDefault="009D5726" w:rsidP="00901EE0">
            <w:pPr>
              <w:pStyle w:val="TAL"/>
              <w:rPr>
                <w:b/>
                <w:i/>
                <w:noProof/>
                <w:lang w:eastAsia="en-GB"/>
              </w:rPr>
            </w:pPr>
            <w:r w:rsidRPr="001662C6">
              <w:rPr>
                <w:b/>
                <w:i/>
                <w:noProof/>
                <w:lang w:eastAsia="en-GB"/>
              </w:rPr>
              <w:t>aperiodicCsi-ReportingSTTI</w:t>
            </w:r>
          </w:p>
          <w:p w14:paraId="404F4826" w14:textId="77777777" w:rsidR="009D5726" w:rsidRPr="001662C6" w:rsidRDefault="009D5726" w:rsidP="00901EE0">
            <w:pPr>
              <w:pStyle w:val="TAL"/>
              <w:rPr>
                <w:noProof/>
                <w:lang w:eastAsia="en-GB"/>
              </w:rPr>
            </w:pPr>
            <w:r w:rsidRPr="001662C6">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3C8FA99B" w14:textId="77777777" w:rsidR="009D5726" w:rsidRPr="001662C6" w:rsidRDefault="009D5726" w:rsidP="00901EE0">
            <w:pPr>
              <w:pStyle w:val="TAL"/>
              <w:jc w:val="center"/>
              <w:rPr>
                <w:noProof/>
                <w:lang w:eastAsia="en-GB"/>
              </w:rPr>
            </w:pPr>
            <w:r w:rsidRPr="001662C6">
              <w:rPr>
                <w:bCs/>
                <w:noProof/>
                <w:lang w:eastAsia="en-GB"/>
              </w:rPr>
              <w:t>Yes</w:t>
            </w:r>
          </w:p>
        </w:tc>
      </w:tr>
      <w:tr w:rsidR="009D5726" w:rsidRPr="001662C6" w14:paraId="7E37EC3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88FD14" w14:textId="77777777" w:rsidR="009D5726" w:rsidRPr="001662C6" w:rsidRDefault="009D5726" w:rsidP="00901EE0">
            <w:pPr>
              <w:pStyle w:val="TAL"/>
              <w:rPr>
                <w:b/>
                <w:i/>
                <w:noProof/>
                <w:lang w:eastAsia="en-GB"/>
              </w:rPr>
            </w:pPr>
            <w:r w:rsidRPr="001662C6">
              <w:rPr>
                <w:b/>
                <w:i/>
                <w:noProof/>
                <w:lang w:eastAsia="en-GB"/>
              </w:rPr>
              <w:t>appliedCapabilityFilterCommon</w:t>
            </w:r>
          </w:p>
          <w:p w14:paraId="5C61AABA" w14:textId="77777777" w:rsidR="009D5726" w:rsidRPr="001662C6" w:rsidRDefault="009D5726" w:rsidP="00901EE0">
            <w:pPr>
              <w:pStyle w:val="TAL"/>
              <w:rPr>
                <w:noProof/>
                <w:lang w:eastAsia="en-GB"/>
              </w:rPr>
            </w:pPr>
            <w:r w:rsidRPr="001662C6">
              <w:rPr>
                <w:noProof/>
                <w:lang w:eastAsia="en-GB"/>
              </w:rPr>
              <w:t xml:space="preserve">Contains the filter, applied by the UE, common for all MR-DC related capability containers that are requested and as defined by </w:t>
            </w:r>
            <w:r w:rsidRPr="001662C6">
              <w:rPr>
                <w:i/>
                <w:noProof/>
                <w:lang w:eastAsia="en-GB"/>
              </w:rPr>
              <w:t>UE-CapabilityRequestFilterCommon</w:t>
            </w:r>
            <w:r w:rsidRPr="001662C6">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29DF7FD6" w14:textId="77777777" w:rsidR="009D5726" w:rsidRPr="001662C6" w:rsidRDefault="009D5726" w:rsidP="00901EE0">
            <w:pPr>
              <w:pStyle w:val="TAL"/>
              <w:jc w:val="center"/>
              <w:rPr>
                <w:noProof/>
                <w:lang w:eastAsia="en-GB"/>
              </w:rPr>
            </w:pPr>
            <w:r w:rsidRPr="001662C6">
              <w:rPr>
                <w:noProof/>
                <w:lang w:eastAsia="en-GB"/>
              </w:rPr>
              <w:t>-</w:t>
            </w:r>
          </w:p>
        </w:tc>
      </w:tr>
      <w:tr w:rsidR="009D5726" w:rsidRPr="001662C6" w14:paraId="5AFA6CD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CD729" w14:textId="77777777" w:rsidR="009D5726" w:rsidRPr="001662C6" w:rsidRDefault="009D5726" w:rsidP="00901EE0">
            <w:pPr>
              <w:pStyle w:val="TAL"/>
              <w:rPr>
                <w:b/>
                <w:i/>
              </w:rPr>
            </w:pPr>
            <w:r w:rsidRPr="001662C6">
              <w:rPr>
                <w:b/>
                <w:i/>
                <w:noProof/>
              </w:rPr>
              <w:t>assis</w:t>
            </w:r>
            <w:r w:rsidRPr="001662C6">
              <w:rPr>
                <w:b/>
                <w:i/>
                <w:noProof/>
                <w:lang w:eastAsia="zh-CN"/>
              </w:rPr>
              <w:t>t</w:t>
            </w:r>
            <w:r w:rsidRPr="001662C6">
              <w:rPr>
                <w:b/>
                <w:i/>
                <w:noProof/>
              </w:rPr>
              <w:t>InfoBitForLC</w:t>
            </w:r>
          </w:p>
          <w:p w14:paraId="6487251F" w14:textId="77777777" w:rsidR="009D5726" w:rsidRPr="001662C6" w:rsidRDefault="009D5726" w:rsidP="00901EE0">
            <w:pPr>
              <w:pStyle w:val="TAL"/>
              <w:rPr>
                <w:noProof/>
              </w:rPr>
            </w:pPr>
            <w:r w:rsidRPr="001662C6">
              <w:rPr>
                <w:iCs/>
                <w:noProof/>
              </w:rPr>
              <w:t>Indicates whether the UE supports assistance information</w:t>
            </w:r>
            <w:r w:rsidRPr="001662C6">
              <w:rPr>
                <w:iCs/>
                <w:noProof/>
                <w:lang w:eastAsia="zh-CN"/>
              </w:rPr>
              <w:t xml:space="preserve"> bit</w:t>
            </w:r>
            <w:r w:rsidRPr="001662C6">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FA7FF50" w14:textId="77777777" w:rsidR="009D5726" w:rsidRPr="001662C6" w:rsidRDefault="009D5726" w:rsidP="00901EE0">
            <w:pPr>
              <w:pStyle w:val="TAL"/>
              <w:jc w:val="center"/>
              <w:rPr>
                <w:noProof/>
                <w:lang w:eastAsia="zh-CN"/>
              </w:rPr>
            </w:pPr>
            <w:r w:rsidRPr="001662C6">
              <w:rPr>
                <w:noProof/>
                <w:lang w:eastAsia="zh-CN"/>
              </w:rPr>
              <w:t>-</w:t>
            </w:r>
          </w:p>
        </w:tc>
      </w:tr>
      <w:tr w:rsidR="009D5726" w:rsidRPr="001662C6" w14:paraId="04EB631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2F3B17" w14:textId="77777777" w:rsidR="009D5726" w:rsidRPr="001662C6" w:rsidRDefault="009D5726" w:rsidP="00901EE0">
            <w:pPr>
              <w:pStyle w:val="TAL"/>
              <w:rPr>
                <w:b/>
                <w:bCs/>
                <w:i/>
                <w:iCs/>
                <w:noProof/>
                <w:lang w:eastAsia="en-GB"/>
              </w:rPr>
            </w:pPr>
            <w:r w:rsidRPr="001662C6">
              <w:rPr>
                <w:b/>
                <w:bCs/>
                <w:i/>
                <w:iCs/>
                <w:noProof/>
                <w:lang w:eastAsia="en-GB"/>
              </w:rPr>
              <w:t>aul</w:t>
            </w:r>
          </w:p>
          <w:p w14:paraId="32FAD545" w14:textId="77777777" w:rsidR="009D5726" w:rsidRPr="001662C6" w:rsidRDefault="009D5726" w:rsidP="00901EE0">
            <w:pPr>
              <w:pStyle w:val="TAL"/>
              <w:rPr>
                <w:noProof/>
              </w:rPr>
            </w:pPr>
            <w:r w:rsidRPr="001662C6">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BD491D4" w14:textId="77777777" w:rsidR="009D5726" w:rsidRPr="001662C6" w:rsidRDefault="009D5726" w:rsidP="00901EE0">
            <w:pPr>
              <w:pStyle w:val="TAL"/>
              <w:jc w:val="center"/>
              <w:rPr>
                <w:noProof/>
                <w:lang w:eastAsia="zh-CN"/>
              </w:rPr>
            </w:pPr>
            <w:r w:rsidRPr="001662C6">
              <w:rPr>
                <w:noProof/>
                <w:lang w:eastAsia="zh-CN"/>
              </w:rPr>
              <w:t>-</w:t>
            </w:r>
          </w:p>
        </w:tc>
      </w:tr>
      <w:tr w:rsidR="009D5726" w:rsidRPr="001662C6" w14:paraId="479725E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4FA23" w14:textId="77777777" w:rsidR="009D5726" w:rsidRPr="001662C6" w:rsidRDefault="009D5726" w:rsidP="00901EE0">
            <w:pPr>
              <w:pStyle w:val="TAL"/>
              <w:rPr>
                <w:b/>
                <w:bCs/>
                <w:i/>
                <w:noProof/>
                <w:lang w:eastAsia="en-GB"/>
              </w:rPr>
            </w:pPr>
            <w:r w:rsidRPr="001662C6">
              <w:rPr>
                <w:b/>
                <w:bCs/>
                <w:i/>
                <w:noProof/>
                <w:lang w:eastAsia="en-GB"/>
              </w:rPr>
              <w:t>bandCombinationListEUTRA</w:t>
            </w:r>
          </w:p>
          <w:p w14:paraId="523D04EE" w14:textId="77777777" w:rsidR="009D5726" w:rsidRPr="001662C6" w:rsidRDefault="009D5726" w:rsidP="00901EE0">
            <w:pPr>
              <w:pStyle w:val="TAL"/>
              <w:rPr>
                <w:iCs/>
                <w:noProof/>
                <w:lang w:eastAsia="en-GB"/>
              </w:rPr>
            </w:pPr>
            <w:r w:rsidRPr="001662C6">
              <w:rPr>
                <w:iCs/>
                <w:noProof/>
                <w:lang w:eastAsia="en-GB"/>
              </w:rPr>
              <w:t xml:space="preserve">One entry corresponding to each supported band combination listed in the same order as in </w:t>
            </w:r>
            <w:r w:rsidRPr="001662C6">
              <w:rPr>
                <w:i/>
                <w:iCs/>
                <w:lang w:eastAsia="en-GB"/>
              </w:rPr>
              <w:t>supportedBandCombination.</w:t>
            </w:r>
            <w:r w:rsidRPr="001662C6">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9F2EDBD"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72A7867B" w14:textId="77777777" w:rsidTr="00901EE0">
        <w:trPr>
          <w:cantSplit/>
        </w:trPr>
        <w:tc>
          <w:tcPr>
            <w:tcW w:w="7793" w:type="dxa"/>
            <w:gridSpan w:val="2"/>
          </w:tcPr>
          <w:p w14:paraId="0C9507C0" w14:textId="77777777" w:rsidR="009D5726" w:rsidRPr="001662C6" w:rsidRDefault="009D5726" w:rsidP="00901EE0">
            <w:pPr>
              <w:pStyle w:val="TAL"/>
              <w:rPr>
                <w:b/>
                <w:bCs/>
                <w:i/>
                <w:noProof/>
                <w:lang w:eastAsia="en-GB"/>
              </w:rPr>
            </w:pPr>
            <w:r w:rsidRPr="001662C6">
              <w:rPr>
                <w:b/>
                <w:bCs/>
                <w:i/>
                <w:noProof/>
                <w:lang w:eastAsia="en-GB"/>
              </w:rPr>
              <w:t>BandCombinationParameters-v1090, BandCombinationParameters-v10i0, BandCombinationParameters-v1270</w:t>
            </w:r>
          </w:p>
          <w:p w14:paraId="4C571083" w14:textId="77777777" w:rsidR="009D5726" w:rsidRPr="001662C6" w:rsidRDefault="009D5726" w:rsidP="00901EE0">
            <w:pPr>
              <w:pStyle w:val="TAL"/>
              <w:rPr>
                <w:b/>
                <w:bCs/>
                <w:i/>
                <w:noProof/>
                <w:lang w:eastAsia="en-GB"/>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BandCombinationParameters-r10</w:t>
            </w:r>
            <w:r w:rsidRPr="001662C6">
              <w:rPr>
                <w:lang w:eastAsia="en-GB"/>
              </w:rPr>
              <w:t>.</w:t>
            </w:r>
          </w:p>
        </w:tc>
        <w:tc>
          <w:tcPr>
            <w:tcW w:w="862" w:type="dxa"/>
            <w:gridSpan w:val="2"/>
          </w:tcPr>
          <w:p w14:paraId="43216188"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172EAB3E"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FDF01FD" w14:textId="77777777" w:rsidR="009D5726" w:rsidRPr="001662C6" w:rsidRDefault="009D5726" w:rsidP="00901EE0">
            <w:pPr>
              <w:pStyle w:val="TAL"/>
              <w:rPr>
                <w:b/>
                <w:bCs/>
                <w:i/>
                <w:noProof/>
                <w:kern w:val="2"/>
                <w:lang w:eastAsia="zh-CN"/>
              </w:rPr>
            </w:pPr>
            <w:r w:rsidRPr="001662C6">
              <w:rPr>
                <w:b/>
                <w:bCs/>
                <w:i/>
                <w:noProof/>
                <w:kern w:val="2"/>
                <w:lang w:eastAsia="en-GB"/>
              </w:rPr>
              <w:t>BandCombinationParameters-v1</w:t>
            </w:r>
            <w:r w:rsidRPr="001662C6">
              <w:rPr>
                <w:b/>
                <w:bCs/>
                <w:i/>
                <w:noProof/>
                <w:kern w:val="2"/>
                <w:lang w:eastAsia="zh-CN"/>
              </w:rPr>
              <w:t>130</w:t>
            </w:r>
          </w:p>
          <w:p w14:paraId="495C1090" w14:textId="77777777" w:rsidR="009D5726" w:rsidRPr="001662C6" w:rsidRDefault="009D5726" w:rsidP="00901EE0">
            <w:pPr>
              <w:pStyle w:val="TAL"/>
              <w:rPr>
                <w:b/>
                <w:bCs/>
                <w:i/>
                <w:noProof/>
                <w:kern w:val="2"/>
                <w:lang w:eastAsia="zh-CN"/>
              </w:rPr>
            </w:pPr>
            <w:r w:rsidRPr="001662C6">
              <w:rPr>
                <w:kern w:val="2"/>
                <w:lang w:eastAsia="zh-CN"/>
              </w:rPr>
              <w:t>The field is applicable to each supported CA bandwidth class combination (i.e. CA configuration in TS 36.101 [42]</w:t>
            </w:r>
            <w:r w:rsidRPr="001662C6">
              <w:rPr>
                <w:bCs/>
                <w:noProof/>
                <w:lang w:eastAsia="en-GB"/>
              </w:rPr>
              <w:t>, clause 5.6A.1</w:t>
            </w:r>
            <w:r w:rsidRPr="001662C6">
              <w:rPr>
                <w:kern w:val="2"/>
                <w:lang w:eastAsia="zh-CN"/>
              </w:rPr>
              <w:t xml:space="preserve">) indicated in the corresponding band combination. If included, the UE shall include the same number of entries, and listed in the same order, as in </w:t>
            </w:r>
            <w:r w:rsidRPr="001662C6">
              <w:rPr>
                <w:i/>
                <w:kern w:val="2"/>
                <w:lang w:eastAsia="zh-CN"/>
              </w:rPr>
              <w:t>BandCombinationParameters-r10</w:t>
            </w:r>
            <w:r w:rsidRPr="001662C6">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F4535B" w14:textId="77777777" w:rsidR="009D5726" w:rsidRPr="001662C6" w:rsidRDefault="009D5726" w:rsidP="00901EE0">
            <w:pPr>
              <w:pStyle w:val="TAL"/>
              <w:jc w:val="center"/>
              <w:rPr>
                <w:bCs/>
                <w:noProof/>
                <w:kern w:val="2"/>
                <w:lang w:eastAsia="zh-CN"/>
              </w:rPr>
            </w:pPr>
            <w:r w:rsidRPr="001662C6">
              <w:rPr>
                <w:bCs/>
                <w:noProof/>
                <w:kern w:val="2"/>
                <w:lang w:eastAsia="zh-CN"/>
              </w:rPr>
              <w:t>-</w:t>
            </w:r>
          </w:p>
        </w:tc>
      </w:tr>
      <w:tr w:rsidR="009D5726" w:rsidRPr="001662C6" w14:paraId="5DF869E9" w14:textId="77777777" w:rsidTr="00901EE0">
        <w:trPr>
          <w:cantSplit/>
        </w:trPr>
        <w:tc>
          <w:tcPr>
            <w:tcW w:w="7793" w:type="dxa"/>
            <w:gridSpan w:val="2"/>
          </w:tcPr>
          <w:p w14:paraId="746C33A0" w14:textId="77777777" w:rsidR="009D5726" w:rsidRPr="001662C6" w:rsidRDefault="009D5726" w:rsidP="00901EE0">
            <w:pPr>
              <w:pStyle w:val="TAL"/>
              <w:rPr>
                <w:b/>
                <w:bCs/>
                <w:i/>
                <w:noProof/>
                <w:lang w:eastAsia="en-GB"/>
              </w:rPr>
            </w:pPr>
            <w:r w:rsidRPr="001662C6">
              <w:rPr>
                <w:b/>
                <w:bCs/>
                <w:i/>
                <w:noProof/>
                <w:lang w:eastAsia="en-GB"/>
              </w:rPr>
              <w:t>bandEUTRA</w:t>
            </w:r>
          </w:p>
          <w:p w14:paraId="7605739D" w14:textId="77777777" w:rsidR="009D5726" w:rsidRPr="001662C6" w:rsidRDefault="009D5726" w:rsidP="00901EE0">
            <w:pPr>
              <w:pStyle w:val="TAL"/>
              <w:rPr>
                <w:lang w:eastAsia="en-GB"/>
              </w:rPr>
            </w:pPr>
            <w:r w:rsidRPr="001662C6">
              <w:rPr>
                <w:lang w:eastAsia="en-GB"/>
              </w:rPr>
              <w:t>E</w:t>
            </w:r>
            <w:r w:rsidRPr="001662C6">
              <w:rPr>
                <w:lang w:eastAsia="en-GB"/>
              </w:rPr>
              <w:noBreakHyphen/>
              <w:t xml:space="preserve">UTRA band as defined in TS 36.101 [42]. In case the UE includes </w:t>
            </w:r>
            <w:r w:rsidRPr="001662C6">
              <w:rPr>
                <w:i/>
                <w:lang w:eastAsia="en-GB"/>
              </w:rPr>
              <w:t>bandEUTRA-v9e0</w:t>
            </w:r>
            <w:r w:rsidRPr="001662C6">
              <w:rPr>
                <w:lang w:eastAsia="en-GB"/>
              </w:rPr>
              <w:t xml:space="preserve"> or </w:t>
            </w:r>
            <w:r w:rsidRPr="001662C6">
              <w:rPr>
                <w:i/>
                <w:lang w:eastAsia="en-GB"/>
              </w:rPr>
              <w:t>bandEUTRA-v1090</w:t>
            </w:r>
            <w:r w:rsidRPr="001662C6">
              <w:rPr>
                <w:lang w:eastAsia="en-GB"/>
              </w:rPr>
              <w:t xml:space="preserve">, the UE shall set the corresponding entry of </w:t>
            </w:r>
            <w:r w:rsidRPr="001662C6">
              <w:rPr>
                <w:i/>
                <w:lang w:eastAsia="en-GB"/>
              </w:rPr>
              <w:t>bandEUTRA</w:t>
            </w:r>
            <w:r w:rsidRPr="001662C6">
              <w:rPr>
                <w:lang w:eastAsia="en-GB"/>
              </w:rPr>
              <w:t xml:space="preserve"> (i.e. without suffix) or </w:t>
            </w:r>
            <w:r w:rsidRPr="001662C6">
              <w:rPr>
                <w:i/>
                <w:lang w:eastAsia="en-GB"/>
              </w:rPr>
              <w:t>bandEUTRA-r10</w:t>
            </w:r>
            <w:r w:rsidRPr="001662C6">
              <w:rPr>
                <w:lang w:eastAsia="en-GB"/>
              </w:rPr>
              <w:t xml:space="preserve"> respectively to </w:t>
            </w:r>
            <w:r w:rsidRPr="001662C6">
              <w:rPr>
                <w:i/>
                <w:lang w:eastAsia="en-GB"/>
              </w:rPr>
              <w:t>maxFBI</w:t>
            </w:r>
            <w:r w:rsidRPr="001662C6">
              <w:rPr>
                <w:lang w:eastAsia="en-GB"/>
              </w:rPr>
              <w:t>.</w:t>
            </w:r>
          </w:p>
        </w:tc>
        <w:tc>
          <w:tcPr>
            <w:tcW w:w="862" w:type="dxa"/>
            <w:gridSpan w:val="2"/>
          </w:tcPr>
          <w:p w14:paraId="4A313CDB"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56E0648D" w14:textId="77777777" w:rsidTr="00901EE0">
        <w:trPr>
          <w:cantSplit/>
        </w:trPr>
        <w:tc>
          <w:tcPr>
            <w:tcW w:w="7793" w:type="dxa"/>
            <w:gridSpan w:val="2"/>
          </w:tcPr>
          <w:p w14:paraId="1E03ED02" w14:textId="77777777" w:rsidR="009D5726" w:rsidRPr="001662C6" w:rsidRDefault="009D5726" w:rsidP="00901EE0">
            <w:pPr>
              <w:pStyle w:val="TAL"/>
              <w:rPr>
                <w:b/>
                <w:bCs/>
                <w:i/>
                <w:noProof/>
                <w:lang w:eastAsia="en-GB"/>
              </w:rPr>
            </w:pPr>
            <w:r w:rsidRPr="001662C6">
              <w:rPr>
                <w:b/>
                <w:bCs/>
                <w:i/>
                <w:noProof/>
                <w:lang w:eastAsia="en-GB"/>
              </w:rPr>
              <w:t>bandInfoNR-v1610</w:t>
            </w:r>
          </w:p>
          <w:p w14:paraId="17A825A5" w14:textId="77777777" w:rsidR="009D5726" w:rsidRPr="001662C6" w:rsidRDefault="009D5726" w:rsidP="00901EE0">
            <w:pPr>
              <w:pStyle w:val="TAL"/>
              <w:rPr>
                <w:iCs/>
                <w:noProof/>
                <w:lang w:eastAsia="en-GB"/>
              </w:rPr>
            </w:pPr>
            <w:r w:rsidRPr="001662C6">
              <w:rPr>
                <w:iCs/>
                <w:noProof/>
                <w:lang w:eastAsia="en-GB"/>
              </w:rPr>
              <w:t xml:space="preserve">One entry corresponding to each supported E-UTRA band listed in the same order as in </w:t>
            </w:r>
            <w:r w:rsidRPr="001662C6">
              <w:rPr>
                <w:i/>
                <w:noProof/>
                <w:lang w:eastAsia="en-GB"/>
              </w:rPr>
              <w:t>supportedBandListEUTRA</w:t>
            </w:r>
            <w:r w:rsidRPr="001662C6">
              <w:rPr>
                <w:iCs/>
                <w:noProof/>
                <w:lang w:eastAsia="en-GB"/>
              </w:rPr>
              <w:t xml:space="preserve">. If absent, network assumes gap is required when measurement is performed on any NR bands while UE is served by cell(s) belongs to a E-UTRA band listed in </w:t>
            </w:r>
            <w:r w:rsidRPr="001662C6">
              <w:rPr>
                <w:i/>
                <w:noProof/>
                <w:lang w:eastAsia="en-GB"/>
              </w:rPr>
              <w:t>supportedBandListEUTRA</w:t>
            </w:r>
            <w:r w:rsidRPr="001662C6">
              <w:rPr>
                <w:iCs/>
                <w:noProof/>
                <w:lang w:eastAsia="en-GB"/>
              </w:rPr>
              <w:t xml:space="preserve"> except for the FR2 inter-RAT measurement which depends on the support of </w:t>
            </w:r>
            <w:r w:rsidRPr="001662C6">
              <w:rPr>
                <w:i/>
                <w:noProof/>
                <w:lang w:eastAsia="en-GB"/>
              </w:rPr>
              <w:t>independentGapConfig</w:t>
            </w:r>
            <w:r w:rsidRPr="001662C6">
              <w:rPr>
                <w:iCs/>
                <w:noProof/>
                <w:lang w:eastAsia="en-GB"/>
              </w:rPr>
              <w:t>.</w:t>
            </w:r>
          </w:p>
        </w:tc>
        <w:tc>
          <w:tcPr>
            <w:tcW w:w="862" w:type="dxa"/>
            <w:gridSpan w:val="2"/>
          </w:tcPr>
          <w:p w14:paraId="28B8DC19"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73337E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E5B46" w14:textId="77777777" w:rsidR="009D5726" w:rsidRPr="001662C6" w:rsidRDefault="009D5726" w:rsidP="00901EE0">
            <w:pPr>
              <w:pStyle w:val="TAL"/>
              <w:rPr>
                <w:b/>
                <w:bCs/>
                <w:i/>
                <w:noProof/>
                <w:lang w:eastAsia="en-GB"/>
              </w:rPr>
            </w:pPr>
            <w:r w:rsidRPr="001662C6">
              <w:rPr>
                <w:b/>
                <w:bCs/>
                <w:i/>
                <w:noProof/>
                <w:lang w:eastAsia="en-GB"/>
              </w:rPr>
              <w:t>bandListEUTRA</w:t>
            </w:r>
          </w:p>
          <w:p w14:paraId="7F807567" w14:textId="77777777" w:rsidR="009D5726" w:rsidRPr="001662C6" w:rsidRDefault="009D5726" w:rsidP="00901EE0">
            <w:pPr>
              <w:pStyle w:val="TAL"/>
              <w:rPr>
                <w:iCs/>
                <w:lang w:eastAsia="en-GB"/>
              </w:rPr>
            </w:pPr>
            <w:r w:rsidRPr="001662C6">
              <w:rPr>
                <w:lang w:eastAsia="en-GB"/>
              </w:rPr>
              <w:t>One entry corresponding to each supported E</w:t>
            </w:r>
            <w:r w:rsidRPr="001662C6">
              <w:rPr>
                <w:lang w:eastAsia="en-GB"/>
              </w:rPr>
              <w:noBreakHyphen/>
              <w:t xml:space="preserve">UTRA band listed in the same order as in </w:t>
            </w:r>
            <w:r w:rsidRPr="001662C6">
              <w:rPr>
                <w:i/>
                <w:noProof/>
                <w:lang w:eastAsia="en-GB"/>
              </w:rPr>
              <w:t>supportedBandListEUTRA</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24DCB0"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01011EB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4B5BE" w14:textId="77777777" w:rsidR="009D5726" w:rsidRPr="001662C6" w:rsidRDefault="009D5726" w:rsidP="00901EE0">
            <w:pPr>
              <w:pStyle w:val="TAL"/>
              <w:rPr>
                <w:b/>
                <w:i/>
              </w:rPr>
            </w:pPr>
            <w:r w:rsidRPr="001662C6">
              <w:rPr>
                <w:b/>
                <w:i/>
              </w:rPr>
              <w:t>bandParameterList-v1380</w:t>
            </w:r>
          </w:p>
          <w:p w14:paraId="70ED1A87" w14:textId="77777777" w:rsidR="009D5726" w:rsidRPr="001662C6" w:rsidRDefault="009D5726" w:rsidP="00901EE0">
            <w:pPr>
              <w:pStyle w:val="TAL"/>
              <w:rPr>
                <w:b/>
                <w:bCs/>
                <w:i/>
                <w:noProof/>
                <w:lang w:eastAsia="zh-TW"/>
              </w:rPr>
            </w:pPr>
            <w:r w:rsidRPr="001662C6">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1FAB72"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137F6A1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0508D6" w14:textId="77777777" w:rsidR="009D5726" w:rsidRPr="001662C6" w:rsidRDefault="009D5726" w:rsidP="00901EE0">
            <w:pPr>
              <w:pStyle w:val="TAL"/>
              <w:rPr>
                <w:b/>
                <w:bCs/>
                <w:i/>
                <w:noProof/>
                <w:lang w:eastAsia="en-GB"/>
              </w:rPr>
            </w:pPr>
            <w:r w:rsidRPr="001662C6">
              <w:rPr>
                <w:b/>
                <w:bCs/>
                <w:i/>
                <w:noProof/>
                <w:lang w:eastAsia="en-GB"/>
              </w:rPr>
              <w:t>bandParametersUL, bandParametersDL</w:t>
            </w:r>
          </w:p>
          <w:p w14:paraId="1330BADC" w14:textId="77777777" w:rsidR="009D5726" w:rsidRPr="001662C6" w:rsidRDefault="009D5726" w:rsidP="00901EE0">
            <w:pPr>
              <w:pStyle w:val="TAL"/>
              <w:rPr>
                <w:bCs/>
                <w:noProof/>
                <w:lang w:eastAsia="en-GB"/>
              </w:rPr>
            </w:pPr>
            <w:r w:rsidRPr="001662C6">
              <w:rPr>
                <w:bCs/>
                <w:noProof/>
                <w:lang w:eastAsia="en-GB"/>
              </w:rPr>
              <w:t xml:space="preserve">Indicates the supported parameters for the band. </w:t>
            </w:r>
            <w:r w:rsidRPr="001662C6">
              <w:rPr>
                <w:lang w:eastAsia="ko-KR"/>
              </w:rPr>
              <w:t xml:space="preserve">Each of </w:t>
            </w:r>
            <w:r w:rsidRPr="001662C6">
              <w:rPr>
                <w:i/>
                <w:lang w:eastAsia="ko-KR"/>
              </w:rPr>
              <w:t>CA-MIMO-ParametersUL</w:t>
            </w:r>
            <w:r w:rsidRPr="001662C6">
              <w:rPr>
                <w:lang w:eastAsia="ko-KR"/>
              </w:rPr>
              <w:t xml:space="preserve"> and </w:t>
            </w:r>
            <w:r w:rsidRPr="001662C6">
              <w:rPr>
                <w:i/>
                <w:lang w:eastAsia="ko-KR"/>
              </w:rPr>
              <w:t>CA-MIMO-ParametersDL</w:t>
            </w:r>
            <w:r w:rsidRPr="001662C6">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4F7D42FB"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221551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5E0DB" w14:textId="77777777" w:rsidR="009D5726" w:rsidRPr="001662C6" w:rsidRDefault="009D5726" w:rsidP="00901EE0">
            <w:pPr>
              <w:pStyle w:val="TAL"/>
              <w:rPr>
                <w:b/>
                <w:i/>
                <w:lang w:eastAsia="en-GB"/>
              </w:rPr>
            </w:pPr>
            <w:r w:rsidRPr="001662C6">
              <w:rPr>
                <w:b/>
                <w:bCs/>
                <w:i/>
                <w:noProof/>
                <w:lang w:eastAsia="en-GB"/>
              </w:rPr>
              <w:t>beamformed (in MIMO-CA-ParametersPerBoBCPerTM)</w:t>
            </w:r>
          </w:p>
          <w:p w14:paraId="545FE5A2" w14:textId="77777777" w:rsidR="009D5726" w:rsidRPr="001662C6" w:rsidRDefault="009D5726" w:rsidP="00901EE0">
            <w:pPr>
              <w:pStyle w:val="TAL"/>
              <w:rPr>
                <w:b/>
                <w:bCs/>
                <w:i/>
                <w:noProof/>
                <w:lang w:eastAsia="en-GB"/>
              </w:rPr>
            </w:pPr>
            <w:r w:rsidRPr="001662C6">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F95AE7"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58E7079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C93E79" w14:textId="77777777" w:rsidR="009D5726" w:rsidRPr="001662C6" w:rsidRDefault="009D5726" w:rsidP="00901EE0">
            <w:pPr>
              <w:pStyle w:val="TAL"/>
              <w:rPr>
                <w:b/>
                <w:i/>
                <w:lang w:eastAsia="en-GB"/>
              </w:rPr>
            </w:pPr>
            <w:r w:rsidRPr="001662C6">
              <w:rPr>
                <w:b/>
                <w:bCs/>
                <w:i/>
                <w:noProof/>
                <w:lang w:eastAsia="en-GB"/>
              </w:rPr>
              <w:t>beamformed (in MIMO-UE-ParametersPerTM)</w:t>
            </w:r>
          </w:p>
          <w:p w14:paraId="4A6E84DE" w14:textId="77777777" w:rsidR="009D5726" w:rsidRPr="001662C6" w:rsidRDefault="009D5726" w:rsidP="00901EE0">
            <w:pPr>
              <w:pStyle w:val="TAL"/>
              <w:rPr>
                <w:b/>
                <w:i/>
                <w:lang w:eastAsia="en-GB"/>
              </w:rPr>
            </w:pPr>
            <w:r w:rsidRPr="001662C6">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CEC1B7B"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6F623B7F" w14:textId="77777777" w:rsidTr="00901EE0">
        <w:trPr>
          <w:cantSplit/>
        </w:trPr>
        <w:tc>
          <w:tcPr>
            <w:tcW w:w="7793" w:type="dxa"/>
            <w:gridSpan w:val="2"/>
          </w:tcPr>
          <w:p w14:paraId="3219FCE6" w14:textId="77777777" w:rsidR="009D5726" w:rsidRPr="001662C6" w:rsidRDefault="009D5726" w:rsidP="00901EE0">
            <w:pPr>
              <w:pStyle w:val="TAL"/>
              <w:rPr>
                <w:b/>
                <w:i/>
                <w:lang w:eastAsia="zh-CN"/>
              </w:rPr>
            </w:pPr>
            <w:r w:rsidRPr="001662C6">
              <w:rPr>
                <w:b/>
                <w:i/>
                <w:lang w:eastAsia="en-GB"/>
              </w:rPr>
              <w:t>benefitsFromInterruption</w:t>
            </w:r>
          </w:p>
          <w:p w14:paraId="2A07D860" w14:textId="77777777" w:rsidR="009D5726" w:rsidRPr="001662C6" w:rsidRDefault="009D5726" w:rsidP="00901EE0">
            <w:pPr>
              <w:pStyle w:val="TAL"/>
              <w:rPr>
                <w:b/>
                <w:bCs/>
                <w:i/>
                <w:noProof/>
                <w:lang w:eastAsia="en-GB"/>
              </w:rPr>
            </w:pPr>
            <w:r w:rsidRPr="001662C6">
              <w:rPr>
                <w:lang w:eastAsia="en-GB"/>
              </w:rPr>
              <w:t xml:space="preserve">Indicates whether the UE power consumption would benefit from being allowed to cause interruptions to serving cells when performing measurements of deactivated SCell carriers for </w:t>
            </w:r>
            <w:r w:rsidRPr="001662C6">
              <w:rPr>
                <w:i/>
                <w:lang w:eastAsia="en-GB"/>
              </w:rPr>
              <w:t>measCycleSCell</w:t>
            </w:r>
            <w:r w:rsidRPr="001662C6">
              <w:rPr>
                <w:lang w:eastAsia="en-GB"/>
              </w:rPr>
              <w:t xml:space="preserve"> of less than 640ms, as specified in TS 36.133 [16].</w:t>
            </w:r>
          </w:p>
        </w:tc>
        <w:tc>
          <w:tcPr>
            <w:tcW w:w="862" w:type="dxa"/>
            <w:gridSpan w:val="2"/>
          </w:tcPr>
          <w:p w14:paraId="0A04A608"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63CAD6A6" w14:textId="77777777" w:rsidTr="00901EE0">
        <w:trPr>
          <w:cantSplit/>
        </w:trPr>
        <w:tc>
          <w:tcPr>
            <w:tcW w:w="7793" w:type="dxa"/>
            <w:gridSpan w:val="2"/>
          </w:tcPr>
          <w:p w14:paraId="269178FD" w14:textId="77777777" w:rsidR="009D5726" w:rsidRPr="001662C6" w:rsidRDefault="009D5726" w:rsidP="00901EE0">
            <w:pPr>
              <w:pStyle w:val="TAL"/>
              <w:rPr>
                <w:b/>
                <w:i/>
              </w:rPr>
            </w:pPr>
            <w:r w:rsidRPr="001662C6">
              <w:rPr>
                <w:b/>
                <w:i/>
              </w:rPr>
              <w:t>bwPrefInd</w:t>
            </w:r>
          </w:p>
          <w:p w14:paraId="35DB5382" w14:textId="77777777" w:rsidR="009D5726" w:rsidRPr="001662C6" w:rsidRDefault="009D5726" w:rsidP="00901EE0">
            <w:pPr>
              <w:pStyle w:val="TAL"/>
              <w:rPr>
                <w:lang w:eastAsia="en-GB"/>
              </w:rPr>
            </w:pPr>
            <w:r w:rsidRPr="001662C6">
              <w:rPr>
                <w:lang w:eastAsia="en-GB"/>
              </w:rPr>
              <w:t>Indicates whether the UE supports maximum PDSCH/PUSCH bandwidth preference indication.</w:t>
            </w:r>
          </w:p>
        </w:tc>
        <w:tc>
          <w:tcPr>
            <w:tcW w:w="862" w:type="dxa"/>
            <w:gridSpan w:val="2"/>
          </w:tcPr>
          <w:p w14:paraId="3A1F74A6"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43C91081" w14:textId="77777777" w:rsidTr="00901EE0">
        <w:trPr>
          <w:cantSplit/>
        </w:trPr>
        <w:tc>
          <w:tcPr>
            <w:tcW w:w="7793" w:type="dxa"/>
            <w:gridSpan w:val="2"/>
          </w:tcPr>
          <w:p w14:paraId="7799900B" w14:textId="77777777" w:rsidR="009D5726" w:rsidRPr="001662C6" w:rsidRDefault="009D5726" w:rsidP="00901EE0">
            <w:pPr>
              <w:pStyle w:val="TAL"/>
              <w:rPr>
                <w:b/>
                <w:bCs/>
                <w:i/>
                <w:noProof/>
                <w:lang w:eastAsia="en-GB"/>
              </w:rPr>
            </w:pPr>
            <w:r w:rsidRPr="001662C6">
              <w:rPr>
                <w:b/>
                <w:bCs/>
                <w:i/>
                <w:noProof/>
                <w:lang w:eastAsia="en-GB"/>
              </w:rPr>
              <w:t>ca-BandwidthClass</w:t>
            </w:r>
          </w:p>
          <w:p w14:paraId="5937EBDB" w14:textId="77777777" w:rsidR="009D5726" w:rsidRPr="001662C6" w:rsidRDefault="009D5726" w:rsidP="00901EE0">
            <w:pPr>
              <w:pStyle w:val="TAL"/>
              <w:rPr>
                <w:iCs/>
                <w:noProof/>
                <w:kern w:val="2"/>
                <w:lang w:eastAsia="zh-CN"/>
              </w:rPr>
            </w:pPr>
            <w:r w:rsidRPr="001662C6">
              <w:rPr>
                <w:iCs/>
                <w:noProof/>
                <w:lang w:eastAsia="en-GB"/>
              </w:rPr>
              <w:t>The CA bandwidth class supported by the UE as defined in TS 36.101 [42], Table 5.6A-1.</w:t>
            </w:r>
          </w:p>
          <w:p w14:paraId="5160261F" w14:textId="77777777" w:rsidR="009D5726" w:rsidRPr="001662C6" w:rsidRDefault="009D5726" w:rsidP="00901EE0">
            <w:pPr>
              <w:pStyle w:val="TAL"/>
              <w:rPr>
                <w:b/>
                <w:bCs/>
                <w:i/>
                <w:noProof/>
                <w:lang w:eastAsia="en-GB"/>
              </w:rPr>
            </w:pPr>
            <w:r w:rsidRPr="001662C6">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70A34CE0"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3CEEF58F" w14:textId="77777777" w:rsidTr="00901EE0">
        <w:trPr>
          <w:cantSplit/>
        </w:trPr>
        <w:tc>
          <w:tcPr>
            <w:tcW w:w="7808" w:type="dxa"/>
            <w:gridSpan w:val="3"/>
            <w:tcBorders>
              <w:bottom w:val="single" w:sz="4" w:space="0" w:color="808080"/>
            </w:tcBorders>
          </w:tcPr>
          <w:p w14:paraId="138B0AB2" w14:textId="77777777" w:rsidR="009D5726" w:rsidRPr="001662C6" w:rsidRDefault="009D5726" w:rsidP="00901EE0">
            <w:pPr>
              <w:pStyle w:val="TAL"/>
              <w:rPr>
                <w:b/>
                <w:bCs/>
                <w:i/>
                <w:noProof/>
                <w:lang w:eastAsia="en-GB"/>
              </w:rPr>
            </w:pPr>
            <w:r w:rsidRPr="001662C6">
              <w:rPr>
                <w:b/>
                <w:bCs/>
                <w:i/>
                <w:noProof/>
                <w:lang w:eastAsia="en-GB"/>
              </w:rPr>
              <w:t>ca-IdleModeMeasurements</w:t>
            </w:r>
          </w:p>
          <w:p w14:paraId="5825FC5F" w14:textId="77777777" w:rsidR="009D5726" w:rsidRPr="001662C6" w:rsidRDefault="009D5726" w:rsidP="00901EE0">
            <w:pPr>
              <w:pStyle w:val="TAL"/>
              <w:rPr>
                <w:bCs/>
                <w:noProof/>
                <w:lang w:eastAsia="en-GB"/>
              </w:rPr>
            </w:pPr>
            <w:r w:rsidRPr="001662C6">
              <w:rPr>
                <w:bCs/>
                <w:noProof/>
                <w:lang w:eastAsia="en-GB"/>
              </w:rPr>
              <w:t>Indicates whether UE supports reporting measurements performed during RRC_IDLE.</w:t>
            </w:r>
          </w:p>
        </w:tc>
        <w:tc>
          <w:tcPr>
            <w:tcW w:w="847" w:type="dxa"/>
            <w:tcBorders>
              <w:bottom w:val="single" w:sz="4" w:space="0" w:color="808080"/>
            </w:tcBorders>
          </w:tcPr>
          <w:p w14:paraId="444F9AB5"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70BCB1DE" w14:textId="77777777" w:rsidTr="00901EE0">
        <w:trPr>
          <w:cantSplit/>
        </w:trPr>
        <w:tc>
          <w:tcPr>
            <w:tcW w:w="7808" w:type="dxa"/>
            <w:gridSpan w:val="3"/>
            <w:tcBorders>
              <w:bottom w:val="single" w:sz="4" w:space="0" w:color="808080"/>
            </w:tcBorders>
          </w:tcPr>
          <w:p w14:paraId="364F46B1" w14:textId="77777777" w:rsidR="009D5726" w:rsidRPr="001662C6" w:rsidRDefault="009D5726" w:rsidP="00901EE0">
            <w:pPr>
              <w:pStyle w:val="TAL"/>
              <w:rPr>
                <w:b/>
                <w:bCs/>
                <w:i/>
                <w:noProof/>
                <w:lang w:eastAsia="en-GB"/>
              </w:rPr>
            </w:pPr>
            <w:r w:rsidRPr="001662C6">
              <w:rPr>
                <w:b/>
                <w:bCs/>
                <w:i/>
                <w:noProof/>
                <w:lang w:eastAsia="en-GB"/>
              </w:rPr>
              <w:t>ca-IdleModeValidityArea</w:t>
            </w:r>
          </w:p>
          <w:p w14:paraId="1A57C2AE" w14:textId="77777777" w:rsidR="009D5726" w:rsidRPr="001662C6" w:rsidRDefault="009D5726" w:rsidP="00901EE0">
            <w:pPr>
              <w:pStyle w:val="TAL"/>
              <w:rPr>
                <w:bCs/>
                <w:noProof/>
                <w:lang w:eastAsia="en-GB"/>
              </w:rPr>
            </w:pPr>
            <w:r w:rsidRPr="001662C6">
              <w:rPr>
                <w:bCs/>
                <w:noProof/>
                <w:lang w:eastAsia="en-GB"/>
              </w:rPr>
              <w:t>Indicates whether UE supports validity area for IDLE measurements during RRC_IDLE.</w:t>
            </w:r>
          </w:p>
        </w:tc>
        <w:tc>
          <w:tcPr>
            <w:tcW w:w="847" w:type="dxa"/>
            <w:tcBorders>
              <w:bottom w:val="single" w:sz="4" w:space="0" w:color="808080"/>
            </w:tcBorders>
          </w:tcPr>
          <w:p w14:paraId="33D4408A"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3D76FC05" w14:textId="77777777" w:rsidTr="00901EE0">
        <w:trPr>
          <w:cantSplit/>
        </w:trPr>
        <w:tc>
          <w:tcPr>
            <w:tcW w:w="7793" w:type="dxa"/>
            <w:gridSpan w:val="2"/>
          </w:tcPr>
          <w:p w14:paraId="12007348" w14:textId="77777777" w:rsidR="009D5726" w:rsidRPr="001662C6" w:rsidRDefault="009D5726" w:rsidP="00901EE0">
            <w:pPr>
              <w:pStyle w:val="TAL"/>
              <w:rPr>
                <w:b/>
                <w:bCs/>
                <w:i/>
                <w:noProof/>
                <w:lang w:eastAsia="en-GB"/>
              </w:rPr>
            </w:pPr>
            <w:r w:rsidRPr="001662C6">
              <w:rPr>
                <w:b/>
                <w:bCs/>
                <w:i/>
                <w:noProof/>
                <w:lang w:eastAsia="en-GB"/>
              </w:rPr>
              <w:t>cch-IM-RefRecTypeA-OneRX-Port</w:t>
            </w:r>
          </w:p>
          <w:p w14:paraId="36535EB5" w14:textId="77777777" w:rsidR="009D5726" w:rsidRPr="001662C6" w:rsidRDefault="009D5726" w:rsidP="00901EE0">
            <w:pPr>
              <w:pStyle w:val="TAL"/>
              <w:rPr>
                <w:b/>
                <w:bCs/>
                <w:i/>
                <w:noProof/>
                <w:lang w:eastAsia="en-GB"/>
              </w:rPr>
            </w:pPr>
            <w:r w:rsidRPr="001662C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662C6">
              <w:rPr>
                <w:rFonts w:eastAsia="Batang" w:cs="Arial"/>
                <w:bCs/>
                <w:noProof/>
                <w:szCs w:val="18"/>
                <w:lang w:eastAsia="en-GB"/>
              </w:rPr>
              <w:t>EPDCCH</w:t>
            </w:r>
            <w:r w:rsidRPr="001662C6">
              <w:rPr>
                <w:rFonts w:cs="Arial"/>
                <w:bCs/>
                <w:noProof/>
                <w:szCs w:val="18"/>
                <w:lang w:eastAsia="en-GB"/>
              </w:rPr>
              <w:t xml:space="preserve"> receive processing (Enhanced downlink control channel performance requirements Type A in TS 36.101 [6]).</w:t>
            </w:r>
          </w:p>
        </w:tc>
        <w:tc>
          <w:tcPr>
            <w:tcW w:w="862" w:type="dxa"/>
            <w:gridSpan w:val="2"/>
          </w:tcPr>
          <w:p w14:paraId="37651F85" w14:textId="77777777" w:rsidR="009D5726" w:rsidRPr="001662C6" w:rsidRDefault="009D5726" w:rsidP="00901EE0">
            <w:pPr>
              <w:pStyle w:val="TAL"/>
              <w:jc w:val="center"/>
              <w:rPr>
                <w:bCs/>
                <w:noProof/>
                <w:lang w:eastAsia="en-GB"/>
              </w:rPr>
            </w:pPr>
            <w:r w:rsidRPr="001662C6">
              <w:rPr>
                <w:bCs/>
                <w:noProof/>
                <w:lang w:eastAsia="zh-CN"/>
              </w:rPr>
              <w:t>No</w:t>
            </w:r>
          </w:p>
        </w:tc>
      </w:tr>
      <w:tr w:rsidR="009D5726" w:rsidRPr="001662C6" w14:paraId="72EC16F4" w14:textId="77777777" w:rsidTr="00901EE0">
        <w:trPr>
          <w:cantSplit/>
        </w:trPr>
        <w:tc>
          <w:tcPr>
            <w:tcW w:w="7793" w:type="dxa"/>
            <w:gridSpan w:val="2"/>
          </w:tcPr>
          <w:p w14:paraId="18AF2954" w14:textId="77777777" w:rsidR="009D5726" w:rsidRPr="001662C6" w:rsidRDefault="009D5726" w:rsidP="00901EE0">
            <w:pPr>
              <w:pStyle w:val="TAL"/>
              <w:rPr>
                <w:b/>
                <w:bCs/>
                <w:i/>
                <w:noProof/>
                <w:lang w:eastAsia="en-GB"/>
              </w:rPr>
            </w:pPr>
            <w:r w:rsidRPr="001662C6">
              <w:rPr>
                <w:b/>
                <w:bCs/>
                <w:i/>
                <w:noProof/>
                <w:lang w:eastAsia="en-GB"/>
              </w:rPr>
              <w:t>cch-InterfMitigation-RefRecTypeA, cch-InterfMitigation-RefRecTypeB, cch-InterfMitigation-MaxNumCCs</w:t>
            </w:r>
          </w:p>
          <w:p w14:paraId="12D1495F" w14:textId="77777777" w:rsidR="009D5726" w:rsidRPr="001662C6" w:rsidRDefault="009D5726" w:rsidP="00901EE0">
            <w:pPr>
              <w:pStyle w:val="TAL"/>
              <w:rPr>
                <w:rFonts w:cs="Arial"/>
                <w:bCs/>
                <w:noProof/>
                <w:szCs w:val="18"/>
                <w:lang w:eastAsia="en-GB"/>
              </w:rPr>
            </w:pPr>
            <w:r w:rsidRPr="001662C6">
              <w:rPr>
                <w:rFonts w:cs="Arial"/>
                <w:bCs/>
                <w:noProof/>
                <w:szCs w:val="18"/>
                <w:lang w:eastAsia="en-GB"/>
              </w:rPr>
              <w:t xml:space="preserve">The field </w:t>
            </w:r>
            <w:r w:rsidRPr="001662C6">
              <w:rPr>
                <w:rFonts w:cs="Arial"/>
                <w:bCs/>
                <w:i/>
                <w:noProof/>
                <w:szCs w:val="18"/>
                <w:lang w:eastAsia="en-GB"/>
              </w:rPr>
              <w:t>cch-InterfMitigation-RefRecTypeA</w:t>
            </w:r>
            <w:r w:rsidRPr="001662C6">
              <w:rPr>
                <w:rFonts w:cs="Arial"/>
                <w:bCs/>
                <w:noProof/>
                <w:szCs w:val="18"/>
                <w:lang w:eastAsia="en-GB"/>
              </w:rPr>
              <w:t xml:space="preserve"> defines whether the UE supports Type A downlink control channel interference mitigation (CCH-IM) receiver "LMMSE-IRC + CRS-IC" for PDCCH/PCFICH/PHICH/</w:t>
            </w:r>
            <w:r w:rsidRPr="001662C6">
              <w:rPr>
                <w:rFonts w:eastAsia="Batang" w:cs="Arial"/>
                <w:bCs/>
                <w:noProof/>
                <w:szCs w:val="18"/>
                <w:lang w:eastAsia="en-GB"/>
              </w:rPr>
              <w:t>EPDCCH</w:t>
            </w:r>
            <w:r w:rsidRPr="001662C6">
              <w:rPr>
                <w:rFonts w:cs="Arial"/>
                <w:bCs/>
                <w:noProof/>
                <w:szCs w:val="18"/>
                <w:lang w:eastAsia="en-GB"/>
              </w:rPr>
              <w:t xml:space="preserve"> receive processing (Enhanced downlink control channel performance requirements Type A in the TS 36.101 [6]). The field </w:t>
            </w:r>
            <w:r w:rsidRPr="001662C6">
              <w:rPr>
                <w:rFonts w:cs="Arial"/>
                <w:bCs/>
                <w:i/>
                <w:noProof/>
                <w:szCs w:val="18"/>
                <w:lang w:eastAsia="en-GB"/>
              </w:rPr>
              <w:t>cch-InterfMitigation-RefRecTypeB</w:t>
            </w:r>
            <w:r w:rsidRPr="001662C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662C6">
              <w:rPr>
                <w:rFonts w:cs="Arial"/>
                <w:i/>
                <w:szCs w:val="18"/>
              </w:rPr>
              <w:t>cch-InterfMitigation-RefRecTypeB-r13</w:t>
            </w:r>
            <w:r w:rsidRPr="001662C6">
              <w:rPr>
                <w:rFonts w:cs="Arial"/>
                <w:bCs/>
                <w:noProof/>
                <w:szCs w:val="18"/>
                <w:lang w:eastAsia="en-GB"/>
              </w:rPr>
              <w:t xml:space="preserve"> shall also support the capability defined by </w:t>
            </w:r>
            <w:r w:rsidRPr="001662C6">
              <w:rPr>
                <w:rFonts w:cs="Arial"/>
                <w:i/>
                <w:szCs w:val="18"/>
              </w:rPr>
              <w:t>cch-InterfMitigation-RefRecTypeA-r13</w:t>
            </w:r>
            <w:r w:rsidRPr="001662C6">
              <w:rPr>
                <w:rFonts w:cs="Arial"/>
                <w:bCs/>
                <w:noProof/>
                <w:szCs w:val="18"/>
                <w:lang w:eastAsia="en-GB"/>
              </w:rPr>
              <w:t>.</w:t>
            </w:r>
          </w:p>
          <w:p w14:paraId="01F86A6D" w14:textId="77777777" w:rsidR="009D5726" w:rsidRPr="001662C6" w:rsidRDefault="009D5726" w:rsidP="00901EE0">
            <w:pPr>
              <w:pStyle w:val="TAL"/>
              <w:rPr>
                <w:bCs/>
                <w:noProof/>
                <w:lang w:eastAsia="en-GB"/>
              </w:rPr>
            </w:pPr>
          </w:p>
          <w:p w14:paraId="321791D1" w14:textId="77777777" w:rsidR="009D5726" w:rsidRPr="001662C6" w:rsidRDefault="009D5726" w:rsidP="00901EE0">
            <w:pPr>
              <w:pStyle w:val="TAL"/>
              <w:rPr>
                <w:b/>
                <w:bCs/>
                <w:i/>
                <w:noProof/>
                <w:lang w:eastAsia="en-GB"/>
              </w:rPr>
            </w:pPr>
            <w:r w:rsidRPr="001662C6">
              <w:rPr>
                <w:bCs/>
                <w:noProof/>
                <w:lang w:eastAsia="en-GB"/>
              </w:rPr>
              <w:t xml:space="preserve">If the UE sets one or more of the fields </w:t>
            </w:r>
            <w:r w:rsidRPr="001662C6">
              <w:rPr>
                <w:bCs/>
                <w:i/>
                <w:noProof/>
                <w:lang w:eastAsia="en-GB"/>
              </w:rPr>
              <w:t xml:space="preserve">cch-InterfMitigation-RefRecTypeA </w:t>
            </w:r>
            <w:r w:rsidRPr="001662C6">
              <w:rPr>
                <w:bCs/>
                <w:noProof/>
                <w:lang w:eastAsia="en-GB"/>
              </w:rPr>
              <w:t>and</w:t>
            </w:r>
            <w:r w:rsidRPr="001662C6">
              <w:rPr>
                <w:bCs/>
                <w:i/>
                <w:noProof/>
                <w:lang w:eastAsia="en-GB"/>
              </w:rPr>
              <w:t xml:space="preserve"> cch-InterfMitigation-RefRecTypeB</w:t>
            </w:r>
            <w:r w:rsidRPr="001662C6">
              <w:rPr>
                <w:bCs/>
                <w:noProof/>
                <w:lang w:eastAsia="en-GB"/>
              </w:rPr>
              <w:t xml:space="preserve"> to "supported", the UE shall include the parameter </w:t>
            </w:r>
            <w:r w:rsidRPr="001662C6">
              <w:rPr>
                <w:bCs/>
                <w:i/>
                <w:noProof/>
                <w:lang w:eastAsia="en-GB"/>
              </w:rPr>
              <w:t>cch-InterfMitigation-MaxNumCCs</w:t>
            </w:r>
            <w:r w:rsidRPr="001662C6">
              <w:rPr>
                <w:bCs/>
                <w:noProof/>
                <w:lang w:eastAsia="en-GB"/>
              </w:rPr>
              <w:t xml:space="preserve"> to indicate that the UE supports CCH-IM on at least one arbitrary downlink CC for up to </w:t>
            </w:r>
            <w:r w:rsidRPr="001662C6">
              <w:rPr>
                <w:bCs/>
                <w:i/>
                <w:noProof/>
                <w:lang w:eastAsia="en-GB"/>
              </w:rPr>
              <w:t xml:space="preserve">cch-InterfMitigation-MaxNumCCs </w:t>
            </w:r>
            <w:r w:rsidRPr="001662C6">
              <w:rPr>
                <w:bCs/>
                <w:noProof/>
                <w:lang w:eastAsia="en-GB"/>
              </w:rPr>
              <w:t xml:space="preserve">downlink CC CA configuration. The UE shall not include the parameter </w:t>
            </w:r>
            <w:r w:rsidRPr="001662C6">
              <w:rPr>
                <w:bCs/>
                <w:i/>
                <w:noProof/>
                <w:lang w:eastAsia="en-GB"/>
              </w:rPr>
              <w:t>cch-InterfMitigation-MaxNumCCs</w:t>
            </w:r>
            <w:r w:rsidRPr="001662C6">
              <w:rPr>
                <w:bCs/>
                <w:noProof/>
                <w:lang w:eastAsia="en-GB"/>
              </w:rPr>
              <w:t xml:space="preserve"> if neither </w:t>
            </w:r>
            <w:r w:rsidRPr="001662C6">
              <w:rPr>
                <w:bCs/>
                <w:i/>
                <w:noProof/>
                <w:lang w:eastAsia="en-GB"/>
              </w:rPr>
              <w:t xml:space="preserve">cch-InterfMitigation-RefRecTypeA </w:t>
            </w:r>
            <w:r w:rsidRPr="001662C6">
              <w:rPr>
                <w:bCs/>
                <w:noProof/>
                <w:lang w:eastAsia="en-GB"/>
              </w:rPr>
              <w:t>nor</w:t>
            </w:r>
            <w:r w:rsidRPr="001662C6">
              <w:rPr>
                <w:bCs/>
                <w:i/>
                <w:noProof/>
                <w:lang w:eastAsia="en-GB"/>
              </w:rPr>
              <w:t xml:space="preserve"> cch-InterfMitigation-RefRecTypeB</w:t>
            </w:r>
            <w:r w:rsidRPr="001662C6">
              <w:rPr>
                <w:bCs/>
                <w:noProof/>
                <w:lang w:eastAsia="en-GB"/>
              </w:rPr>
              <w:t xml:space="preserve"> is present. The UE may not perform CCH-IM on more than 1 DL CCs. For example, the UE sets "</w:t>
            </w:r>
            <w:r w:rsidRPr="001662C6">
              <w:rPr>
                <w:bCs/>
                <w:i/>
                <w:noProof/>
                <w:lang w:eastAsia="en-GB"/>
              </w:rPr>
              <w:t xml:space="preserve">cch-InterfMitigation-MaxNumCCs </w:t>
            </w:r>
            <w:r w:rsidRPr="001662C6">
              <w:rPr>
                <w:bCs/>
                <w:noProof/>
                <w:lang w:eastAsia="en-GB"/>
              </w:rPr>
              <w:t>= 3"</w:t>
            </w:r>
            <w:r w:rsidRPr="001662C6">
              <w:rPr>
                <w:bCs/>
                <w:i/>
                <w:noProof/>
                <w:lang w:eastAsia="en-GB"/>
              </w:rPr>
              <w:t xml:space="preserve"> </w:t>
            </w:r>
            <w:r w:rsidRPr="001662C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4D41DDF0" w14:textId="77777777" w:rsidR="009D5726" w:rsidRPr="001662C6" w:rsidRDefault="009D5726" w:rsidP="00901EE0">
            <w:pPr>
              <w:pStyle w:val="TAL"/>
              <w:jc w:val="center"/>
              <w:rPr>
                <w:bCs/>
                <w:noProof/>
                <w:lang w:eastAsia="en-GB"/>
              </w:rPr>
            </w:pPr>
            <w:r w:rsidRPr="001662C6">
              <w:rPr>
                <w:bCs/>
                <w:noProof/>
                <w:lang w:eastAsia="zh-CN"/>
              </w:rPr>
              <w:t>-</w:t>
            </w:r>
          </w:p>
        </w:tc>
      </w:tr>
      <w:tr w:rsidR="009D5726" w:rsidRPr="001662C6" w14:paraId="3C724B2D" w14:textId="77777777" w:rsidTr="00901EE0">
        <w:trPr>
          <w:cantSplit/>
        </w:trPr>
        <w:tc>
          <w:tcPr>
            <w:tcW w:w="7793" w:type="dxa"/>
            <w:gridSpan w:val="2"/>
          </w:tcPr>
          <w:p w14:paraId="66397584" w14:textId="77777777" w:rsidR="009D5726" w:rsidRPr="001662C6" w:rsidRDefault="009D5726" w:rsidP="00901EE0">
            <w:pPr>
              <w:pStyle w:val="TAL"/>
              <w:rPr>
                <w:b/>
                <w:bCs/>
                <w:i/>
                <w:noProof/>
                <w:lang w:eastAsia="en-GB"/>
              </w:rPr>
            </w:pPr>
            <w:r w:rsidRPr="001662C6">
              <w:rPr>
                <w:b/>
                <w:bCs/>
                <w:i/>
                <w:noProof/>
                <w:lang w:eastAsia="en-GB"/>
              </w:rPr>
              <w:t>cdma2000-NW-Sharing</w:t>
            </w:r>
          </w:p>
          <w:p w14:paraId="455E31ED" w14:textId="77777777" w:rsidR="009D5726" w:rsidRPr="001662C6" w:rsidRDefault="009D5726" w:rsidP="00901EE0">
            <w:pPr>
              <w:pStyle w:val="TAL"/>
              <w:rPr>
                <w:b/>
                <w:bCs/>
                <w:i/>
                <w:noProof/>
                <w:lang w:eastAsia="en-GB"/>
              </w:rPr>
            </w:pPr>
            <w:r w:rsidRPr="001662C6">
              <w:rPr>
                <w:iCs/>
                <w:noProof/>
                <w:lang w:eastAsia="en-GB"/>
              </w:rPr>
              <w:t>Indicates whether the UE supports network sharing for CDMA2000.</w:t>
            </w:r>
          </w:p>
        </w:tc>
        <w:tc>
          <w:tcPr>
            <w:tcW w:w="862" w:type="dxa"/>
            <w:gridSpan w:val="2"/>
          </w:tcPr>
          <w:p w14:paraId="49AE3D4B"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41FFD45" w14:textId="77777777" w:rsidTr="00901EE0">
        <w:trPr>
          <w:cantSplit/>
        </w:trPr>
        <w:tc>
          <w:tcPr>
            <w:tcW w:w="7793" w:type="dxa"/>
            <w:gridSpan w:val="2"/>
          </w:tcPr>
          <w:p w14:paraId="07BACA87" w14:textId="77777777" w:rsidR="009D5726" w:rsidRPr="001662C6" w:rsidRDefault="009D5726" w:rsidP="00901EE0">
            <w:pPr>
              <w:pStyle w:val="TAL"/>
              <w:rPr>
                <w:b/>
                <w:bCs/>
                <w:i/>
                <w:noProof/>
                <w:lang w:eastAsia="en-GB"/>
              </w:rPr>
            </w:pPr>
            <w:r w:rsidRPr="001662C6">
              <w:rPr>
                <w:b/>
                <w:bCs/>
                <w:i/>
                <w:noProof/>
                <w:lang w:eastAsia="en-GB"/>
              </w:rPr>
              <w:t>ce-ClosedLoopTxAntennaSelection</w:t>
            </w:r>
          </w:p>
          <w:p w14:paraId="23F853F8" w14:textId="77777777" w:rsidR="009D5726" w:rsidRPr="001662C6" w:rsidRDefault="009D5726" w:rsidP="00901EE0">
            <w:pPr>
              <w:pStyle w:val="TAL"/>
              <w:rPr>
                <w:b/>
                <w:i/>
                <w:lang w:eastAsia="en-GB"/>
              </w:rPr>
            </w:pPr>
            <w:r w:rsidRPr="001662C6">
              <w:rPr>
                <w:iCs/>
                <w:noProof/>
                <w:lang w:eastAsia="en-GB"/>
              </w:rPr>
              <w:t xml:space="preserve">Indicates whether the UE supports </w:t>
            </w:r>
            <w:r w:rsidRPr="001662C6">
              <w:t>UL closed-loop Tx antenna selection in CE mode A</w:t>
            </w:r>
            <w:r w:rsidRPr="001662C6">
              <w:rPr>
                <w:bCs/>
                <w:noProof/>
                <w:lang w:eastAsia="en-GB"/>
              </w:rPr>
              <w:t xml:space="preserve">, </w:t>
            </w:r>
            <w:r w:rsidRPr="001662C6">
              <w:t>as specified in TS 36.212 [22].</w:t>
            </w:r>
          </w:p>
        </w:tc>
        <w:tc>
          <w:tcPr>
            <w:tcW w:w="862" w:type="dxa"/>
            <w:gridSpan w:val="2"/>
          </w:tcPr>
          <w:p w14:paraId="08BA0A0B"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5F527C56" w14:textId="77777777" w:rsidTr="00901EE0">
        <w:tc>
          <w:tcPr>
            <w:tcW w:w="7793" w:type="dxa"/>
            <w:gridSpan w:val="2"/>
            <w:tcBorders>
              <w:top w:val="single" w:sz="4" w:space="0" w:color="808080"/>
              <w:left w:val="single" w:sz="4" w:space="0" w:color="808080"/>
              <w:bottom w:val="single" w:sz="4" w:space="0" w:color="808080"/>
              <w:right w:val="single" w:sz="4" w:space="0" w:color="808080"/>
            </w:tcBorders>
          </w:tcPr>
          <w:p w14:paraId="3A441F87" w14:textId="77777777" w:rsidR="009D5726" w:rsidRPr="001662C6" w:rsidRDefault="009D5726" w:rsidP="00901EE0">
            <w:pPr>
              <w:pStyle w:val="TAL"/>
              <w:rPr>
                <w:b/>
                <w:i/>
                <w:lang w:eastAsia="zh-CN"/>
              </w:rPr>
            </w:pPr>
            <w:r w:rsidRPr="001662C6">
              <w:rPr>
                <w:b/>
                <w:i/>
                <w:lang w:eastAsia="zh-CN"/>
              </w:rPr>
              <w:t>ce-CQI-AlternativeTable</w:t>
            </w:r>
          </w:p>
          <w:p w14:paraId="627A4140" w14:textId="77777777" w:rsidR="009D5726" w:rsidRPr="001662C6" w:rsidRDefault="009D5726" w:rsidP="00901EE0">
            <w:pPr>
              <w:pStyle w:val="TAL"/>
              <w:rPr>
                <w:lang w:eastAsia="zh-CN"/>
              </w:rPr>
            </w:pPr>
            <w:r w:rsidRPr="001662C6">
              <w:rPr>
                <w:lang w:eastAsia="zh-CN"/>
              </w:rPr>
              <w:t>Indicates whether the UE supports alternative CQI table</w:t>
            </w:r>
            <w:r w:rsidRPr="001662C6">
              <w:rPr>
                <w:noProof/>
                <w:lang w:eastAsia="en-GB"/>
              </w:rPr>
              <w:t xml:space="preserve"> </w:t>
            </w:r>
            <w:r w:rsidRPr="001662C6">
              <w:t>in CE mode A</w:t>
            </w:r>
            <w:r w:rsidRPr="001662C6">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72631D5" w14:textId="77777777" w:rsidR="009D5726" w:rsidRPr="001662C6" w:rsidRDefault="009D5726" w:rsidP="00901EE0">
            <w:pPr>
              <w:pStyle w:val="TAL"/>
              <w:jc w:val="center"/>
              <w:rPr>
                <w:bCs/>
                <w:noProof/>
                <w:lang w:eastAsia="zh-CN"/>
              </w:rPr>
            </w:pPr>
            <w:r w:rsidRPr="001662C6">
              <w:rPr>
                <w:bCs/>
                <w:noProof/>
                <w:lang w:eastAsia="zh-CN"/>
              </w:rPr>
              <w:t>Yes</w:t>
            </w:r>
          </w:p>
        </w:tc>
      </w:tr>
      <w:tr w:rsidR="009D5726" w:rsidRPr="001662C6" w14:paraId="3F1F6E8A"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A78E5C7" w14:textId="77777777" w:rsidR="009D5726" w:rsidRPr="001662C6" w:rsidRDefault="009D5726" w:rsidP="00901EE0">
            <w:pPr>
              <w:pStyle w:val="TAL"/>
              <w:rPr>
                <w:b/>
                <w:bCs/>
                <w:i/>
                <w:noProof/>
                <w:lang w:eastAsia="en-GB"/>
              </w:rPr>
            </w:pPr>
            <w:r w:rsidRPr="001662C6">
              <w:rPr>
                <w:b/>
                <w:bCs/>
                <w:i/>
                <w:noProof/>
                <w:lang w:eastAsia="en-GB"/>
              </w:rPr>
              <w:t>ce-CRS-IntfMitig</w:t>
            </w:r>
          </w:p>
          <w:p w14:paraId="0B13EAC6" w14:textId="77777777" w:rsidR="009D5726" w:rsidRPr="001662C6" w:rsidRDefault="009D5726" w:rsidP="00901EE0">
            <w:pPr>
              <w:pStyle w:val="TAL"/>
              <w:rPr>
                <w:b/>
                <w:bCs/>
                <w:noProof/>
                <w:lang w:eastAsia="en-GB"/>
              </w:rPr>
            </w:pPr>
            <w:r w:rsidRPr="001662C6">
              <w:rPr>
                <w:bCs/>
                <w:noProof/>
                <w:lang w:eastAsia="en-GB"/>
              </w:rPr>
              <w:t xml:space="preserve">Indicates whether UE supports CRS interference mitigation, i.e., value </w:t>
            </w:r>
            <w:r w:rsidRPr="001662C6">
              <w:rPr>
                <w:bCs/>
                <w:i/>
                <w:noProof/>
                <w:lang w:eastAsia="en-GB"/>
              </w:rPr>
              <w:t>supported</w:t>
            </w:r>
            <w:r w:rsidRPr="001662C6">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16225B90" w14:textId="77777777" w:rsidR="009D5726" w:rsidRPr="001662C6" w:rsidRDefault="009D5726" w:rsidP="00901EE0">
            <w:pPr>
              <w:pStyle w:val="TAL"/>
              <w:jc w:val="center"/>
              <w:rPr>
                <w:bCs/>
                <w:noProof/>
                <w:lang w:eastAsia="en-GB"/>
              </w:rPr>
            </w:pPr>
            <w:r w:rsidRPr="001662C6">
              <w:rPr>
                <w:bCs/>
                <w:noProof/>
                <w:lang w:eastAsia="zh-CN"/>
              </w:rPr>
              <w:t>Yes</w:t>
            </w:r>
          </w:p>
        </w:tc>
      </w:tr>
      <w:tr w:rsidR="009D5726" w:rsidRPr="001662C6" w14:paraId="28401F96"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3E08C0F" w14:textId="77777777" w:rsidR="009D5726" w:rsidRPr="001662C6" w:rsidRDefault="009D5726" w:rsidP="00901EE0">
            <w:pPr>
              <w:pStyle w:val="TAL"/>
              <w:rPr>
                <w:b/>
                <w:bCs/>
                <w:i/>
                <w:noProof/>
                <w:lang w:eastAsia="en-GB"/>
              </w:rPr>
            </w:pPr>
            <w:r w:rsidRPr="001662C6">
              <w:rPr>
                <w:b/>
                <w:bCs/>
                <w:i/>
                <w:noProof/>
                <w:lang w:eastAsia="en-GB"/>
              </w:rPr>
              <w:t>ce-CSI-RS-Feedback</w:t>
            </w:r>
          </w:p>
          <w:p w14:paraId="4869F2D1" w14:textId="77777777" w:rsidR="009D5726" w:rsidRPr="001662C6" w:rsidRDefault="009D5726" w:rsidP="00901EE0">
            <w:pPr>
              <w:pStyle w:val="TAL"/>
              <w:rPr>
                <w:b/>
                <w:bCs/>
                <w:i/>
                <w:noProof/>
                <w:lang w:eastAsia="en-GB"/>
              </w:rPr>
            </w:pPr>
            <w:r w:rsidRPr="001662C6">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3950DD3"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5F3D5760"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087F5B" w14:textId="77777777" w:rsidR="009D5726" w:rsidRPr="001662C6" w:rsidRDefault="009D5726" w:rsidP="00901EE0">
            <w:pPr>
              <w:pStyle w:val="TAL"/>
              <w:rPr>
                <w:b/>
                <w:bCs/>
                <w:i/>
                <w:noProof/>
                <w:lang w:eastAsia="en-GB"/>
              </w:rPr>
            </w:pPr>
            <w:r w:rsidRPr="001662C6">
              <w:rPr>
                <w:b/>
                <w:bCs/>
                <w:i/>
                <w:noProof/>
                <w:lang w:eastAsia="en-GB"/>
              </w:rPr>
              <w:t>ce-CSI-RS-FeedbackCodebookRestriction</w:t>
            </w:r>
          </w:p>
          <w:p w14:paraId="440A92EF" w14:textId="77777777" w:rsidR="009D5726" w:rsidRPr="001662C6" w:rsidRDefault="009D5726" w:rsidP="00901EE0">
            <w:pPr>
              <w:pStyle w:val="TAL"/>
              <w:rPr>
                <w:b/>
                <w:bCs/>
                <w:i/>
                <w:noProof/>
                <w:lang w:eastAsia="en-GB"/>
              </w:rPr>
            </w:pPr>
            <w:r w:rsidRPr="001662C6">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4B3C299"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203FAB10"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4DD803" w14:textId="77777777" w:rsidR="009D5726" w:rsidRPr="001662C6" w:rsidRDefault="009D5726" w:rsidP="00901EE0">
            <w:pPr>
              <w:pStyle w:val="TAL"/>
              <w:rPr>
                <w:b/>
                <w:i/>
                <w:lang w:eastAsia="en-GB"/>
              </w:rPr>
            </w:pPr>
            <w:r w:rsidRPr="001662C6">
              <w:rPr>
                <w:b/>
                <w:i/>
                <w:lang w:eastAsia="en-GB"/>
              </w:rPr>
              <w:t>ce-DL-ChannelQualityReporting</w:t>
            </w:r>
          </w:p>
          <w:p w14:paraId="7864D8A2" w14:textId="77777777" w:rsidR="009D5726" w:rsidRPr="001662C6" w:rsidRDefault="009D5726" w:rsidP="00901EE0">
            <w:pPr>
              <w:pStyle w:val="TAL"/>
              <w:rPr>
                <w:b/>
                <w:bCs/>
                <w:i/>
                <w:noProof/>
                <w:lang w:eastAsia="en-GB"/>
              </w:rPr>
            </w:pPr>
            <w:r w:rsidRPr="001662C6">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FD7AE1F"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3E43E37B"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5924972" w14:textId="77777777" w:rsidR="009D5726" w:rsidRPr="001662C6" w:rsidRDefault="009D5726" w:rsidP="00901EE0">
            <w:pPr>
              <w:pStyle w:val="TAL"/>
              <w:rPr>
                <w:b/>
                <w:i/>
                <w:lang w:eastAsia="zh-CN"/>
              </w:rPr>
            </w:pPr>
            <w:r w:rsidRPr="001662C6">
              <w:rPr>
                <w:b/>
                <w:i/>
                <w:lang w:eastAsia="zh-CN"/>
              </w:rPr>
              <w:t>ce-EUTRA-5GC</w:t>
            </w:r>
          </w:p>
          <w:p w14:paraId="181882F1" w14:textId="77777777" w:rsidR="009D5726" w:rsidRPr="001662C6" w:rsidRDefault="009D5726" w:rsidP="00901EE0">
            <w:pPr>
              <w:pStyle w:val="TAL"/>
              <w:rPr>
                <w:b/>
                <w:bCs/>
                <w:i/>
                <w:noProof/>
                <w:lang w:eastAsia="en-GB"/>
              </w:rPr>
            </w:pPr>
            <w:r w:rsidRPr="001662C6">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7F6419EF" w14:textId="77777777" w:rsidR="009D5726" w:rsidRPr="001662C6" w:rsidRDefault="009D5726" w:rsidP="00901EE0">
            <w:pPr>
              <w:pStyle w:val="TAL"/>
              <w:jc w:val="center"/>
              <w:rPr>
                <w:bCs/>
                <w:noProof/>
                <w:lang w:eastAsia="en-GB"/>
              </w:rPr>
            </w:pPr>
            <w:r w:rsidRPr="001662C6">
              <w:rPr>
                <w:lang w:eastAsia="zh-CN"/>
              </w:rPr>
              <w:t>Yes</w:t>
            </w:r>
          </w:p>
        </w:tc>
      </w:tr>
      <w:tr w:rsidR="009D5726" w:rsidRPr="001662C6" w14:paraId="559FA125"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7AB0B0" w14:textId="77777777" w:rsidR="009D5726" w:rsidRPr="001662C6" w:rsidRDefault="009D5726" w:rsidP="00901EE0">
            <w:pPr>
              <w:pStyle w:val="TAL"/>
              <w:rPr>
                <w:b/>
                <w:i/>
                <w:lang w:eastAsia="zh-CN"/>
              </w:rPr>
            </w:pPr>
            <w:r w:rsidRPr="001662C6">
              <w:rPr>
                <w:b/>
                <w:i/>
                <w:lang w:eastAsia="zh-CN"/>
              </w:rPr>
              <w:t>ce-EUTRA-5GC-HO-ToNR-FDD-FR1</w:t>
            </w:r>
          </w:p>
          <w:p w14:paraId="76D922F4" w14:textId="77777777" w:rsidR="009D5726" w:rsidRPr="001662C6" w:rsidRDefault="009D5726" w:rsidP="00901EE0">
            <w:pPr>
              <w:pStyle w:val="TAL"/>
              <w:rPr>
                <w:b/>
                <w:bCs/>
                <w:i/>
                <w:noProof/>
                <w:lang w:eastAsia="en-GB"/>
              </w:rPr>
            </w:pPr>
            <w:r w:rsidRPr="001662C6">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31EF4BD" w14:textId="77777777" w:rsidR="009D5726" w:rsidRPr="001662C6" w:rsidRDefault="009D5726" w:rsidP="00901EE0">
            <w:pPr>
              <w:pStyle w:val="TAL"/>
              <w:jc w:val="center"/>
              <w:rPr>
                <w:bCs/>
                <w:noProof/>
                <w:lang w:eastAsia="en-GB"/>
              </w:rPr>
            </w:pPr>
            <w:r w:rsidRPr="001662C6">
              <w:rPr>
                <w:lang w:eastAsia="zh-CN"/>
              </w:rPr>
              <w:t>Y</w:t>
            </w:r>
            <w:r w:rsidRPr="001662C6">
              <w:rPr>
                <w:lang w:eastAsia="en-GB"/>
              </w:rPr>
              <w:t>es</w:t>
            </w:r>
          </w:p>
        </w:tc>
      </w:tr>
      <w:tr w:rsidR="009D5726" w:rsidRPr="001662C6" w14:paraId="060E526E"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7F5E1E8" w14:textId="77777777" w:rsidR="009D5726" w:rsidRPr="001662C6" w:rsidRDefault="009D5726" w:rsidP="00901EE0">
            <w:pPr>
              <w:pStyle w:val="TAL"/>
              <w:rPr>
                <w:b/>
                <w:i/>
                <w:lang w:eastAsia="zh-CN"/>
              </w:rPr>
            </w:pPr>
            <w:r w:rsidRPr="001662C6">
              <w:rPr>
                <w:b/>
                <w:i/>
                <w:lang w:eastAsia="zh-CN"/>
              </w:rPr>
              <w:t>ce-EUTRA-5GC-HO-ToNR-TDD-FR1</w:t>
            </w:r>
          </w:p>
          <w:p w14:paraId="5EE86D7A" w14:textId="77777777" w:rsidR="009D5726" w:rsidRPr="001662C6" w:rsidRDefault="009D5726" w:rsidP="00901EE0">
            <w:pPr>
              <w:pStyle w:val="TAL"/>
              <w:rPr>
                <w:b/>
                <w:bCs/>
                <w:i/>
                <w:noProof/>
                <w:lang w:eastAsia="en-GB"/>
              </w:rPr>
            </w:pPr>
            <w:r w:rsidRPr="001662C6">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5BCC640" w14:textId="77777777" w:rsidR="009D5726" w:rsidRPr="001662C6" w:rsidRDefault="009D5726" w:rsidP="00901EE0">
            <w:pPr>
              <w:pStyle w:val="TAL"/>
              <w:jc w:val="center"/>
              <w:rPr>
                <w:bCs/>
                <w:noProof/>
                <w:lang w:eastAsia="en-GB"/>
              </w:rPr>
            </w:pPr>
            <w:r w:rsidRPr="001662C6">
              <w:rPr>
                <w:lang w:eastAsia="zh-CN"/>
              </w:rPr>
              <w:t>Y</w:t>
            </w:r>
            <w:r w:rsidRPr="001662C6">
              <w:rPr>
                <w:lang w:eastAsia="en-GB"/>
              </w:rPr>
              <w:t>es</w:t>
            </w:r>
          </w:p>
        </w:tc>
      </w:tr>
      <w:tr w:rsidR="009D5726" w:rsidRPr="001662C6" w14:paraId="1084041E"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7CFCE2" w14:textId="77777777" w:rsidR="009D5726" w:rsidRPr="001662C6" w:rsidRDefault="009D5726" w:rsidP="00901EE0">
            <w:pPr>
              <w:pStyle w:val="TAL"/>
              <w:rPr>
                <w:b/>
                <w:i/>
                <w:lang w:eastAsia="zh-CN"/>
              </w:rPr>
            </w:pPr>
            <w:r w:rsidRPr="001662C6">
              <w:rPr>
                <w:b/>
                <w:i/>
                <w:lang w:eastAsia="zh-CN"/>
              </w:rPr>
              <w:t>ce-EUTRA-5GC-HO-ToNR-FDD-FR2</w:t>
            </w:r>
          </w:p>
          <w:p w14:paraId="4BFE4969" w14:textId="77777777" w:rsidR="009D5726" w:rsidRPr="001662C6" w:rsidRDefault="009D5726" w:rsidP="00901EE0">
            <w:pPr>
              <w:pStyle w:val="TAL"/>
              <w:rPr>
                <w:b/>
                <w:bCs/>
                <w:i/>
                <w:noProof/>
                <w:lang w:eastAsia="en-GB"/>
              </w:rPr>
            </w:pPr>
            <w:r w:rsidRPr="001662C6">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75531CC7" w14:textId="77777777" w:rsidR="009D5726" w:rsidRPr="001662C6" w:rsidRDefault="009D5726" w:rsidP="00901EE0">
            <w:pPr>
              <w:pStyle w:val="TAL"/>
              <w:jc w:val="center"/>
              <w:rPr>
                <w:bCs/>
                <w:noProof/>
                <w:lang w:eastAsia="en-GB"/>
              </w:rPr>
            </w:pPr>
            <w:r w:rsidRPr="001662C6">
              <w:rPr>
                <w:lang w:eastAsia="zh-CN"/>
              </w:rPr>
              <w:t>Y</w:t>
            </w:r>
            <w:r w:rsidRPr="001662C6">
              <w:rPr>
                <w:lang w:eastAsia="en-GB"/>
              </w:rPr>
              <w:t>es</w:t>
            </w:r>
          </w:p>
        </w:tc>
      </w:tr>
      <w:tr w:rsidR="009D5726" w:rsidRPr="001662C6" w14:paraId="2693E677"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39EB643" w14:textId="77777777" w:rsidR="009D5726" w:rsidRPr="001662C6" w:rsidRDefault="009D5726" w:rsidP="00901EE0">
            <w:pPr>
              <w:pStyle w:val="TAL"/>
              <w:rPr>
                <w:b/>
                <w:i/>
                <w:lang w:eastAsia="zh-CN"/>
              </w:rPr>
            </w:pPr>
            <w:r w:rsidRPr="001662C6">
              <w:rPr>
                <w:b/>
                <w:i/>
                <w:lang w:eastAsia="zh-CN"/>
              </w:rPr>
              <w:t>ce-EUTRA-5GC-HO-ToNR-TDD-FR2</w:t>
            </w:r>
          </w:p>
          <w:p w14:paraId="6AC2E721" w14:textId="77777777" w:rsidR="009D5726" w:rsidRPr="001662C6" w:rsidRDefault="009D5726" w:rsidP="00901EE0">
            <w:pPr>
              <w:pStyle w:val="TAL"/>
              <w:rPr>
                <w:b/>
                <w:bCs/>
                <w:i/>
                <w:noProof/>
                <w:lang w:eastAsia="en-GB"/>
              </w:rPr>
            </w:pPr>
            <w:r w:rsidRPr="001662C6">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5229BF12" w14:textId="77777777" w:rsidR="009D5726" w:rsidRPr="001662C6" w:rsidRDefault="009D5726" w:rsidP="00901EE0">
            <w:pPr>
              <w:pStyle w:val="TAL"/>
              <w:jc w:val="center"/>
              <w:rPr>
                <w:bCs/>
                <w:noProof/>
                <w:lang w:eastAsia="en-GB"/>
              </w:rPr>
            </w:pPr>
            <w:r w:rsidRPr="001662C6">
              <w:rPr>
                <w:lang w:eastAsia="zh-CN"/>
              </w:rPr>
              <w:t>Y</w:t>
            </w:r>
            <w:r w:rsidRPr="001662C6">
              <w:rPr>
                <w:lang w:eastAsia="en-GB"/>
              </w:rPr>
              <w:t>es</w:t>
            </w:r>
          </w:p>
        </w:tc>
      </w:tr>
      <w:tr w:rsidR="009D5726" w:rsidRPr="001662C6" w14:paraId="4446A6FB" w14:textId="77777777" w:rsidTr="00901EE0">
        <w:trPr>
          <w:cantSplit/>
        </w:trPr>
        <w:tc>
          <w:tcPr>
            <w:tcW w:w="7793" w:type="dxa"/>
            <w:gridSpan w:val="2"/>
          </w:tcPr>
          <w:p w14:paraId="12FD1D4E" w14:textId="77777777" w:rsidR="009D5726" w:rsidRPr="001662C6" w:rsidRDefault="009D5726" w:rsidP="00901EE0">
            <w:pPr>
              <w:pStyle w:val="TAL"/>
              <w:rPr>
                <w:b/>
                <w:bCs/>
                <w:i/>
                <w:noProof/>
                <w:lang w:eastAsia="en-GB"/>
              </w:rPr>
            </w:pPr>
            <w:r w:rsidRPr="001662C6">
              <w:rPr>
                <w:b/>
                <w:bCs/>
                <w:i/>
                <w:noProof/>
                <w:lang w:eastAsia="en-GB"/>
              </w:rPr>
              <w:t>ce-HARQ-AckBundling</w:t>
            </w:r>
          </w:p>
          <w:p w14:paraId="1359E40C" w14:textId="77777777" w:rsidR="009D5726" w:rsidRPr="001662C6" w:rsidRDefault="009D5726" w:rsidP="00901EE0">
            <w:pPr>
              <w:pStyle w:val="TAL"/>
              <w:rPr>
                <w:b/>
                <w:bCs/>
                <w:i/>
                <w:noProof/>
                <w:lang w:eastAsia="en-GB"/>
              </w:rPr>
            </w:pPr>
            <w:r w:rsidRPr="001662C6">
              <w:rPr>
                <w:iCs/>
                <w:noProof/>
                <w:lang w:eastAsia="en-GB"/>
              </w:rPr>
              <w:t>Indicates whether the UE supports HARQ-ACK bundling in half duplex FDD in CE mode A</w:t>
            </w:r>
            <w:r w:rsidRPr="001662C6">
              <w:t>, as specified in TS</w:t>
            </w:r>
            <w:r w:rsidRPr="001662C6">
              <w:rPr>
                <w:lang w:eastAsia="en-GB"/>
              </w:rPr>
              <w:t xml:space="preserve"> 36.212 [22] and TS 36.213 [23]</w:t>
            </w:r>
            <w:r w:rsidRPr="001662C6">
              <w:t>.</w:t>
            </w:r>
          </w:p>
        </w:tc>
        <w:tc>
          <w:tcPr>
            <w:tcW w:w="862" w:type="dxa"/>
            <w:gridSpan w:val="2"/>
          </w:tcPr>
          <w:p w14:paraId="7A8E685D"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2798567D" w14:textId="77777777" w:rsidTr="00901EE0">
        <w:trPr>
          <w:cantSplit/>
        </w:trPr>
        <w:tc>
          <w:tcPr>
            <w:tcW w:w="7793" w:type="dxa"/>
            <w:gridSpan w:val="2"/>
          </w:tcPr>
          <w:p w14:paraId="6580B3F0" w14:textId="77777777" w:rsidR="009D5726" w:rsidRPr="001662C6" w:rsidRDefault="009D5726" w:rsidP="00901EE0">
            <w:pPr>
              <w:pStyle w:val="TAL"/>
              <w:rPr>
                <w:b/>
                <w:i/>
                <w:lang w:eastAsia="en-GB"/>
              </w:rPr>
            </w:pPr>
            <w:r w:rsidRPr="001662C6">
              <w:rPr>
                <w:b/>
                <w:i/>
                <w:lang w:eastAsia="en-GB"/>
              </w:rPr>
              <w:t>ce-InactiveState</w:t>
            </w:r>
          </w:p>
          <w:p w14:paraId="1583E657" w14:textId="77777777" w:rsidR="009D5726" w:rsidRPr="001662C6" w:rsidRDefault="009D5726" w:rsidP="00901EE0">
            <w:pPr>
              <w:pStyle w:val="TAL"/>
              <w:rPr>
                <w:b/>
                <w:bCs/>
                <w:i/>
                <w:noProof/>
                <w:lang w:eastAsia="en-GB"/>
              </w:rPr>
            </w:pPr>
            <w:r w:rsidRPr="001662C6">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00285D85"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3E269970" w14:textId="77777777" w:rsidTr="00901EE0">
        <w:trPr>
          <w:cantSplit/>
        </w:trPr>
        <w:tc>
          <w:tcPr>
            <w:tcW w:w="7793" w:type="dxa"/>
            <w:gridSpan w:val="2"/>
          </w:tcPr>
          <w:p w14:paraId="1A3AC278" w14:textId="77777777" w:rsidR="009D5726" w:rsidRPr="001662C6" w:rsidRDefault="009D5726" w:rsidP="00901EE0">
            <w:pPr>
              <w:pStyle w:val="TAL"/>
              <w:rPr>
                <w:b/>
                <w:bCs/>
                <w:i/>
                <w:noProof/>
                <w:lang w:eastAsia="zh-CN"/>
              </w:rPr>
            </w:pPr>
            <w:r w:rsidRPr="001662C6">
              <w:rPr>
                <w:b/>
                <w:bCs/>
                <w:i/>
                <w:noProof/>
                <w:lang w:eastAsia="zh-CN"/>
              </w:rPr>
              <w:t>ce-MeasRSS-Dedicated, ce-MeasRSS-DedicatedSameRBs</w:t>
            </w:r>
          </w:p>
          <w:p w14:paraId="5B433B47" w14:textId="77777777" w:rsidR="009D5726" w:rsidRPr="001662C6" w:rsidRDefault="009D5726" w:rsidP="00901EE0">
            <w:pPr>
              <w:pStyle w:val="TAL"/>
              <w:rPr>
                <w:b/>
                <w:bCs/>
                <w:i/>
                <w:noProof/>
                <w:lang w:eastAsia="en-GB"/>
              </w:rPr>
            </w:pPr>
            <w:r w:rsidRPr="001662C6">
              <w:rPr>
                <w:iCs/>
                <w:noProof/>
                <w:lang w:eastAsia="zh-CN"/>
              </w:rPr>
              <w:t xml:space="preserve">Indicates whether the UE </w:t>
            </w:r>
            <w:r w:rsidRPr="001662C6">
              <w:rPr>
                <w:lang w:eastAsia="en-GB"/>
              </w:rPr>
              <w:t xml:space="preserve">operating in CE mode A/B </w:t>
            </w:r>
            <w:r w:rsidRPr="001662C6">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3D45E9C9" w14:textId="77777777" w:rsidR="009D5726" w:rsidRPr="001662C6" w:rsidRDefault="009D5726" w:rsidP="00901EE0">
            <w:pPr>
              <w:pStyle w:val="TAL"/>
              <w:jc w:val="center"/>
              <w:rPr>
                <w:bCs/>
                <w:noProof/>
                <w:lang w:eastAsia="en-GB"/>
              </w:rPr>
            </w:pPr>
            <w:r w:rsidRPr="001662C6">
              <w:rPr>
                <w:bCs/>
                <w:noProof/>
                <w:lang w:eastAsia="zh-CN"/>
              </w:rPr>
              <w:t>Yes</w:t>
            </w:r>
          </w:p>
        </w:tc>
      </w:tr>
      <w:tr w:rsidR="009D5726" w:rsidRPr="001662C6" w14:paraId="29CD108A" w14:textId="77777777" w:rsidTr="00901EE0">
        <w:trPr>
          <w:cantSplit/>
        </w:trPr>
        <w:tc>
          <w:tcPr>
            <w:tcW w:w="7793" w:type="dxa"/>
            <w:gridSpan w:val="2"/>
          </w:tcPr>
          <w:p w14:paraId="69D93A39" w14:textId="77777777" w:rsidR="009D5726" w:rsidRPr="001662C6" w:rsidRDefault="009D5726" w:rsidP="00901EE0">
            <w:pPr>
              <w:pStyle w:val="TAL"/>
              <w:rPr>
                <w:b/>
                <w:bCs/>
                <w:i/>
                <w:noProof/>
                <w:lang w:eastAsia="en-GB"/>
              </w:rPr>
            </w:pPr>
            <w:r w:rsidRPr="001662C6">
              <w:rPr>
                <w:b/>
                <w:bCs/>
                <w:i/>
                <w:noProof/>
                <w:lang w:eastAsia="en-GB"/>
              </w:rPr>
              <w:t>ce-ModeA, ce-ModeB</w:t>
            </w:r>
          </w:p>
          <w:p w14:paraId="4D9B830F" w14:textId="77777777" w:rsidR="009D5726" w:rsidRPr="001662C6" w:rsidRDefault="009D5726" w:rsidP="00901EE0">
            <w:pPr>
              <w:pStyle w:val="TAL"/>
              <w:rPr>
                <w:b/>
                <w:i/>
                <w:lang w:eastAsia="en-GB"/>
              </w:rPr>
            </w:pPr>
            <w:r w:rsidRPr="001662C6">
              <w:rPr>
                <w:iCs/>
                <w:noProof/>
                <w:lang w:eastAsia="en-GB"/>
              </w:rPr>
              <w:t xml:space="preserve">Indicates whether the UE supports </w:t>
            </w:r>
            <w:r w:rsidRPr="001662C6">
              <w:t>operation in CE mode A and/or B, as specified in TS</w:t>
            </w:r>
            <w:r w:rsidRPr="001662C6">
              <w:rPr>
                <w:lang w:eastAsia="en-GB"/>
              </w:rPr>
              <w:t xml:space="preserve"> 36.211 [21] and TS 36.213 [23]</w:t>
            </w:r>
            <w:r w:rsidRPr="001662C6">
              <w:t>.</w:t>
            </w:r>
          </w:p>
        </w:tc>
        <w:tc>
          <w:tcPr>
            <w:tcW w:w="862" w:type="dxa"/>
            <w:gridSpan w:val="2"/>
          </w:tcPr>
          <w:p w14:paraId="61FFB4EF"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rsidDel="00A171DB" w14:paraId="0198B5B7"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003E32" w14:textId="77777777" w:rsidR="009D5726" w:rsidRPr="001662C6" w:rsidRDefault="009D5726" w:rsidP="00901EE0">
            <w:pPr>
              <w:pStyle w:val="TAL"/>
              <w:rPr>
                <w:b/>
                <w:i/>
                <w:lang w:eastAsia="en-GB"/>
              </w:rPr>
            </w:pPr>
            <w:r w:rsidRPr="001662C6">
              <w:rPr>
                <w:b/>
                <w:i/>
                <w:lang w:eastAsia="en-GB"/>
              </w:rPr>
              <w:t>crs-ChEstMPDCCH-CE-ModeA, crs-ChEstMPDCCH-CE-ModeB</w:t>
            </w:r>
          </w:p>
          <w:p w14:paraId="135EE99F" w14:textId="77777777" w:rsidR="009D5726" w:rsidRPr="001662C6" w:rsidDel="00A171DB" w:rsidRDefault="009D5726" w:rsidP="00901EE0">
            <w:pPr>
              <w:pStyle w:val="TAL"/>
              <w:rPr>
                <w:b/>
                <w:bCs/>
                <w:i/>
                <w:noProof/>
                <w:lang w:eastAsia="en-GB"/>
              </w:rPr>
            </w:pPr>
            <w:r w:rsidRPr="001662C6">
              <w:rPr>
                <w:lang w:eastAsia="en-GB"/>
              </w:rPr>
              <w:t xml:space="preserve">Indicates whether UE operating in CE mode A/B supports </w:t>
            </w:r>
            <w:r w:rsidRPr="001662C6">
              <w:t>using CRS for improving MPDCCH channel estimation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3529FD" w14:textId="77777777" w:rsidR="009D5726" w:rsidRPr="001662C6" w:rsidDel="00A171DB" w:rsidRDefault="009D5726" w:rsidP="00901EE0">
            <w:pPr>
              <w:pStyle w:val="TAL"/>
              <w:jc w:val="center"/>
              <w:rPr>
                <w:bCs/>
                <w:noProof/>
                <w:lang w:eastAsia="en-GB"/>
              </w:rPr>
            </w:pPr>
            <w:r w:rsidRPr="001662C6">
              <w:rPr>
                <w:bCs/>
                <w:noProof/>
                <w:lang w:eastAsia="en-GB"/>
              </w:rPr>
              <w:t>Yes</w:t>
            </w:r>
          </w:p>
        </w:tc>
      </w:tr>
      <w:tr w:rsidR="009D5726" w:rsidRPr="001662C6" w:rsidDel="00A171DB" w14:paraId="4E44AAA6"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A7FE90C" w14:textId="77777777" w:rsidR="009D5726" w:rsidRPr="001662C6" w:rsidRDefault="009D5726" w:rsidP="00901EE0">
            <w:pPr>
              <w:pStyle w:val="TAL"/>
              <w:rPr>
                <w:b/>
                <w:i/>
                <w:lang w:eastAsia="en-GB"/>
              </w:rPr>
            </w:pPr>
            <w:r w:rsidRPr="001662C6">
              <w:rPr>
                <w:b/>
                <w:i/>
                <w:lang w:eastAsia="en-GB"/>
              </w:rPr>
              <w:t>crs-ChEstMPDCCH-CSI</w:t>
            </w:r>
          </w:p>
          <w:p w14:paraId="781C5AB5" w14:textId="77777777" w:rsidR="009D5726" w:rsidRPr="001662C6" w:rsidDel="00A171DB" w:rsidRDefault="009D5726" w:rsidP="00901EE0">
            <w:pPr>
              <w:pStyle w:val="TAL"/>
              <w:rPr>
                <w:b/>
                <w:bCs/>
                <w:i/>
                <w:noProof/>
                <w:lang w:eastAsia="en-GB"/>
              </w:rPr>
            </w:pPr>
            <w:r w:rsidRPr="001662C6">
              <w:rPr>
                <w:lang w:eastAsia="en-GB"/>
              </w:rPr>
              <w:t xml:space="preserve">Indicates whether UE operating in CE mode A supports </w:t>
            </w:r>
            <w:r w:rsidRPr="001662C6">
              <w:t>CSI-based mapping for improving MPDCCH channel estimation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D0C5E4" w14:textId="77777777" w:rsidR="009D5726" w:rsidRPr="001662C6" w:rsidDel="00A171DB" w:rsidRDefault="009D5726" w:rsidP="00901EE0">
            <w:pPr>
              <w:pStyle w:val="TAL"/>
              <w:jc w:val="center"/>
              <w:rPr>
                <w:bCs/>
                <w:noProof/>
                <w:lang w:eastAsia="en-GB"/>
              </w:rPr>
            </w:pPr>
            <w:r w:rsidRPr="001662C6">
              <w:rPr>
                <w:bCs/>
                <w:noProof/>
                <w:lang w:eastAsia="en-GB"/>
              </w:rPr>
              <w:t>Yes</w:t>
            </w:r>
          </w:p>
        </w:tc>
      </w:tr>
      <w:tr w:rsidR="009D5726" w:rsidRPr="001662C6" w:rsidDel="00A171DB" w14:paraId="74A22BD2"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536EA8" w14:textId="77777777" w:rsidR="009D5726" w:rsidRPr="001662C6" w:rsidRDefault="009D5726" w:rsidP="00901EE0">
            <w:pPr>
              <w:pStyle w:val="TAL"/>
              <w:rPr>
                <w:b/>
                <w:i/>
                <w:lang w:eastAsia="en-GB"/>
              </w:rPr>
            </w:pPr>
            <w:r w:rsidRPr="001662C6">
              <w:rPr>
                <w:b/>
                <w:i/>
                <w:lang w:eastAsia="en-GB"/>
              </w:rPr>
              <w:t>crs-ChEstMPDCCH-ReciprocityTDD</w:t>
            </w:r>
          </w:p>
          <w:p w14:paraId="0AC90065" w14:textId="77777777" w:rsidR="009D5726" w:rsidRPr="001662C6" w:rsidDel="00A171DB" w:rsidRDefault="009D5726" w:rsidP="00901EE0">
            <w:pPr>
              <w:pStyle w:val="TAL"/>
              <w:rPr>
                <w:b/>
                <w:bCs/>
                <w:i/>
                <w:noProof/>
                <w:lang w:eastAsia="en-GB"/>
              </w:rPr>
            </w:pPr>
            <w:r w:rsidRPr="001662C6">
              <w:rPr>
                <w:lang w:eastAsia="en-GB"/>
              </w:rPr>
              <w:t xml:space="preserve">Indicates whether UE operating in CE mode A supports </w:t>
            </w:r>
            <w:r w:rsidRPr="001662C6">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5C20E29B" w14:textId="77777777" w:rsidR="009D5726" w:rsidRPr="001662C6" w:rsidDel="00A171DB" w:rsidRDefault="009D5726" w:rsidP="00901EE0">
            <w:pPr>
              <w:pStyle w:val="TAL"/>
              <w:jc w:val="center"/>
              <w:rPr>
                <w:bCs/>
                <w:noProof/>
                <w:lang w:eastAsia="en-GB"/>
              </w:rPr>
            </w:pPr>
            <w:r w:rsidRPr="001662C6">
              <w:rPr>
                <w:bCs/>
                <w:noProof/>
                <w:lang w:eastAsia="en-GB"/>
              </w:rPr>
              <w:t>No</w:t>
            </w:r>
          </w:p>
        </w:tc>
      </w:tr>
      <w:tr w:rsidR="009D5726" w:rsidRPr="001662C6" w14:paraId="21D99B53" w14:textId="77777777" w:rsidTr="00901EE0">
        <w:trPr>
          <w:cantSplit/>
        </w:trPr>
        <w:tc>
          <w:tcPr>
            <w:tcW w:w="7793" w:type="dxa"/>
            <w:gridSpan w:val="2"/>
          </w:tcPr>
          <w:p w14:paraId="0C781D7D" w14:textId="77777777" w:rsidR="009D5726" w:rsidRPr="001662C6" w:rsidRDefault="009D5726" w:rsidP="00901EE0">
            <w:pPr>
              <w:pStyle w:val="TAL"/>
              <w:rPr>
                <w:b/>
                <w:bCs/>
                <w:i/>
                <w:noProof/>
                <w:lang w:eastAsia="en-GB"/>
              </w:rPr>
            </w:pPr>
            <w:r w:rsidRPr="001662C6">
              <w:rPr>
                <w:b/>
                <w:bCs/>
                <w:i/>
                <w:noProof/>
                <w:lang w:eastAsia="en-GB"/>
              </w:rPr>
              <w:t>ceMeasurements</w:t>
            </w:r>
          </w:p>
          <w:p w14:paraId="7710042C" w14:textId="77777777" w:rsidR="009D5726" w:rsidRPr="001662C6" w:rsidRDefault="009D5726" w:rsidP="00901EE0">
            <w:pPr>
              <w:pStyle w:val="TAL"/>
              <w:rPr>
                <w:b/>
                <w:bCs/>
                <w:i/>
                <w:noProof/>
                <w:lang w:eastAsia="en-GB"/>
              </w:rPr>
            </w:pPr>
            <w:r w:rsidRPr="001662C6">
              <w:rPr>
                <w:iCs/>
                <w:noProof/>
                <w:lang w:eastAsia="en-GB"/>
              </w:rPr>
              <w:t>Indicates whether the UE supports intra-frequency RSRQ measurements and inter-frequency RSRP and RSRQ measurements in RRC_CONNECTED, as specified in TS 36.133 [16] and TS 36.304 [4]</w:t>
            </w:r>
            <w:r w:rsidRPr="001662C6">
              <w:t>.</w:t>
            </w:r>
          </w:p>
        </w:tc>
        <w:tc>
          <w:tcPr>
            <w:tcW w:w="862" w:type="dxa"/>
            <w:gridSpan w:val="2"/>
          </w:tcPr>
          <w:p w14:paraId="3C7CFBEE"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5946757B" w14:textId="77777777" w:rsidTr="00901EE0">
        <w:trPr>
          <w:cantSplit/>
        </w:trPr>
        <w:tc>
          <w:tcPr>
            <w:tcW w:w="7793" w:type="dxa"/>
            <w:gridSpan w:val="2"/>
          </w:tcPr>
          <w:p w14:paraId="34288C08" w14:textId="77777777" w:rsidR="009D5726" w:rsidRPr="001662C6" w:rsidRDefault="009D5726" w:rsidP="00901EE0">
            <w:pPr>
              <w:pStyle w:val="TAL"/>
              <w:rPr>
                <w:b/>
                <w:i/>
                <w:lang w:eastAsia="en-GB"/>
              </w:rPr>
            </w:pPr>
            <w:r w:rsidRPr="001662C6">
              <w:rPr>
                <w:b/>
                <w:i/>
                <w:lang w:eastAsia="en-GB"/>
              </w:rPr>
              <w:t>ce-MultiTB-64QAM</w:t>
            </w:r>
          </w:p>
          <w:p w14:paraId="1290D052" w14:textId="77777777" w:rsidR="009D5726" w:rsidRPr="001662C6" w:rsidRDefault="009D5726" w:rsidP="00901EE0">
            <w:pPr>
              <w:pStyle w:val="TAL"/>
              <w:rPr>
                <w:b/>
                <w:bCs/>
                <w:i/>
                <w:noProof/>
                <w:lang w:eastAsia="en-GB"/>
              </w:rPr>
            </w:pPr>
            <w:r w:rsidRPr="001662C6">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1662C6">
              <w:rPr>
                <w:i/>
                <w:iCs/>
                <w:lang w:eastAsia="en-GB"/>
              </w:rPr>
              <w:t>ce-PUSCH-SubPRB-Allocation</w:t>
            </w:r>
            <w:r w:rsidRPr="001662C6">
              <w:rPr>
                <w:lang w:eastAsia="en-GB"/>
              </w:rPr>
              <w:t xml:space="preserve"> is included.</w:t>
            </w:r>
          </w:p>
        </w:tc>
        <w:tc>
          <w:tcPr>
            <w:tcW w:w="862" w:type="dxa"/>
            <w:gridSpan w:val="2"/>
          </w:tcPr>
          <w:p w14:paraId="5894A338"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1BE6206B" w14:textId="77777777" w:rsidTr="00901EE0">
        <w:trPr>
          <w:cantSplit/>
        </w:trPr>
        <w:tc>
          <w:tcPr>
            <w:tcW w:w="7793" w:type="dxa"/>
            <w:gridSpan w:val="2"/>
          </w:tcPr>
          <w:p w14:paraId="7F15DD3A" w14:textId="77777777" w:rsidR="009D5726" w:rsidRPr="001662C6" w:rsidRDefault="009D5726" w:rsidP="00901EE0">
            <w:pPr>
              <w:pStyle w:val="TAL"/>
              <w:rPr>
                <w:b/>
                <w:i/>
                <w:lang w:eastAsia="en-GB"/>
              </w:rPr>
            </w:pPr>
            <w:r w:rsidRPr="001662C6">
              <w:rPr>
                <w:b/>
                <w:i/>
                <w:lang w:eastAsia="en-GB"/>
              </w:rPr>
              <w:t>ce-MultiTB-EarlyTermination</w:t>
            </w:r>
          </w:p>
          <w:p w14:paraId="04D4E958" w14:textId="77777777" w:rsidR="009D5726" w:rsidRPr="001662C6" w:rsidRDefault="009D5726" w:rsidP="00901EE0">
            <w:pPr>
              <w:pStyle w:val="TAL"/>
              <w:rPr>
                <w:b/>
                <w:bCs/>
                <w:i/>
                <w:noProof/>
                <w:lang w:eastAsia="en-GB"/>
              </w:rPr>
            </w:pPr>
            <w:r w:rsidRPr="001662C6">
              <w:rPr>
                <w:lang w:eastAsia="en-GB"/>
              </w:rPr>
              <w:t>Indicates whether the UE supports early termination of PUSCH transmission for multiple TB scheduling in connected mode, as specified in TS 36.211 [21] and TS 36.213 [23].</w:t>
            </w:r>
            <w:r w:rsidRPr="001662C6">
              <w:t xml:space="preserve"> </w:t>
            </w:r>
          </w:p>
        </w:tc>
        <w:tc>
          <w:tcPr>
            <w:tcW w:w="862" w:type="dxa"/>
            <w:gridSpan w:val="2"/>
          </w:tcPr>
          <w:p w14:paraId="77087E67"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1E6AF915" w14:textId="77777777" w:rsidTr="00901EE0">
        <w:trPr>
          <w:cantSplit/>
        </w:trPr>
        <w:tc>
          <w:tcPr>
            <w:tcW w:w="7793" w:type="dxa"/>
            <w:gridSpan w:val="2"/>
          </w:tcPr>
          <w:p w14:paraId="66766B08" w14:textId="77777777" w:rsidR="009D5726" w:rsidRPr="001662C6" w:rsidRDefault="009D5726" w:rsidP="00901EE0">
            <w:pPr>
              <w:pStyle w:val="TAL"/>
              <w:rPr>
                <w:b/>
                <w:i/>
                <w:lang w:eastAsia="en-GB"/>
              </w:rPr>
            </w:pPr>
            <w:r w:rsidRPr="001662C6">
              <w:rPr>
                <w:b/>
                <w:i/>
                <w:lang w:eastAsia="en-GB"/>
              </w:rPr>
              <w:t>ce-MultiTB-FrequencyHopping</w:t>
            </w:r>
          </w:p>
          <w:p w14:paraId="67F4FAA7" w14:textId="77777777" w:rsidR="009D5726" w:rsidRPr="001662C6" w:rsidRDefault="009D5726" w:rsidP="00901EE0">
            <w:pPr>
              <w:pStyle w:val="TAL"/>
              <w:rPr>
                <w:b/>
                <w:bCs/>
                <w:i/>
                <w:noProof/>
                <w:lang w:eastAsia="en-GB"/>
              </w:rPr>
            </w:pPr>
            <w:r w:rsidRPr="001662C6">
              <w:rPr>
                <w:lang w:eastAsia="en-GB"/>
              </w:rPr>
              <w:t>Indicates whether the UE supports frequency hopping for multiple TB scheduling for PDSCH/PUSCH in connected mode, as specified in TS 36.211 [21] and TS 36.213 [23].</w:t>
            </w:r>
            <w:r w:rsidRPr="001662C6">
              <w:t xml:space="preserve"> </w:t>
            </w:r>
          </w:p>
        </w:tc>
        <w:tc>
          <w:tcPr>
            <w:tcW w:w="862" w:type="dxa"/>
            <w:gridSpan w:val="2"/>
          </w:tcPr>
          <w:p w14:paraId="3C40D653"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2DA59CB6" w14:textId="77777777" w:rsidTr="00901EE0">
        <w:trPr>
          <w:cantSplit/>
        </w:trPr>
        <w:tc>
          <w:tcPr>
            <w:tcW w:w="7793" w:type="dxa"/>
            <w:gridSpan w:val="2"/>
          </w:tcPr>
          <w:p w14:paraId="08E266AF" w14:textId="77777777" w:rsidR="009D5726" w:rsidRPr="001662C6" w:rsidRDefault="009D5726" w:rsidP="00901EE0">
            <w:pPr>
              <w:pStyle w:val="TAL"/>
              <w:rPr>
                <w:b/>
                <w:i/>
                <w:lang w:eastAsia="en-GB"/>
              </w:rPr>
            </w:pPr>
            <w:r w:rsidRPr="001662C6">
              <w:rPr>
                <w:b/>
                <w:i/>
                <w:lang w:eastAsia="en-GB"/>
              </w:rPr>
              <w:t>ce-MultiTB-HARQ-AckBundling</w:t>
            </w:r>
          </w:p>
          <w:p w14:paraId="708A090F" w14:textId="77777777" w:rsidR="009D5726" w:rsidRPr="001662C6" w:rsidRDefault="009D5726" w:rsidP="00901EE0">
            <w:pPr>
              <w:pStyle w:val="TAL"/>
              <w:rPr>
                <w:b/>
                <w:bCs/>
                <w:i/>
                <w:noProof/>
                <w:lang w:eastAsia="en-GB"/>
              </w:rPr>
            </w:pPr>
            <w:r w:rsidRPr="001662C6">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7A8A7B35"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011DA10D" w14:textId="77777777" w:rsidTr="00901EE0">
        <w:trPr>
          <w:cantSplit/>
        </w:trPr>
        <w:tc>
          <w:tcPr>
            <w:tcW w:w="7793" w:type="dxa"/>
            <w:gridSpan w:val="2"/>
          </w:tcPr>
          <w:p w14:paraId="4579C0B8" w14:textId="77777777" w:rsidR="009D5726" w:rsidRPr="001662C6" w:rsidRDefault="009D5726" w:rsidP="00901EE0">
            <w:pPr>
              <w:pStyle w:val="TAL"/>
              <w:rPr>
                <w:b/>
                <w:i/>
                <w:lang w:eastAsia="en-GB"/>
              </w:rPr>
            </w:pPr>
            <w:r w:rsidRPr="001662C6">
              <w:rPr>
                <w:b/>
                <w:i/>
                <w:lang w:eastAsia="en-GB"/>
              </w:rPr>
              <w:t>ce-MultiTB-Interleaving</w:t>
            </w:r>
          </w:p>
          <w:p w14:paraId="6AE31B13" w14:textId="77777777" w:rsidR="009D5726" w:rsidRPr="001662C6" w:rsidRDefault="009D5726" w:rsidP="00901EE0">
            <w:pPr>
              <w:pStyle w:val="TAL"/>
              <w:rPr>
                <w:b/>
                <w:bCs/>
                <w:i/>
                <w:noProof/>
                <w:lang w:eastAsia="en-GB"/>
              </w:rPr>
            </w:pPr>
            <w:r w:rsidRPr="001662C6">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259285A4"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6787D4B1" w14:textId="77777777" w:rsidTr="00901EE0">
        <w:trPr>
          <w:cantSplit/>
        </w:trPr>
        <w:tc>
          <w:tcPr>
            <w:tcW w:w="7793" w:type="dxa"/>
            <w:gridSpan w:val="2"/>
          </w:tcPr>
          <w:p w14:paraId="68B8133D" w14:textId="77777777" w:rsidR="009D5726" w:rsidRPr="001662C6" w:rsidRDefault="009D5726" w:rsidP="00901EE0">
            <w:pPr>
              <w:pStyle w:val="TAL"/>
              <w:rPr>
                <w:b/>
                <w:i/>
                <w:lang w:eastAsia="en-GB"/>
              </w:rPr>
            </w:pPr>
            <w:r w:rsidRPr="001662C6">
              <w:rPr>
                <w:b/>
                <w:i/>
                <w:lang w:eastAsia="en-GB"/>
              </w:rPr>
              <w:t>ce-MultiTB-SubPRB</w:t>
            </w:r>
          </w:p>
          <w:p w14:paraId="78C6E8BE" w14:textId="77777777" w:rsidR="009D5726" w:rsidRPr="001662C6" w:rsidRDefault="009D5726" w:rsidP="00901EE0">
            <w:pPr>
              <w:pStyle w:val="TAL"/>
              <w:rPr>
                <w:b/>
                <w:bCs/>
                <w:i/>
                <w:noProof/>
                <w:lang w:eastAsia="en-GB"/>
              </w:rPr>
            </w:pPr>
            <w:r w:rsidRPr="001662C6">
              <w:rPr>
                <w:lang w:eastAsia="en-GB"/>
              </w:rPr>
              <w:t xml:space="preserve">Indicates whether the UE supports sub-PRB allocation for multiple TB scheduling for PUSCH in connected mode, as specified in TS 36.211 [21] and TS 36.213 [23]. This field can be included only if </w:t>
            </w:r>
            <w:r w:rsidRPr="001662C6">
              <w:rPr>
                <w:i/>
                <w:iCs/>
                <w:lang w:eastAsia="en-GB"/>
              </w:rPr>
              <w:t>ce-PUSCH-SubPRB-Allocation</w:t>
            </w:r>
            <w:r w:rsidRPr="001662C6">
              <w:rPr>
                <w:lang w:eastAsia="en-GB"/>
              </w:rPr>
              <w:t xml:space="preserve"> is included.</w:t>
            </w:r>
          </w:p>
        </w:tc>
        <w:tc>
          <w:tcPr>
            <w:tcW w:w="862" w:type="dxa"/>
            <w:gridSpan w:val="2"/>
          </w:tcPr>
          <w:p w14:paraId="01DBC7AC"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1E8CBD75" w14:textId="77777777" w:rsidTr="00901EE0">
        <w:trPr>
          <w:cantSplit/>
        </w:trPr>
        <w:tc>
          <w:tcPr>
            <w:tcW w:w="7808" w:type="dxa"/>
            <w:gridSpan w:val="3"/>
          </w:tcPr>
          <w:p w14:paraId="60F787E2" w14:textId="77777777" w:rsidR="009D5726" w:rsidRPr="001662C6" w:rsidRDefault="009D5726" w:rsidP="00901EE0">
            <w:pPr>
              <w:pStyle w:val="TAL"/>
              <w:rPr>
                <w:b/>
                <w:bCs/>
                <w:i/>
                <w:noProof/>
                <w:lang w:eastAsia="en-GB"/>
              </w:rPr>
            </w:pPr>
            <w:r w:rsidRPr="001662C6">
              <w:rPr>
                <w:b/>
                <w:bCs/>
                <w:i/>
                <w:noProof/>
                <w:lang w:eastAsia="en-GB"/>
              </w:rPr>
              <w:t>ce-PDSCH-64QAM</w:t>
            </w:r>
          </w:p>
          <w:p w14:paraId="1324C411" w14:textId="77777777" w:rsidR="009D5726" w:rsidRPr="001662C6" w:rsidRDefault="009D5726" w:rsidP="00901EE0">
            <w:pPr>
              <w:pStyle w:val="TAL"/>
              <w:rPr>
                <w:b/>
                <w:bCs/>
                <w:i/>
                <w:noProof/>
                <w:lang w:eastAsia="en-GB"/>
              </w:rPr>
            </w:pPr>
            <w:r w:rsidRPr="001662C6">
              <w:rPr>
                <w:iCs/>
                <w:noProof/>
                <w:lang w:eastAsia="en-GB"/>
              </w:rPr>
              <w:t>Indicates whether the UE supports 64QAM for non-repeated unicast PDSCH in CE mode A.</w:t>
            </w:r>
          </w:p>
        </w:tc>
        <w:tc>
          <w:tcPr>
            <w:tcW w:w="847" w:type="dxa"/>
          </w:tcPr>
          <w:p w14:paraId="04828749" w14:textId="77777777" w:rsidR="009D5726" w:rsidRPr="001662C6" w:rsidRDefault="009D5726" w:rsidP="00901EE0">
            <w:pPr>
              <w:pStyle w:val="TAL"/>
              <w:jc w:val="center"/>
              <w:rPr>
                <w:bCs/>
                <w:noProof/>
                <w:lang w:eastAsia="zh-CN"/>
              </w:rPr>
            </w:pPr>
            <w:r w:rsidRPr="001662C6">
              <w:rPr>
                <w:bCs/>
                <w:noProof/>
                <w:lang w:eastAsia="zh-CN"/>
              </w:rPr>
              <w:t>Yes</w:t>
            </w:r>
          </w:p>
        </w:tc>
      </w:tr>
      <w:tr w:rsidR="009D5726" w:rsidRPr="001662C6" w14:paraId="3B87AC06" w14:textId="77777777" w:rsidTr="00901EE0">
        <w:tc>
          <w:tcPr>
            <w:tcW w:w="7793" w:type="dxa"/>
            <w:gridSpan w:val="2"/>
            <w:tcBorders>
              <w:top w:val="single" w:sz="4" w:space="0" w:color="808080"/>
              <w:left w:val="single" w:sz="4" w:space="0" w:color="808080"/>
              <w:bottom w:val="single" w:sz="4" w:space="0" w:color="808080"/>
              <w:right w:val="single" w:sz="4" w:space="0" w:color="808080"/>
            </w:tcBorders>
          </w:tcPr>
          <w:p w14:paraId="184D055A" w14:textId="77777777" w:rsidR="009D5726" w:rsidRPr="001662C6" w:rsidRDefault="009D5726" w:rsidP="00901EE0">
            <w:pPr>
              <w:pStyle w:val="TAL"/>
              <w:rPr>
                <w:b/>
                <w:lang w:eastAsia="zh-CN"/>
              </w:rPr>
            </w:pPr>
            <w:r w:rsidRPr="001662C6">
              <w:rPr>
                <w:b/>
                <w:i/>
                <w:lang w:eastAsia="zh-CN"/>
              </w:rPr>
              <w:t>ce-PDSCH-FlexibleStartPRB-CE-ModeA</w:t>
            </w:r>
            <w:r w:rsidRPr="001662C6">
              <w:rPr>
                <w:b/>
                <w:lang w:eastAsia="zh-CN"/>
              </w:rPr>
              <w:t xml:space="preserve">, </w:t>
            </w:r>
            <w:r w:rsidRPr="001662C6">
              <w:rPr>
                <w:b/>
                <w:i/>
                <w:lang w:eastAsia="zh-CN"/>
              </w:rPr>
              <w:t>ce-PDSCH-FlexibleStartPRB-CE-ModeB</w:t>
            </w:r>
            <w:r w:rsidRPr="001662C6">
              <w:rPr>
                <w:b/>
                <w:lang w:eastAsia="zh-CN"/>
              </w:rPr>
              <w:t>,</w:t>
            </w:r>
          </w:p>
          <w:p w14:paraId="5DD30AFC" w14:textId="77777777" w:rsidR="009D5726" w:rsidRPr="001662C6" w:rsidRDefault="009D5726" w:rsidP="00901EE0">
            <w:pPr>
              <w:pStyle w:val="TAL"/>
              <w:rPr>
                <w:b/>
                <w:i/>
                <w:lang w:eastAsia="zh-CN"/>
              </w:rPr>
            </w:pPr>
            <w:r w:rsidRPr="001662C6">
              <w:rPr>
                <w:b/>
                <w:i/>
                <w:lang w:eastAsia="zh-CN"/>
              </w:rPr>
              <w:t>ce-PUSCH-FlexibleStartPRB-CE-ModeA</w:t>
            </w:r>
            <w:r w:rsidRPr="001662C6">
              <w:rPr>
                <w:b/>
                <w:lang w:eastAsia="zh-CN"/>
              </w:rPr>
              <w:t xml:space="preserve">, </w:t>
            </w:r>
            <w:r w:rsidRPr="001662C6">
              <w:rPr>
                <w:b/>
                <w:i/>
                <w:lang w:eastAsia="zh-CN"/>
              </w:rPr>
              <w:t>ce-PUSCH-FlexibleStartPRB-CE-ModeB</w:t>
            </w:r>
          </w:p>
          <w:p w14:paraId="045955B8" w14:textId="77777777" w:rsidR="009D5726" w:rsidRPr="001662C6" w:rsidRDefault="009D5726" w:rsidP="00901EE0">
            <w:pPr>
              <w:pStyle w:val="TAL"/>
              <w:rPr>
                <w:lang w:eastAsia="zh-CN"/>
              </w:rPr>
            </w:pPr>
            <w:r w:rsidRPr="001662C6">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23A2418" w14:textId="77777777" w:rsidR="009D5726" w:rsidRPr="001662C6" w:rsidRDefault="009D5726" w:rsidP="00901EE0">
            <w:pPr>
              <w:pStyle w:val="TAL"/>
              <w:jc w:val="center"/>
              <w:rPr>
                <w:bCs/>
                <w:noProof/>
                <w:lang w:eastAsia="zh-CN"/>
              </w:rPr>
            </w:pPr>
            <w:r w:rsidRPr="001662C6">
              <w:rPr>
                <w:bCs/>
                <w:noProof/>
                <w:lang w:eastAsia="zh-CN"/>
              </w:rPr>
              <w:t>Yes</w:t>
            </w:r>
          </w:p>
        </w:tc>
      </w:tr>
      <w:tr w:rsidR="009D5726" w:rsidRPr="001662C6" w14:paraId="37EDA725" w14:textId="77777777" w:rsidTr="00901EE0">
        <w:trPr>
          <w:cantSplit/>
        </w:trPr>
        <w:tc>
          <w:tcPr>
            <w:tcW w:w="7793" w:type="dxa"/>
            <w:gridSpan w:val="2"/>
          </w:tcPr>
          <w:p w14:paraId="5EDF2D08" w14:textId="77777777" w:rsidR="009D5726" w:rsidRPr="001662C6" w:rsidRDefault="009D5726" w:rsidP="00901EE0">
            <w:pPr>
              <w:pStyle w:val="TAL"/>
              <w:rPr>
                <w:b/>
                <w:bCs/>
                <w:i/>
                <w:noProof/>
                <w:lang w:eastAsia="en-GB"/>
              </w:rPr>
            </w:pPr>
            <w:r w:rsidRPr="001662C6">
              <w:rPr>
                <w:b/>
                <w:bCs/>
                <w:i/>
                <w:noProof/>
                <w:lang w:eastAsia="en-GB"/>
              </w:rPr>
              <w:t>ce-PDSCH-PUSCH-Enhancement</w:t>
            </w:r>
          </w:p>
          <w:p w14:paraId="32CF775B" w14:textId="77777777" w:rsidR="009D5726" w:rsidRPr="001662C6" w:rsidDel="00EF05C9" w:rsidRDefault="009D5726" w:rsidP="00901EE0">
            <w:pPr>
              <w:pStyle w:val="TAL"/>
              <w:rPr>
                <w:b/>
                <w:bCs/>
                <w:i/>
                <w:noProof/>
                <w:lang w:eastAsia="en-GB"/>
              </w:rPr>
            </w:pPr>
            <w:r w:rsidRPr="001662C6">
              <w:rPr>
                <w:iCs/>
                <w:noProof/>
                <w:lang w:eastAsia="en-GB"/>
              </w:rPr>
              <w:t xml:space="preserve">Indicates whether the UE supports new numbers of repetitions for PUSCH </w:t>
            </w:r>
            <w:r w:rsidRPr="001662C6">
              <w:rPr>
                <w:noProof/>
                <w:lang w:eastAsia="en-GB"/>
              </w:rPr>
              <w:t>and modulation restrictions for PDSCH/PUSCH</w:t>
            </w:r>
            <w:r w:rsidRPr="001662C6">
              <w:rPr>
                <w:iCs/>
                <w:noProof/>
                <w:lang w:eastAsia="en-GB"/>
              </w:rPr>
              <w:t xml:space="preserve"> in CE mode A</w:t>
            </w:r>
            <w:r w:rsidRPr="001662C6">
              <w:t xml:space="preserve"> as specified in TS</w:t>
            </w:r>
            <w:r w:rsidRPr="001662C6">
              <w:rPr>
                <w:lang w:eastAsia="en-GB"/>
              </w:rPr>
              <w:t xml:space="preserve"> 36.212 [22] and TS 36.213 [23]</w:t>
            </w:r>
            <w:r w:rsidRPr="001662C6">
              <w:rPr>
                <w:iCs/>
                <w:noProof/>
                <w:lang w:eastAsia="en-GB"/>
              </w:rPr>
              <w:t>.</w:t>
            </w:r>
          </w:p>
        </w:tc>
        <w:tc>
          <w:tcPr>
            <w:tcW w:w="862" w:type="dxa"/>
            <w:gridSpan w:val="2"/>
          </w:tcPr>
          <w:p w14:paraId="5C22A3AA"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31068C32" w14:textId="77777777" w:rsidTr="00901EE0">
        <w:trPr>
          <w:cantSplit/>
        </w:trPr>
        <w:tc>
          <w:tcPr>
            <w:tcW w:w="7793" w:type="dxa"/>
            <w:gridSpan w:val="2"/>
          </w:tcPr>
          <w:p w14:paraId="33320FFB" w14:textId="77777777" w:rsidR="009D5726" w:rsidRPr="001662C6" w:rsidRDefault="009D5726" w:rsidP="00901EE0">
            <w:pPr>
              <w:pStyle w:val="TAL"/>
              <w:rPr>
                <w:b/>
                <w:bCs/>
                <w:i/>
                <w:noProof/>
                <w:lang w:eastAsia="en-GB"/>
              </w:rPr>
            </w:pPr>
            <w:r w:rsidRPr="001662C6">
              <w:rPr>
                <w:b/>
                <w:bCs/>
                <w:i/>
                <w:noProof/>
                <w:lang w:eastAsia="en-GB"/>
              </w:rPr>
              <w:t>ce-PDSCH-PUSCH-MaxBandwidth</w:t>
            </w:r>
          </w:p>
          <w:p w14:paraId="229BEC59" w14:textId="77777777" w:rsidR="009D5726" w:rsidRPr="001662C6" w:rsidRDefault="009D5726" w:rsidP="00901EE0">
            <w:pPr>
              <w:pStyle w:val="TAL"/>
              <w:rPr>
                <w:b/>
                <w:bCs/>
                <w:i/>
                <w:noProof/>
                <w:lang w:eastAsia="en-GB"/>
              </w:rPr>
            </w:pPr>
            <w:r w:rsidRPr="001662C6">
              <w:rPr>
                <w:iCs/>
                <w:noProof/>
                <w:lang w:eastAsia="en-GB"/>
              </w:rPr>
              <w:t xml:space="preserve">Indicates the maximum supported PDSCH/PUSCH channel bandwidth in CE mode A and B, </w:t>
            </w:r>
            <w:r w:rsidRPr="001662C6">
              <w:t>as specified in TS</w:t>
            </w:r>
            <w:r w:rsidRPr="001662C6">
              <w:rPr>
                <w:lang w:eastAsia="en-GB"/>
              </w:rPr>
              <w:t xml:space="preserve"> 36.212 [22] and TS 36.213 [23]</w:t>
            </w:r>
            <w:r w:rsidRPr="001662C6">
              <w:t xml:space="preserve">. Value bw5 corresponds to 5 MHz and value bw20 corresponds to 20 MHz. If the field is absent the maximum </w:t>
            </w:r>
            <w:r w:rsidRPr="001662C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52C6D5D7"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7FD3079E" w14:textId="77777777" w:rsidTr="00901EE0">
        <w:trPr>
          <w:cantSplit/>
        </w:trPr>
        <w:tc>
          <w:tcPr>
            <w:tcW w:w="7793" w:type="dxa"/>
            <w:gridSpan w:val="2"/>
          </w:tcPr>
          <w:p w14:paraId="633D3400" w14:textId="77777777" w:rsidR="009D5726" w:rsidRPr="001662C6" w:rsidRDefault="009D5726" w:rsidP="00901EE0">
            <w:pPr>
              <w:pStyle w:val="TAL"/>
              <w:rPr>
                <w:b/>
                <w:bCs/>
                <w:i/>
                <w:noProof/>
                <w:lang w:eastAsia="en-GB"/>
              </w:rPr>
            </w:pPr>
            <w:r w:rsidRPr="001662C6">
              <w:rPr>
                <w:b/>
                <w:bCs/>
                <w:i/>
                <w:noProof/>
                <w:lang w:eastAsia="en-GB"/>
              </w:rPr>
              <w:t>ce-PDSCH-TenProcesses</w:t>
            </w:r>
          </w:p>
          <w:p w14:paraId="3E00DC09" w14:textId="77777777" w:rsidR="009D5726" w:rsidRPr="001662C6" w:rsidRDefault="009D5726" w:rsidP="00901EE0">
            <w:pPr>
              <w:pStyle w:val="TAL"/>
              <w:rPr>
                <w:b/>
                <w:bCs/>
                <w:i/>
                <w:noProof/>
                <w:lang w:eastAsia="en-GB"/>
              </w:rPr>
            </w:pPr>
            <w:r w:rsidRPr="001662C6">
              <w:rPr>
                <w:iCs/>
                <w:noProof/>
                <w:lang w:eastAsia="en-GB"/>
              </w:rPr>
              <w:t>Indicates whether the UE supports 10 DL HARQ processes in FDD in CE mode A.</w:t>
            </w:r>
          </w:p>
        </w:tc>
        <w:tc>
          <w:tcPr>
            <w:tcW w:w="862" w:type="dxa"/>
            <w:gridSpan w:val="2"/>
          </w:tcPr>
          <w:p w14:paraId="42061EA9"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78C82A60" w14:textId="77777777" w:rsidTr="00901EE0">
        <w:trPr>
          <w:cantSplit/>
        </w:trPr>
        <w:tc>
          <w:tcPr>
            <w:tcW w:w="7793" w:type="dxa"/>
            <w:gridSpan w:val="2"/>
          </w:tcPr>
          <w:p w14:paraId="5DD82A83" w14:textId="77777777" w:rsidR="009D5726" w:rsidRPr="001662C6" w:rsidRDefault="009D5726" w:rsidP="00901EE0">
            <w:pPr>
              <w:pStyle w:val="TAL"/>
              <w:rPr>
                <w:b/>
                <w:bCs/>
                <w:i/>
                <w:noProof/>
                <w:lang w:eastAsia="en-GB"/>
              </w:rPr>
            </w:pPr>
            <w:r w:rsidRPr="001662C6">
              <w:rPr>
                <w:b/>
                <w:bCs/>
                <w:i/>
                <w:noProof/>
                <w:lang w:eastAsia="en-GB"/>
              </w:rPr>
              <w:t>ce-PUCCH-Enhancement</w:t>
            </w:r>
          </w:p>
          <w:p w14:paraId="48E3D601" w14:textId="77777777" w:rsidR="009D5726" w:rsidRPr="001662C6" w:rsidRDefault="009D5726" w:rsidP="00901EE0">
            <w:pPr>
              <w:pStyle w:val="TAL"/>
              <w:rPr>
                <w:b/>
                <w:bCs/>
                <w:i/>
                <w:noProof/>
                <w:lang w:eastAsia="en-GB"/>
              </w:rPr>
            </w:pPr>
            <w:r w:rsidRPr="001662C6">
              <w:rPr>
                <w:iCs/>
                <w:noProof/>
                <w:lang w:eastAsia="en-GB"/>
              </w:rPr>
              <w:t>Indicates whether the UE supports r</w:t>
            </w:r>
            <w:r w:rsidRPr="001662C6">
              <w:t>epetition levels 64 and 128 for PUCCH in CE Mode B</w:t>
            </w:r>
            <w:r w:rsidRPr="001662C6">
              <w:rPr>
                <w:bCs/>
                <w:noProof/>
                <w:lang w:eastAsia="en-GB"/>
              </w:rPr>
              <w:t xml:space="preserve">, </w:t>
            </w:r>
            <w:r w:rsidRPr="001662C6">
              <w:t>as specified in TS 36.211 [21] and in TS 36.213 [23].</w:t>
            </w:r>
          </w:p>
        </w:tc>
        <w:tc>
          <w:tcPr>
            <w:tcW w:w="862" w:type="dxa"/>
            <w:gridSpan w:val="2"/>
          </w:tcPr>
          <w:p w14:paraId="6795CC36"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18B61ACD" w14:textId="77777777" w:rsidTr="00901EE0">
        <w:trPr>
          <w:cantSplit/>
        </w:trPr>
        <w:tc>
          <w:tcPr>
            <w:tcW w:w="7793" w:type="dxa"/>
            <w:gridSpan w:val="2"/>
          </w:tcPr>
          <w:p w14:paraId="320EA142" w14:textId="77777777" w:rsidR="009D5726" w:rsidRPr="001662C6" w:rsidRDefault="009D5726" w:rsidP="00901EE0">
            <w:pPr>
              <w:pStyle w:val="TAL"/>
              <w:rPr>
                <w:b/>
                <w:bCs/>
                <w:i/>
                <w:noProof/>
                <w:lang w:eastAsia="en-GB"/>
              </w:rPr>
            </w:pPr>
            <w:r w:rsidRPr="001662C6">
              <w:rPr>
                <w:b/>
                <w:bCs/>
                <w:i/>
                <w:noProof/>
                <w:lang w:eastAsia="en-GB"/>
              </w:rPr>
              <w:t>ce-PUSCH-NB-MaxTBS</w:t>
            </w:r>
          </w:p>
          <w:p w14:paraId="764D2888" w14:textId="77777777" w:rsidR="009D5726" w:rsidRPr="001662C6" w:rsidRDefault="009D5726" w:rsidP="00901EE0">
            <w:pPr>
              <w:pStyle w:val="TAL"/>
              <w:rPr>
                <w:b/>
                <w:bCs/>
                <w:i/>
                <w:noProof/>
                <w:lang w:eastAsia="en-GB"/>
              </w:rPr>
            </w:pPr>
            <w:r w:rsidRPr="001662C6">
              <w:rPr>
                <w:iCs/>
                <w:noProof/>
                <w:lang w:eastAsia="en-GB"/>
              </w:rPr>
              <w:t xml:space="preserve">Indicates whether the UE supports 2984 bits max UL TBS in 1.4 MHz in CE mode A </w:t>
            </w:r>
            <w:r w:rsidRPr="001662C6">
              <w:t>operation, as specified in TS</w:t>
            </w:r>
            <w:r w:rsidRPr="001662C6">
              <w:rPr>
                <w:lang w:eastAsia="en-GB"/>
              </w:rPr>
              <w:t xml:space="preserve"> 36.212 [22] and TS 36.213 [23]</w:t>
            </w:r>
            <w:r w:rsidRPr="001662C6">
              <w:t>.</w:t>
            </w:r>
          </w:p>
        </w:tc>
        <w:tc>
          <w:tcPr>
            <w:tcW w:w="862" w:type="dxa"/>
            <w:gridSpan w:val="2"/>
          </w:tcPr>
          <w:p w14:paraId="0918D528"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51371FB5"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2EF7F3" w14:textId="77777777" w:rsidR="009D5726" w:rsidRPr="001662C6" w:rsidRDefault="009D5726" w:rsidP="00901EE0">
            <w:pPr>
              <w:pStyle w:val="TAL"/>
              <w:rPr>
                <w:b/>
                <w:bCs/>
                <w:i/>
                <w:noProof/>
                <w:lang w:eastAsia="en-GB"/>
              </w:rPr>
            </w:pPr>
            <w:bookmarkStart w:id="130" w:name="_Hlk509241096"/>
            <w:r w:rsidRPr="001662C6">
              <w:rPr>
                <w:b/>
                <w:bCs/>
                <w:i/>
                <w:noProof/>
                <w:lang w:eastAsia="en-GB"/>
              </w:rPr>
              <w:t>ce-PUSCH-SubPRB-Allocation</w:t>
            </w:r>
          </w:p>
          <w:p w14:paraId="2DEAF813" w14:textId="77777777" w:rsidR="009D5726" w:rsidRPr="001662C6" w:rsidRDefault="009D5726" w:rsidP="00901EE0">
            <w:pPr>
              <w:pStyle w:val="TAL"/>
              <w:rPr>
                <w:b/>
                <w:bCs/>
                <w:i/>
                <w:noProof/>
                <w:lang w:eastAsia="en-GB"/>
              </w:rPr>
            </w:pPr>
            <w:r w:rsidRPr="001662C6">
              <w:rPr>
                <w:bCs/>
                <w:noProof/>
                <w:lang w:eastAsia="en-GB"/>
              </w:rPr>
              <w:t>Indicates whether the UE supports sub-PRB resource allocation for PUSCH in CE mode A or B, as specified in TS 36.211 [21],</w:t>
            </w:r>
            <w:r w:rsidRPr="001662C6">
              <w:t xml:space="preserve"> TS</w:t>
            </w:r>
            <w:r w:rsidRPr="001662C6">
              <w:rPr>
                <w:lang w:eastAsia="en-GB"/>
              </w:rPr>
              <w:t xml:space="preserve"> 36.212 [22]</w:t>
            </w:r>
            <w:r w:rsidRPr="001662C6">
              <w:rPr>
                <w:bCs/>
                <w:noProof/>
                <w:lang w:eastAsia="en-GB"/>
              </w:rPr>
              <w:t xml:space="preserve"> and TS 36.213 [23].</w:t>
            </w:r>
            <w:bookmarkEnd w:id="130"/>
          </w:p>
        </w:tc>
        <w:tc>
          <w:tcPr>
            <w:tcW w:w="862" w:type="dxa"/>
            <w:gridSpan w:val="2"/>
            <w:tcBorders>
              <w:top w:val="single" w:sz="4" w:space="0" w:color="808080"/>
              <w:left w:val="single" w:sz="4" w:space="0" w:color="808080"/>
              <w:bottom w:val="single" w:sz="4" w:space="0" w:color="808080"/>
              <w:right w:val="single" w:sz="4" w:space="0" w:color="808080"/>
            </w:tcBorders>
          </w:tcPr>
          <w:p w14:paraId="2A3BBFBB"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5805C3A8" w14:textId="77777777" w:rsidTr="00901EE0">
        <w:trPr>
          <w:cantSplit/>
        </w:trPr>
        <w:tc>
          <w:tcPr>
            <w:tcW w:w="7793" w:type="dxa"/>
            <w:gridSpan w:val="2"/>
          </w:tcPr>
          <w:p w14:paraId="4AC83420" w14:textId="77777777" w:rsidR="009D5726" w:rsidRPr="001662C6" w:rsidRDefault="009D5726" w:rsidP="00901EE0">
            <w:pPr>
              <w:pStyle w:val="TAL"/>
              <w:rPr>
                <w:b/>
                <w:bCs/>
                <w:i/>
                <w:noProof/>
                <w:lang w:eastAsia="en-GB"/>
              </w:rPr>
            </w:pPr>
            <w:r w:rsidRPr="001662C6">
              <w:rPr>
                <w:b/>
                <w:bCs/>
                <w:i/>
                <w:noProof/>
                <w:lang w:eastAsia="en-GB"/>
              </w:rPr>
              <w:t>ce-RetuningSymbols</w:t>
            </w:r>
          </w:p>
          <w:p w14:paraId="7D849380" w14:textId="77777777" w:rsidR="009D5726" w:rsidRPr="001662C6" w:rsidRDefault="009D5726" w:rsidP="00901EE0">
            <w:pPr>
              <w:pStyle w:val="TAL"/>
              <w:rPr>
                <w:b/>
                <w:bCs/>
                <w:i/>
                <w:noProof/>
                <w:lang w:eastAsia="en-GB"/>
              </w:rPr>
            </w:pPr>
            <w:r w:rsidRPr="001662C6">
              <w:rPr>
                <w:iCs/>
                <w:noProof/>
                <w:lang w:eastAsia="en-GB"/>
              </w:rPr>
              <w:t>Indicates the number of retuning symbols in CE mode</w:t>
            </w:r>
            <w:r w:rsidRPr="001662C6">
              <w:t xml:space="preserve"> A and B as specified in TS</w:t>
            </w:r>
            <w:r w:rsidRPr="001662C6">
              <w:rPr>
                <w:lang w:eastAsia="en-GB"/>
              </w:rPr>
              <w:t xml:space="preserve"> 36.211 [21]</w:t>
            </w:r>
            <w:r w:rsidRPr="001662C6">
              <w:t xml:space="preserve">. Value n0 corresponds to 0 retuning symbols and value n1 corresponds to 1 retuning symbol. If the field is absent the </w:t>
            </w:r>
            <w:r w:rsidRPr="001662C6">
              <w:rPr>
                <w:iCs/>
                <w:noProof/>
                <w:lang w:eastAsia="en-GB"/>
              </w:rPr>
              <w:t>number of retuning symbols in CE mode A and B is 2.</w:t>
            </w:r>
          </w:p>
        </w:tc>
        <w:tc>
          <w:tcPr>
            <w:tcW w:w="862" w:type="dxa"/>
            <w:gridSpan w:val="2"/>
          </w:tcPr>
          <w:p w14:paraId="621B9A92"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49279982" w14:textId="77777777" w:rsidTr="00901EE0">
        <w:trPr>
          <w:cantSplit/>
        </w:trPr>
        <w:tc>
          <w:tcPr>
            <w:tcW w:w="7793" w:type="dxa"/>
            <w:gridSpan w:val="2"/>
          </w:tcPr>
          <w:p w14:paraId="702FDE18" w14:textId="77777777" w:rsidR="009D5726" w:rsidRPr="001662C6" w:rsidRDefault="009D5726" w:rsidP="00901EE0">
            <w:pPr>
              <w:pStyle w:val="TAL"/>
              <w:rPr>
                <w:b/>
                <w:bCs/>
                <w:i/>
                <w:noProof/>
                <w:lang w:eastAsia="en-GB"/>
              </w:rPr>
            </w:pPr>
            <w:r w:rsidRPr="001662C6">
              <w:rPr>
                <w:b/>
                <w:bCs/>
                <w:i/>
                <w:noProof/>
                <w:lang w:eastAsia="en-GB"/>
              </w:rPr>
              <w:t>ce-SchedulingEnhancement</w:t>
            </w:r>
          </w:p>
          <w:p w14:paraId="7768254B" w14:textId="77777777" w:rsidR="009D5726" w:rsidRPr="001662C6" w:rsidRDefault="009D5726" w:rsidP="00901EE0">
            <w:pPr>
              <w:pStyle w:val="TAL"/>
              <w:rPr>
                <w:b/>
                <w:bCs/>
                <w:i/>
                <w:noProof/>
                <w:lang w:eastAsia="en-GB"/>
              </w:rPr>
            </w:pPr>
            <w:r w:rsidRPr="001662C6">
              <w:rPr>
                <w:iCs/>
                <w:noProof/>
                <w:lang w:eastAsia="en-GB"/>
              </w:rPr>
              <w:t xml:space="preserve">Indicates whether the UE supports dynamic HARQ-ACK delay for HD-FDD in CE mode A </w:t>
            </w:r>
            <w:r w:rsidRPr="001662C6">
              <w:t>as specified in TS</w:t>
            </w:r>
            <w:r w:rsidRPr="001662C6">
              <w:rPr>
                <w:lang w:eastAsia="en-GB"/>
              </w:rPr>
              <w:t xml:space="preserve"> 36.212 [22] and TS 36.213 [23]</w:t>
            </w:r>
            <w:r w:rsidRPr="001662C6">
              <w:rPr>
                <w:iCs/>
                <w:noProof/>
                <w:lang w:eastAsia="en-GB"/>
              </w:rPr>
              <w:t>.</w:t>
            </w:r>
          </w:p>
        </w:tc>
        <w:tc>
          <w:tcPr>
            <w:tcW w:w="862" w:type="dxa"/>
            <w:gridSpan w:val="2"/>
          </w:tcPr>
          <w:p w14:paraId="716BA1B5"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2D57A2F3" w14:textId="77777777" w:rsidTr="00901EE0">
        <w:trPr>
          <w:cantSplit/>
        </w:trPr>
        <w:tc>
          <w:tcPr>
            <w:tcW w:w="7793" w:type="dxa"/>
            <w:gridSpan w:val="2"/>
          </w:tcPr>
          <w:p w14:paraId="0F38FAB4" w14:textId="77777777" w:rsidR="009D5726" w:rsidRPr="001662C6" w:rsidRDefault="009D5726" w:rsidP="00901EE0">
            <w:pPr>
              <w:pStyle w:val="TAL"/>
              <w:rPr>
                <w:b/>
                <w:bCs/>
                <w:i/>
                <w:noProof/>
                <w:lang w:eastAsia="en-GB"/>
              </w:rPr>
            </w:pPr>
            <w:r w:rsidRPr="001662C6">
              <w:rPr>
                <w:b/>
                <w:bCs/>
                <w:i/>
                <w:noProof/>
                <w:lang w:eastAsia="en-GB"/>
              </w:rPr>
              <w:t>ce-SRS-Enhancement</w:t>
            </w:r>
          </w:p>
          <w:p w14:paraId="17F68324" w14:textId="77777777" w:rsidR="009D5726" w:rsidRPr="001662C6" w:rsidRDefault="009D5726" w:rsidP="00901EE0">
            <w:pPr>
              <w:pStyle w:val="TAL"/>
              <w:rPr>
                <w:b/>
                <w:bCs/>
                <w:i/>
                <w:noProof/>
                <w:lang w:eastAsia="en-GB"/>
              </w:rPr>
            </w:pPr>
            <w:r w:rsidRPr="001662C6">
              <w:rPr>
                <w:iCs/>
                <w:noProof/>
                <w:lang w:eastAsia="en-GB"/>
              </w:rPr>
              <w:t xml:space="preserve">Indicates whether the UE supports SRS coverage enhancement in TDD with support of SRS combs 2 and 4 </w:t>
            </w:r>
            <w:r w:rsidRPr="001662C6">
              <w:t xml:space="preserve">as specified in </w:t>
            </w:r>
            <w:r w:rsidRPr="001662C6">
              <w:rPr>
                <w:lang w:eastAsia="en-GB"/>
              </w:rPr>
              <w:t>TS 36.213 [23]</w:t>
            </w:r>
            <w:r w:rsidRPr="001662C6">
              <w:rPr>
                <w:iCs/>
                <w:noProof/>
                <w:lang w:eastAsia="en-GB"/>
              </w:rPr>
              <w:t xml:space="preserve">. This field can be included only if </w:t>
            </w:r>
            <w:r w:rsidRPr="001662C6">
              <w:rPr>
                <w:i/>
                <w:iCs/>
                <w:noProof/>
                <w:lang w:eastAsia="en-GB"/>
              </w:rPr>
              <w:t>ce-SRS-EnhancementWithoutComb4</w:t>
            </w:r>
            <w:r w:rsidRPr="001662C6">
              <w:rPr>
                <w:iCs/>
                <w:noProof/>
                <w:lang w:eastAsia="en-GB"/>
              </w:rPr>
              <w:t xml:space="preserve"> is not included.</w:t>
            </w:r>
          </w:p>
        </w:tc>
        <w:tc>
          <w:tcPr>
            <w:tcW w:w="862" w:type="dxa"/>
            <w:gridSpan w:val="2"/>
          </w:tcPr>
          <w:p w14:paraId="6711B4F2"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02EE94CF" w14:textId="77777777" w:rsidTr="00901EE0">
        <w:trPr>
          <w:cantSplit/>
        </w:trPr>
        <w:tc>
          <w:tcPr>
            <w:tcW w:w="7793" w:type="dxa"/>
            <w:gridSpan w:val="2"/>
          </w:tcPr>
          <w:p w14:paraId="1613017F" w14:textId="77777777" w:rsidR="009D5726" w:rsidRPr="001662C6" w:rsidRDefault="009D5726" w:rsidP="00901EE0">
            <w:pPr>
              <w:pStyle w:val="TAL"/>
              <w:rPr>
                <w:b/>
                <w:bCs/>
                <w:i/>
                <w:noProof/>
                <w:lang w:eastAsia="en-GB"/>
              </w:rPr>
            </w:pPr>
            <w:r w:rsidRPr="001662C6">
              <w:rPr>
                <w:b/>
                <w:bCs/>
                <w:i/>
                <w:noProof/>
                <w:lang w:eastAsia="en-GB"/>
              </w:rPr>
              <w:t>ce-SRS-EnhancementWithoutComb4</w:t>
            </w:r>
          </w:p>
          <w:p w14:paraId="722D27F8" w14:textId="77777777" w:rsidR="009D5726" w:rsidRPr="001662C6" w:rsidRDefault="009D5726" w:rsidP="00901EE0">
            <w:pPr>
              <w:pStyle w:val="TAL"/>
              <w:rPr>
                <w:b/>
                <w:bCs/>
                <w:i/>
                <w:noProof/>
                <w:lang w:eastAsia="en-GB"/>
              </w:rPr>
            </w:pPr>
            <w:r w:rsidRPr="001662C6">
              <w:rPr>
                <w:iCs/>
                <w:noProof/>
                <w:lang w:eastAsia="en-GB"/>
              </w:rPr>
              <w:t xml:space="preserve">Indicates whether the UE supports SRS coverage enhancement in TDD with support of SRS comb 2 but without support of SRS comb 4 </w:t>
            </w:r>
            <w:r w:rsidRPr="001662C6">
              <w:t xml:space="preserve">as specified in </w:t>
            </w:r>
            <w:r w:rsidRPr="001662C6">
              <w:rPr>
                <w:lang w:eastAsia="en-GB"/>
              </w:rPr>
              <w:t>TS 36.213 [23]</w:t>
            </w:r>
            <w:r w:rsidRPr="001662C6">
              <w:rPr>
                <w:iCs/>
                <w:noProof/>
                <w:lang w:eastAsia="en-GB"/>
              </w:rPr>
              <w:t xml:space="preserve">. This field can be included only if </w:t>
            </w:r>
            <w:r w:rsidRPr="001662C6">
              <w:rPr>
                <w:i/>
                <w:iCs/>
                <w:noProof/>
                <w:lang w:eastAsia="en-GB"/>
              </w:rPr>
              <w:t>ce-SRS-Enhancement</w:t>
            </w:r>
            <w:r w:rsidRPr="001662C6">
              <w:rPr>
                <w:iCs/>
                <w:noProof/>
                <w:lang w:eastAsia="en-GB"/>
              </w:rPr>
              <w:t xml:space="preserve"> is not included.</w:t>
            </w:r>
          </w:p>
        </w:tc>
        <w:tc>
          <w:tcPr>
            <w:tcW w:w="862" w:type="dxa"/>
            <w:gridSpan w:val="2"/>
          </w:tcPr>
          <w:p w14:paraId="49635632"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757C2EE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CF781B" w14:textId="77777777" w:rsidR="009D5726" w:rsidRPr="001662C6" w:rsidRDefault="009D5726" w:rsidP="00901EE0">
            <w:pPr>
              <w:pStyle w:val="TAL"/>
              <w:rPr>
                <w:b/>
                <w:i/>
                <w:lang w:eastAsia="zh-CN"/>
              </w:rPr>
            </w:pPr>
            <w:r w:rsidRPr="001662C6">
              <w:rPr>
                <w:b/>
                <w:i/>
                <w:lang w:eastAsia="zh-CN"/>
              </w:rPr>
              <w:t>ce-SwitchWithoutHO</w:t>
            </w:r>
          </w:p>
          <w:p w14:paraId="533F7269" w14:textId="77777777" w:rsidR="009D5726" w:rsidRPr="001662C6" w:rsidRDefault="009D5726" w:rsidP="00901EE0">
            <w:pPr>
              <w:pStyle w:val="TAL"/>
              <w:rPr>
                <w:b/>
                <w:i/>
                <w:lang w:eastAsia="zh-CN"/>
              </w:rPr>
            </w:pPr>
            <w:r w:rsidRPr="001662C6">
              <w:rPr>
                <w:lang w:eastAsia="en-GB"/>
              </w:rPr>
              <w:t>Indicates whether the UE supports switching between normal mode and enhanced coverage mode without handover</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150561"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151B3C75" w14:textId="77777777" w:rsidTr="00901EE0">
        <w:tc>
          <w:tcPr>
            <w:tcW w:w="7793" w:type="dxa"/>
            <w:gridSpan w:val="2"/>
            <w:tcBorders>
              <w:top w:val="single" w:sz="4" w:space="0" w:color="808080"/>
              <w:left w:val="single" w:sz="4" w:space="0" w:color="808080"/>
              <w:bottom w:val="single" w:sz="4" w:space="0" w:color="808080"/>
              <w:right w:val="single" w:sz="4" w:space="0" w:color="808080"/>
            </w:tcBorders>
          </w:tcPr>
          <w:p w14:paraId="38205DDD" w14:textId="77777777" w:rsidR="009D5726" w:rsidRPr="001662C6" w:rsidRDefault="009D5726" w:rsidP="00901EE0">
            <w:pPr>
              <w:pStyle w:val="TAL"/>
              <w:rPr>
                <w:b/>
                <w:i/>
                <w:lang w:eastAsia="zh-CN"/>
              </w:rPr>
            </w:pPr>
            <w:r w:rsidRPr="001662C6">
              <w:rPr>
                <w:b/>
                <w:i/>
                <w:lang w:eastAsia="zh-CN"/>
              </w:rPr>
              <w:t>ce-UL-HARQ-ACK-Feedback</w:t>
            </w:r>
          </w:p>
          <w:p w14:paraId="4CBDAA32" w14:textId="77777777" w:rsidR="009D5726" w:rsidRPr="001662C6" w:rsidRDefault="009D5726" w:rsidP="00901EE0">
            <w:pPr>
              <w:pStyle w:val="TAL"/>
              <w:rPr>
                <w:lang w:eastAsia="zh-CN"/>
              </w:rPr>
            </w:pPr>
            <w:r w:rsidRPr="001662C6">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33721DF" w14:textId="77777777" w:rsidR="009D5726" w:rsidRPr="001662C6" w:rsidRDefault="009D5726" w:rsidP="00901EE0">
            <w:pPr>
              <w:pStyle w:val="TAL"/>
              <w:jc w:val="center"/>
              <w:rPr>
                <w:bCs/>
                <w:noProof/>
                <w:lang w:eastAsia="zh-CN"/>
              </w:rPr>
            </w:pPr>
            <w:r w:rsidRPr="001662C6">
              <w:rPr>
                <w:bCs/>
                <w:noProof/>
                <w:lang w:eastAsia="zh-CN"/>
              </w:rPr>
              <w:t>Yes</w:t>
            </w:r>
          </w:p>
        </w:tc>
      </w:tr>
      <w:tr w:rsidR="009D5726" w:rsidRPr="001662C6" w14:paraId="0E17351C" w14:textId="77777777" w:rsidTr="00901EE0">
        <w:trPr>
          <w:cantSplit/>
        </w:trPr>
        <w:tc>
          <w:tcPr>
            <w:tcW w:w="7793" w:type="dxa"/>
            <w:gridSpan w:val="2"/>
          </w:tcPr>
          <w:p w14:paraId="50EB232E" w14:textId="77777777" w:rsidR="009D5726" w:rsidRPr="001662C6" w:rsidRDefault="009D5726" w:rsidP="00901EE0">
            <w:pPr>
              <w:pStyle w:val="TAL"/>
              <w:rPr>
                <w:b/>
                <w:bCs/>
                <w:i/>
                <w:noProof/>
                <w:lang w:eastAsia="en-GB"/>
              </w:rPr>
            </w:pPr>
            <w:r w:rsidRPr="001662C6">
              <w:rPr>
                <w:b/>
                <w:bCs/>
                <w:i/>
                <w:noProof/>
                <w:lang w:eastAsia="en-GB"/>
              </w:rPr>
              <w:t>channelMeasRestriction</w:t>
            </w:r>
          </w:p>
          <w:p w14:paraId="67B16AE8" w14:textId="77777777" w:rsidR="009D5726" w:rsidRPr="001662C6" w:rsidRDefault="009D5726" w:rsidP="00901EE0">
            <w:pPr>
              <w:pStyle w:val="TAL"/>
              <w:rPr>
                <w:b/>
                <w:bCs/>
                <w:i/>
                <w:noProof/>
                <w:lang w:eastAsia="en-GB"/>
              </w:rPr>
            </w:pPr>
            <w:r w:rsidRPr="001662C6">
              <w:rPr>
                <w:iCs/>
                <w:noProof/>
                <w:lang w:eastAsia="en-GB"/>
              </w:rPr>
              <w:t xml:space="preserve">Indicates </w:t>
            </w:r>
            <w:r w:rsidRPr="001662C6">
              <w:rPr>
                <w:lang w:eastAsia="en-GB"/>
              </w:rPr>
              <w:t>for a particular transmission mode</w:t>
            </w:r>
            <w:r w:rsidRPr="001662C6">
              <w:rPr>
                <w:iCs/>
                <w:noProof/>
                <w:lang w:eastAsia="en-GB"/>
              </w:rPr>
              <w:t xml:space="preserve"> whether the UE supports channel measurement restriction.</w:t>
            </w:r>
          </w:p>
        </w:tc>
        <w:tc>
          <w:tcPr>
            <w:tcW w:w="862" w:type="dxa"/>
            <w:gridSpan w:val="2"/>
          </w:tcPr>
          <w:p w14:paraId="1C5F4643"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24687D16" w14:textId="77777777" w:rsidTr="00901EE0">
        <w:trPr>
          <w:cantSplit/>
        </w:trPr>
        <w:tc>
          <w:tcPr>
            <w:tcW w:w="7793" w:type="dxa"/>
            <w:gridSpan w:val="2"/>
          </w:tcPr>
          <w:p w14:paraId="2B5D3290" w14:textId="77777777" w:rsidR="009D5726" w:rsidRPr="001662C6" w:rsidRDefault="009D5726" w:rsidP="00901EE0">
            <w:pPr>
              <w:pStyle w:val="TAL"/>
              <w:rPr>
                <w:rFonts w:cs="Arial"/>
                <w:b/>
                <w:bCs/>
                <w:i/>
                <w:iCs/>
                <w:szCs w:val="18"/>
              </w:rPr>
            </w:pPr>
            <w:r w:rsidRPr="001662C6">
              <w:rPr>
                <w:rFonts w:cs="Arial"/>
                <w:b/>
                <w:bCs/>
                <w:i/>
                <w:iCs/>
                <w:szCs w:val="18"/>
              </w:rPr>
              <w:t>cho</w:t>
            </w:r>
          </w:p>
          <w:p w14:paraId="31698B6A" w14:textId="77777777" w:rsidR="009D5726" w:rsidRPr="001662C6" w:rsidRDefault="009D5726" w:rsidP="00901EE0">
            <w:pPr>
              <w:pStyle w:val="TAL"/>
              <w:rPr>
                <w:b/>
                <w:bCs/>
                <w:i/>
                <w:noProof/>
                <w:lang w:eastAsia="en-GB"/>
              </w:rPr>
            </w:pPr>
            <w:r w:rsidRPr="001662C6">
              <w:rPr>
                <w:rFonts w:eastAsia="MS PGothic" w:cs="Arial"/>
                <w:szCs w:val="18"/>
              </w:rPr>
              <w:t xml:space="preserve">Indicates </w:t>
            </w:r>
            <w:bookmarkStart w:id="131" w:name="_Hlk32577787"/>
            <w:r w:rsidRPr="001662C6">
              <w:rPr>
                <w:rFonts w:eastAsia="MS PGothic" w:cs="Arial"/>
                <w:szCs w:val="18"/>
              </w:rPr>
              <w:t>whether the UE supports conditional handover including execution condition, candidate cell configuration</w:t>
            </w:r>
            <w:bookmarkEnd w:id="131"/>
            <w:r w:rsidRPr="001662C6">
              <w:rPr>
                <w:rFonts w:eastAsia="MS PGothic" w:cs="Arial"/>
                <w:szCs w:val="18"/>
              </w:rPr>
              <w:t xml:space="preserve"> and maximum 8 candidate cells.</w:t>
            </w:r>
          </w:p>
        </w:tc>
        <w:tc>
          <w:tcPr>
            <w:tcW w:w="862" w:type="dxa"/>
            <w:gridSpan w:val="2"/>
          </w:tcPr>
          <w:p w14:paraId="391637D3"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2F3DF9CC" w14:textId="77777777" w:rsidTr="00901EE0">
        <w:trPr>
          <w:cantSplit/>
        </w:trPr>
        <w:tc>
          <w:tcPr>
            <w:tcW w:w="7793" w:type="dxa"/>
            <w:gridSpan w:val="2"/>
          </w:tcPr>
          <w:p w14:paraId="579369E4" w14:textId="77777777" w:rsidR="009D5726" w:rsidRPr="001662C6" w:rsidRDefault="009D5726" w:rsidP="00901EE0">
            <w:pPr>
              <w:pStyle w:val="TAL"/>
              <w:rPr>
                <w:rFonts w:cs="Arial"/>
                <w:b/>
                <w:bCs/>
                <w:i/>
                <w:iCs/>
                <w:szCs w:val="18"/>
              </w:rPr>
            </w:pPr>
            <w:r w:rsidRPr="001662C6">
              <w:rPr>
                <w:rFonts w:cs="Arial"/>
                <w:b/>
                <w:bCs/>
                <w:i/>
                <w:iCs/>
                <w:szCs w:val="18"/>
              </w:rPr>
              <w:t>cho-Failure</w:t>
            </w:r>
          </w:p>
          <w:p w14:paraId="4D5232CF" w14:textId="77777777" w:rsidR="009D5726" w:rsidRPr="001662C6" w:rsidRDefault="009D5726" w:rsidP="00901EE0">
            <w:pPr>
              <w:pStyle w:val="TAL"/>
              <w:rPr>
                <w:b/>
                <w:bCs/>
                <w:i/>
                <w:noProof/>
                <w:lang w:eastAsia="en-GB"/>
              </w:rPr>
            </w:pPr>
            <w:r w:rsidRPr="001662C6">
              <w:rPr>
                <w:rFonts w:eastAsia="MS PGothic" w:cs="Arial"/>
                <w:szCs w:val="18"/>
              </w:rPr>
              <w:t xml:space="preserve">Indicates </w:t>
            </w:r>
            <w:bookmarkStart w:id="132" w:name="_Hlk32577805"/>
            <w:r w:rsidRPr="001662C6">
              <w:rPr>
                <w:rFonts w:eastAsia="MS PGothic" w:cs="Arial"/>
                <w:szCs w:val="18"/>
              </w:rPr>
              <w:t>whether the UE supports conditional handover during re-establishment procedure when the selected cell is configured as candidate cell for condition handover.</w:t>
            </w:r>
            <w:bookmarkEnd w:id="132"/>
          </w:p>
        </w:tc>
        <w:tc>
          <w:tcPr>
            <w:tcW w:w="862" w:type="dxa"/>
            <w:gridSpan w:val="2"/>
          </w:tcPr>
          <w:p w14:paraId="65740703"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0C717CAA" w14:textId="77777777" w:rsidTr="00901EE0">
        <w:trPr>
          <w:cantSplit/>
        </w:trPr>
        <w:tc>
          <w:tcPr>
            <w:tcW w:w="7793" w:type="dxa"/>
            <w:gridSpan w:val="2"/>
          </w:tcPr>
          <w:p w14:paraId="77A4DCAD" w14:textId="77777777" w:rsidR="009D5726" w:rsidRPr="001662C6" w:rsidRDefault="009D5726" w:rsidP="00901EE0">
            <w:pPr>
              <w:pStyle w:val="TAL"/>
              <w:rPr>
                <w:rFonts w:cs="Arial"/>
                <w:b/>
                <w:bCs/>
                <w:i/>
                <w:iCs/>
                <w:szCs w:val="18"/>
              </w:rPr>
            </w:pPr>
            <w:r w:rsidRPr="001662C6">
              <w:rPr>
                <w:rFonts w:cs="Arial"/>
                <w:b/>
                <w:bCs/>
                <w:i/>
                <w:iCs/>
                <w:szCs w:val="18"/>
              </w:rPr>
              <w:t>cho-FDD-TDD</w:t>
            </w:r>
          </w:p>
          <w:p w14:paraId="0AB2C353" w14:textId="77777777" w:rsidR="009D5726" w:rsidRPr="001662C6" w:rsidRDefault="009D5726" w:rsidP="00901EE0">
            <w:pPr>
              <w:pStyle w:val="TAL"/>
              <w:rPr>
                <w:b/>
                <w:bCs/>
                <w:i/>
                <w:noProof/>
                <w:lang w:eastAsia="en-GB"/>
              </w:rPr>
            </w:pPr>
            <w:r w:rsidRPr="001662C6">
              <w:rPr>
                <w:rFonts w:eastAsia="MS PGothic" w:cs="Arial"/>
                <w:szCs w:val="18"/>
              </w:rPr>
              <w:t>Indicates whether the UE supports conditional handover between FDD and TDD cells.</w:t>
            </w:r>
          </w:p>
        </w:tc>
        <w:tc>
          <w:tcPr>
            <w:tcW w:w="862" w:type="dxa"/>
            <w:gridSpan w:val="2"/>
          </w:tcPr>
          <w:p w14:paraId="06FBFEFA" w14:textId="77777777" w:rsidR="009D5726" w:rsidRPr="001662C6" w:rsidRDefault="009D5726" w:rsidP="00901EE0">
            <w:pPr>
              <w:pStyle w:val="TAL"/>
              <w:jc w:val="center"/>
              <w:rPr>
                <w:bCs/>
                <w:noProof/>
                <w:lang w:eastAsia="en-GB"/>
              </w:rPr>
            </w:pPr>
            <w:r w:rsidRPr="001662C6">
              <w:rPr>
                <w:rFonts w:eastAsia="Malgun Gothic" w:cs="Arial"/>
                <w:bCs/>
                <w:noProof/>
                <w:lang w:eastAsia="ko-KR"/>
              </w:rPr>
              <w:t>No</w:t>
            </w:r>
          </w:p>
        </w:tc>
      </w:tr>
      <w:tr w:rsidR="009D5726" w:rsidRPr="001662C6" w14:paraId="02502060" w14:textId="77777777" w:rsidTr="00901EE0">
        <w:trPr>
          <w:cantSplit/>
        </w:trPr>
        <w:tc>
          <w:tcPr>
            <w:tcW w:w="7793" w:type="dxa"/>
            <w:gridSpan w:val="2"/>
          </w:tcPr>
          <w:p w14:paraId="78C82FF0" w14:textId="77777777" w:rsidR="009D5726" w:rsidRPr="001662C6" w:rsidRDefault="009D5726" w:rsidP="00901EE0">
            <w:pPr>
              <w:pStyle w:val="TAL"/>
              <w:rPr>
                <w:rFonts w:cs="Arial"/>
                <w:b/>
                <w:bCs/>
                <w:i/>
                <w:iCs/>
                <w:szCs w:val="18"/>
              </w:rPr>
            </w:pPr>
            <w:r w:rsidRPr="001662C6">
              <w:rPr>
                <w:rFonts w:cs="Arial"/>
                <w:b/>
                <w:bCs/>
                <w:i/>
                <w:iCs/>
                <w:szCs w:val="18"/>
              </w:rPr>
              <w:t>cho-TwoTriggerEvents</w:t>
            </w:r>
          </w:p>
          <w:p w14:paraId="32E41482" w14:textId="77777777" w:rsidR="009D5726" w:rsidRPr="001662C6" w:rsidRDefault="009D5726" w:rsidP="00901EE0">
            <w:pPr>
              <w:pStyle w:val="TAL"/>
              <w:rPr>
                <w:b/>
                <w:bCs/>
                <w:i/>
                <w:noProof/>
                <w:lang w:eastAsia="en-GB"/>
              </w:rPr>
            </w:pPr>
            <w:r w:rsidRPr="001662C6">
              <w:rPr>
                <w:rFonts w:eastAsia="MS PGothic" w:cs="Arial"/>
                <w:szCs w:val="18"/>
              </w:rPr>
              <w:t xml:space="preserve">Indicates whether the UE supports 2 trigger events for same execution condition. It is mandatory supported if the UE suppors </w:t>
            </w:r>
            <w:r w:rsidRPr="001662C6">
              <w:rPr>
                <w:rFonts w:eastAsia="MS PGothic" w:cs="Arial"/>
                <w:i/>
                <w:iCs/>
                <w:szCs w:val="18"/>
              </w:rPr>
              <w:t>cho</w:t>
            </w:r>
            <w:r w:rsidRPr="001662C6">
              <w:rPr>
                <w:rFonts w:eastAsia="MS PGothic" w:cs="Arial"/>
                <w:szCs w:val="18"/>
              </w:rPr>
              <w:t>.</w:t>
            </w:r>
          </w:p>
        </w:tc>
        <w:tc>
          <w:tcPr>
            <w:tcW w:w="862" w:type="dxa"/>
            <w:gridSpan w:val="2"/>
          </w:tcPr>
          <w:p w14:paraId="72F37EB0"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05463F6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6AEDB" w14:textId="77777777" w:rsidR="009D5726" w:rsidRPr="001662C6" w:rsidRDefault="009D5726" w:rsidP="00901EE0">
            <w:pPr>
              <w:keepNext/>
              <w:keepLines/>
              <w:spacing w:after="0"/>
              <w:rPr>
                <w:rFonts w:ascii="Arial" w:hAnsi="Arial"/>
                <w:b/>
                <w:bCs/>
                <w:i/>
                <w:noProof/>
                <w:sz w:val="18"/>
              </w:rPr>
            </w:pPr>
            <w:r w:rsidRPr="001662C6">
              <w:rPr>
                <w:rFonts w:ascii="Arial" w:hAnsi="Arial"/>
                <w:b/>
                <w:bCs/>
                <w:i/>
                <w:noProof/>
                <w:sz w:val="18"/>
              </w:rPr>
              <w:t>codebook-HARQ-ACK</w:t>
            </w:r>
          </w:p>
          <w:p w14:paraId="509EF94D" w14:textId="77777777" w:rsidR="009D5726" w:rsidRPr="001662C6" w:rsidRDefault="009D5726" w:rsidP="00901EE0">
            <w:pPr>
              <w:pStyle w:val="TAL"/>
              <w:rPr>
                <w:b/>
                <w:i/>
              </w:rPr>
            </w:pPr>
            <w:r w:rsidRPr="001662C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7DCEE579" w14:textId="77777777" w:rsidR="009D5726" w:rsidRPr="001662C6" w:rsidRDefault="009D5726" w:rsidP="00901EE0">
            <w:pPr>
              <w:keepNext/>
              <w:keepLines/>
              <w:spacing w:after="0"/>
              <w:jc w:val="center"/>
              <w:rPr>
                <w:rFonts w:ascii="Arial" w:hAnsi="Arial"/>
                <w:bCs/>
                <w:noProof/>
                <w:sz w:val="18"/>
              </w:rPr>
            </w:pPr>
            <w:r w:rsidRPr="001662C6">
              <w:rPr>
                <w:rFonts w:ascii="Arial" w:hAnsi="Arial"/>
                <w:bCs/>
                <w:noProof/>
                <w:sz w:val="18"/>
              </w:rPr>
              <w:t>No</w:t>
            </w:r>
          </w:p>
        </w:tc>
      </w:tr>
      <w:tr w:rsidR="009D5726" w:rsidRPr="001662C6" w14:paraId="3947A8B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FA3FC8" w14:textId="77777777" w:rsidR="009D5726" w:rsidRPr="001662C6" w:rsidRDefault="009D5726" w:rsidP="00901EE0">
            <w:pPr>
              <w:pStyle w:val="TAL"/>
              <w:rPr>
                <w:iCs/>
                <w:noProof/>
              </w:rPr>
            </w:pPr>
            <w:r w:rsidRPr="001662C6">
              <w:rPr>
                <w:b/>
                <w:bCs/>
                <w:i/>
                <w:noProof/>
              </w:rPr>
              <w:t>commMultipleTx</w:t>
            </w:r>
          </w:p>
          <w:p w14:paraId="056DC9CE" w14:textId="77777777" w:rsidR="009D5726" w:rsidRPr="001662C6" w:rsidRDefault="009D5726" w:rsidP="00901EE0">
            <w:pPr>
              <w:pStyle w:val="TAL"/>
              <w:rPr>
                <w:b/>
                <w:bCs/>
                <w:i/>
                <w:noProof/>
              </w:rPr>
            </w:pPr>
            <w:r w:rsidRPr="001662C6">
              <w:rPr>
                <w:iCs/>
                <w:noProof/>
                <w:lang w:eastAsia="en-GB"/>
              </w:rPr>
              <w:t xml:space="preserve">Indicates whether the UE supports multiple transmissions of sidelink communication to different destinations in one SC period. If </w:t>
            </w:r>
            <w:r w:rsidRPr="001662C6">
              <w:rPr>
                <w:i/>
                <w:iCs/>
                <w:noProof/>
                <w:lang w:eastAsia="en-GB"/>
              </w:rPr>
              <w:t>commMultipleTx-r13</w:t>
            </w:r>
            <w:r w:rsidRPr="001662C6">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5FE397E9" w14:textId="77777777" w:rsidR="009D5726" w:rsidRPr="001662C6" w:rsidRDefault="009D5726" w:rsidP="00901EE0">
            <w:pPr>
              <w:keepNext/>
              <w:keepLines/>
              <w:spacing w:after="0"/>
              <w:jc w:val="center"/>
              <w:rPr>
                <w:rFonts w:ascii="Arial" w:hAnsi="Arial"/>
                <w:bCs/>
                <w:noProof/>
                <w:sz w:val="18"/>
              </w:rPr>
            </w:pPr>
            <w:r w:rsidRPr="001662C6">
              <w:rPr>
                <w:rFonts w:ascii="Arial" w:hAnsi="Arial"/>
                <w:bCs/>
                <w:noProof/>
                <w:sz w:val="18"/>
              </w:rPr>
              <w:t>-</w:t>
            </w:r>
          </w:p>
        </w:tc>
      </w:tr>
      <w:tr w:rsidR="009D5726" w:rsidRPr="001662C6" w14:paraId="31BFE15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FB9D1" w14:textId="77777777" w:rsidR="009D5726" w:rsidRPr="001662C6" w:rsidRDefault="009D5726" w:rsidP="00901EE0">
            <w:pPr>
              <w:pStyle w:val="TAL"/>
              <w:rPr>
                <w:b/>
                <w:i/>
                <w:lang w:eastAsia="en-GB"/>
              </w:rPr>
            </w:pPr>
            <w:r w:rsidRPr="001662C6">
              <w:rPr>
                <w:b/>
                <w:i/>
                <w:lang w:eastAsia="en-GB"/>
              </w:rPr>
              <w:t>commSimultaneousTx</w:t>
            </w:r>
          </w:p>
          <w:p w14:paraId="152831CA" w14:textId="77777777" w:rsidR="009D5726" w:rsidRPr="001662C6" w:rsidRDefault="009D5726" w:rsidP="00901EE0">
            <w:pPr>
              <w:pStyle w:val="TAL"/>
              <w:rPr>
                <w:b/>
                <w:i/>
                <w:lang w:eastAsia="en-GB"/>
              </w:rPr>
            </w:pPr>
            <w:r w:rsidRPr="001662C6">
              <w:rPr>
                <w:lang w:eastAsia="en-GB"/>
              </w:rPr>
              <w:t xml:space="preserve">Indicates whether the UE supports simultaneous transmission of EUTRA and sidelink communication (on different carriers) in all bands for which the UE indicated sidelink support in a band combination (using </w:t>
            </w:r>
            <w:r w:rsidRPr="001662C6">
              <w:rPr>
                <w:i/>
                <w:lang w:eastAsia="en-GB"/>
              </w:rPr>
              <w:t>commSupportedBandsPerBC</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0AC1F6"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0D651A8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3D04C" w14:textId="77777777" w:rsidR="009D5726" w:rsidRPr="001662C6" w:rsidRDefault="009D5726" w:rsidP="00901EE0">
            <w:pPr>
              <w:pStyle w:val="TAL"/>
              <w:rPr>
                <w:b/>
                <w:i/>
                <w:lang w:eastAsia="en-GB"/>
              </w:rPr>
            </w:pPr>
            <w:r w:rsidRPr="001662C6">
              <w:rPr>
                <w:b/>
                <w:i/>
                <w:lang w:eastAsia="en-GB"/>
              </w:rPr>
              <w:t>commSupportedBands</w:t>
            </w:r>
          </w:p>
          <w:p w14:paraId="43CAAE5A" w14:textId="77777777" w:rsidR="009D5726" w:rsidRPr="001662C6" w:rsidRDefault="009D5726" w:rsidP="00901EE0">
            <w:pPr>
              <w:pStyle w:val="TAL"/>
              <w:rPr>
                <w:b/>
                <w:i/>
                <w:lang w:eastAsia="en-GB"/>
              </w:rPr>
            </w:pPr>
            <w:r w:rsidRPr="001662C6">
              <w:rPr>
                <w:lang w:eastAsia="en-GB"/>
              </w:rPr>
              <w:t xml:space="preserve">Indicates the bands on which the UE supports sidelink communication, by an independent list of bands i.e. separate from the list of supported E-UTRA band, as indicated in </w:t>
            </w:r>
            <w:r w:rsidRPr="001662C6">
              <w:rPr>
                <w:i/>
                <w:lang w:eastAsia="en-GB"/>
              </w:rPr>
              <w:t>supportedBandListEUTRA</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8F9C1E"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BAA086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B812B2" w14:textId="77777777" w:rsidR="009D5726" w:rsidRPr="001662C6" w:rsidRDefault="009D5726" w:rsidP="00901EE0">
            <w:pPr>
              <w:pStyle w:val="TAL"/>
              <w:rPr>
                <w:b/>
                <w:i/>
                <w:lang w:eastAsia="en-GB"/>
              </w:rPr>
            </w:pPr>
            <w:r w:rsidRPr="001662C6">
              <w:rPr>
                <w:b/>
                <w:i/>
                <w:lang w:eastAsia="en-GB"/>
              </w:rPr>
              <w:t>commSupportedBandsPerBC</w:t>
            </w:r>
          </w:p>
          <w:p w14:paraId="02B22C75" w14:textId="77777777" w:rsidR="009D5726" w:rsidRPr="001662C6" w:rsidRDefault="009D5726" w:rsidP="00901EE0">
            <w:pPr>
              <w:pStyle w:val="TAL"/>
              <w:rPr>
                <w:b/>
                <w:i/>
                <w:lang w:eastAsia="en-GB"/>
              </w:rPr>
            </w:pPr>
            <w:r w:rsidRPr="001662C6">
              <w:rPr>
                <w:lang w:eastAsia="en-GB"/>
              </w:rPr>
              <w:t xml:space="preserve">Indicates, for a particular band combination, the bands on which the UE supports simultaneous reception of EUTRA and sidelink communication. If the UE indicates support simultaneous transmission (using </w:t>
            </w:r>
            <w:r w:rsidRPr="001662C6">
              <w:rPr>
                <w:i/>
                <w:lang w:eastAsia="en-GB"/>
              </w:rPr>
              <w:t>commSimultaneousTx</w:t>
            </w:r>
            <w:r w:rsidRPr="001662C6">
              <w:rPr>
                <w:lang w:eastAsia="en-GB"/>
              </w:rPr>
              <w:t xml:space="preserve">), it also indicates, for a particular band combination, the bands on which the UE supports simultaneous transmission of EUTRA and sidelink communication. The first bit refers to the first band included in </w:t>
            </w:r>
            <w:r w:rsidRPr="001662C6">
              <w:rPr>
                <w:i/>
                <w:lang w:eastAsia="en-GB"/>
              </w:rPr>
              <w:t>commSupportedBands</w:t>
            </w:r>
            <w:r w:rsidRPr="001662C6">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860264D"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28305EA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048BE" w14:textId="77777777" w:rsidR="009D5726" w:rsidRPr="001662C6" w:rsidRDefault="009D5726" w:rsidP="00901EE0">
            <w:pPr>
              <w:pStyle w:val="TAL"/>
              <w:rPr>
                <w:b/>
                <w:i/>
                <w:lang w:eastAsia="en-GB"/>
              </w:rPr>
            </w:pPr>
            <w:r w:rsidRPr="001662C6">
              <w:rPr>
                <w:b/>
                <w:i/>
                <w:lang w:eastAsia="en-GB"/>
              </w:rPr>
              <w:t>configN (in MIMO-CA-ParametersPerBoBCPerTM)</w:t>
            </w:r>
          </w:p>
          <w:p w14:paraId="0CC39817" w14:textId="77777777" w:rsidR="009D5726" w:rsidRPr="001662C6" w:rsidRDefault="009D5726" w:rsidP="00901EE0">
            <w:pPr>
              <w:pStyle w:val="TAL"/>
              <w:rPr>
                <w:b/>
                <w:i/>
                <w:lang w:eastAsia="en-GB"/>
              </w:rPr>
            </w:pPr>
            <w:r w:rsidRPr="001662C6">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AE4F98"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799196F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AE2E2" w14:textId="77777777" w:rsidR="009D5726" w:rsidRPr="001662C6" w:rsidRDefault="009D5726" w:rsidP="00901EE0">
            <w:pPr>
              <w:pStyle w:val="TAL"/>
              <w:rPr>
                <w:b/>
                <w:i/>
              </w:rPr>
            </w:pPr>
            <w:r w:rsidRPr="001662C6">
              <w:rPr>
                <w:b/>
                <w:i/>
              </w:rPr>
              <w:t>configN (in MIMO-UE-ParametersPerTM)</w:t>
            </w:r>
          </w:p>
          <w:p w14:paraId="50CEF23C" w14:textId="77777777" w:rsidR="009D5726" w:rsidRPr="001662C6" w:rsidRDefault="009D5726" w:rsidP="00901EE0">
            <w:pPr>
              <w:pStyle w:val="TAL"/>
            </w:pPr>
            <w:r w:rsidRPr="001662C6">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E2FC47C"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5F04453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9A4B3" w14:textId="77777777" w:rsidR="009D5726" w:rsidRPr="001662C6" w:rsidRDefault="009D5726" w:rsidP="00901EE0">
            <w:pPr>
              <w:pStyle w:val="TAL"/>
              <w:rPr>
                <w:b/>
                <w:bCs/>
                <w:i/>
                <w:noProof/>
                <w:lang w:eastAsia="en-GB"/>
              </w:rPr>
            </w:pPr>
            <w:r w:rsidRPr="001662C6">
              <w:rPr>
                <w:b/>
                <w:bCs/>
                <w:i/>
                <w:noProof/>
                <w:lang w:eastAsia="en-GB"/>
              </w:rPr>
              <w:t>continueEHC-Context</w:t>
            </w:r>
          </w:p>
          <w:p w14:paraId="47104390" w14:textId="77777777" w:rsidR="009D5726" w:rsidRPr="001662C6" w:rsidRDefault="009D5726" w:rsidP="00901EE0">
            <w:pPr>
              <w:pStyle w:val="TAL"/>
              <w:rPr>
                <w:b/>
                <w:i/>
              </w:rPr>
            </w:pPr>
            <w:r w:rsidRPr="001662C6">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5FCD1AA"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3A507329" w14:textId="77777777" w:rsidTr="00901EE0">
        <w:trPr>
          <w:cantSplit/>
        </w:trPr>
        <w:tc>
          <w:tcPr>
            <w:tcW w:w="7793" w:type="dxa"/>
            <w:gridSpan w:val="2"/>
          </w:tcPr>
          <w:p w14:paraId="41E1373C" w14:textId="77777777" w:rsidR="009D5726" w:rsidRPr="001662C6" w:rsidRDefault="009D5726" w:rsidP="00901EE0">
            <w:pPr>
              <w:pStyle w:val="TAL"/>
              <w:rPr>
                <w:b/>
                <w:bCs/>
                <w:i/>
                <w:noProof/>
                <w:lang w:eastAsia="en-GB"/>
              </w:rPr>
            </w:pPr>
            <w:r w:rsidRPr="001662C6">
              <w:rPr>
                <w:b/>
                <w:bCs/>
                <w:i/>
                <w:noProof/>
                <w:lang w:eastAsia="en-GB"/>
              </w:rPr>
              <w:t>crossCarrierScheduling</w:t>
            </w:r>
          </w:p>
        </w:tc>
        <w:tc>
          <w:tcPr>
            <w:tcW w:w="862" w:type="dxa"/>
            <w:gridSpan w:val="2"/>
          </w:tcPr>
          <w:p w14:paraId="7810DF39" w14:textId="77777777" w:rsidR="009D5726" w:rsidRPr="001662C6" w:rsidRDefault="009D5726" w:rsidP="00901EE0">
            <w:pPr>
              <w:pStyle w:val="TAL"/>
              <w:jc w:val="center"/>
              <w:rPr>
                <w:bCs/>
                <w:noProof/>
                <w:lang w:eastAsia="en-GB"/>
              </w:rPr>
            </w:pPr>
            <w:r w:rsidRPr="001662C6">
              <w:rPr>
                <w:bCs/>
                <w:noProof/>
                <w:lang w:eastAsia="zh-CN"/>
              </w:rPr>
              <w:t>Yes</w:t>
            </w:r>
          </w:p>
        </w:tc>
      </w:tr>
      <w:tr w:rsidR="009D5726" w:rsidRPr="001662C6" w14:paraId="771D3297" w14:textId="77777777" w:rsidTr="00901EE0">
        <w:trPr>
          <w:cantSplit/>
        </w:trPr>
        <w:tc>
          <w:tcPr>
            <w:tcW w:w="7793" w:type="dxa"/>
            <w:gridSpan w:val="2"/>
          </w:tcPr>
          <w:p w14:paraId="3B5EC3A3" w14:textId="77777777" w:rsidR="009D5726" w:rsidRPr="001662C6" w:rsidRDefault="009D5726" w:rsidP="00901EE0">
            <w:pPr>
              <w:keepNext/>
              <w:keepLines/>
              <w:spacing w:after="0"/>
              <w:rPr>
                <w:rFonts w:ascii="Arial" w:hAnsi="Arial"/>
                <w:b/>
                <w:bCs/>
                <w:i/>
                <w:noProof/>
                <w:sz w:val="18"/>
              </w:rPr>
            </w:pPr>
            <w:r w:rsidRPr="001662C6">
              <w:rPr>
                <w:rFonts w:ascii="Arial" w:hAnsi="Arial"/>
                <w:b/>
                <w:bCs/>
                <w:i/>
                <w:noProof/>
                <w:sz w:val="18"/>
                <w:lang w:eastAsia="en-GB"/>
              </w:rPr>
              <w:t>cr</w:t>
            </w:r>
            <w:r w:rsidRPr="001662C6">
              <w:rPr>
                <w:rFonts w:ascii="Arial" w:hAnsi="Arial"/>
                <w:b/>
                <w:bCs/>
                <w:i/>
                <w:noProof/>
                <w:sz w:val="18"/>
              </w:rPr>
              <w:t>ossCarrierScheduling-B5C</w:t>
            </w:r>
          </w:p>
          <w:p w14:paraId="3D841297" w14:textId="77777777" w:rsidR="009D5726" w:rsidRPr="001662C6" w:rsidRDefault="009D5726" w:rsidP="00901EE0">
            <w:pPr>
              <w:keepNext/>
              <w:keepLines/>
              <w:spacing w:after="0"/>
              <w:rPr>
                <w:rFonts w:ascii="Arial" w:hAnsi="Arial"/>
                <w:b/>
                <w:bCs/>
                <w:i/>
                <w:noProof/>
                <w:sz w:val="18"/>
                <w:lang w:eastAsia="en-GB"/>
              </w:rPr>
            </w:pPr>
            <w:r w:rsidRPr="001662C6">
              <w:rPr>
                <w:rFonts w:ascii="Arial" w:hAnsi="Arial"/>
                <w:iCs/>
                <w:noProof/>
                <w:sz w:val="18"/>
                <w:lang w:eastAsia="en-GB"/>
              </w:rPr>
              <w:t xml:space="preserve">Indicates whether the UE supports </w:t>
            </w:r>
            <w:r w:rsidRPr="001662C6">
              <w:rPr>
                <w:rFonts w:ascii="Arial" w:hAnsi="Arial"/>
                <w:iCs/>
                <w:noProof/>
                <w:sz w:val="18"/>
              </w:rPr>
              <w:t>cross carrier scheduling beyond 5 DL CCs</w:t>
            </w:r>
            <w:r w:rsidRPr="001662C6">
              <w:rPr>
                <w:rFonts w:ascii="Arial" w:hAnsi="Arial"/>
                <w:iCs/>
                <w:noProof/>
                <w:sz w:val="18"/>
                <w:lang w:eastAsia="en-GB"/>
              </w:rPr>
              <w:t>.</w:t>
            </w:r>
          </w:p>
        </w:tc>
        <w:tc>
          <w:tcPr>
            <w:tcW w:w="862" w:type="dxa"/>
            <w:gridSpan w:val="2"/>
          </w:tcPr>
          <w:p w14:paraId="0ECA048C" w14:textId="77777777" w:rsidR="009D5726" w:rsidRPr="001662C6" w:rsidRDefault="009D5726" w:rsidP="00901EE0">
            <w:pPr>
              <w:keepNext/>
              <w:keepLines/>
              <w:spacing w:after="0"/>
              <w:jc w:val="center"/>
              <w:rPr>
                <w:rFonts w:ascii="Arial" w:hAnsi="Arial"/>
                <w:bCs/>
                <w:noProof/>
                <w:sz w:val="18"/>
              </w:rPr>
            </w:pPr>
            <w:r w:rsidRPr="001662C6">
              <w:rPr>
                <w:rFonts w:ascii="Arial" w:hAnsi="Arial"/>
                <w:bCs/>
                <w:noProof/>
                <w:sz w:val="18"/>
              </w:rPr>
              <w:t>No</w:t>
            </w:r>
          </w:p>
        </w:tc>
      </w:tr>
      <w:tr w:rsidR="009D5726" w:rsidRPr="001662C6" w14:paraId="2A4AE9E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AD2DA" w14:textId="77777777" w:rsidR="009D5726" w:rsidRPr="001662C6" w:rsidRDefault="009D5726" w:rsidP="00901EE0">
            <w:pPr>
              <w:pStyle w:val="TAL"/>
              <w:rPr>
                <w:b/>
                <w:i/>
                <w:lang w:eastAsia="en-GB"/>
              </w:rPr>
            </w:pPr>
            <w:r w:rsidRPr="001662C6">
              <w:rPr>
                <w:b/>
                <w:bCs/>
                <w:i/>
                <w:noProof/>
                <w:lang w:eastAsia="en-GB"/>
              </w:rPr>
              <w:t>crossCarrierSchedulingLAA-DL</w:t>
            </w:r>
          </w:p>
          <w:p w14:paraId="23E7C2C0" w14:textId="77777777" w:rsidR="009D5726" w:rsidRPr="001662C6" w:rsidRDefault="009D5726" w:rsidP="00901EE0">
            <w:pPr>
              <w:pStyle w:val="TAL"/>
              <w:rPr>
                <w:b/>
                <w:i/>
                <w:lang w:eastAsia="en-GB"/>
              </w:rPr>
            </w:pPr>
            <w:r w:rsidRPr="001662C6">
              <w:rPr>
                <w:lang w:eastAsia="en-GB"/>
              </w:rPr>
              <w:t xml:space="preserve">Indicates whether the UE supports cross-carrier scheduling from a licensed carrier for LAA cell(s) for downlink.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D26F327"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80F76C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AED86" w14:textId="77777777" w:rsidR="009D5726" w:rsidRPr="001662C6" w:rsidRDefault="009D5726" w:rsidP="00901EE0">
            <w:pPr>
              <w:pStyle w:val="TAL"/>
              <w:rPr>
                <w:b/>
                <w:i/>
                <w:lang w:eastAsia="en-GB"/>
              </w:rPr>
            </w:pPr>
            <w:r w:rsidRPr="001662C6">
              <w:rPr>
                <w:b/>
                <w:bCs/>
                <w:i/>
                <w:noProof/>
                <w:lang w:eastAsia="en-GB"/>
              </w:rPr>
              <w:t>crossCarrierSchedulingLAA-</w:t>
            </w:r>
            <w:r w:rsidRPr="001662C6">
              <w:rPr>
                <w:b/>
                <w:bCs/>
                <w:i/>
                <w:noProof/>
                <w:lang w:eastAsia="zh-CN"/>
              </w:rPr>
              <w:t>U</w:t>
            </w:r>
            <w:r w:rsidRPr="001662C6">
              <w:rPr>
                <w:b/>
                <w:bCs/>
                <w:i/>
                <w:noProof/>
                <w:lang w:eastAsia="en-GB"/>
              </w:rPr>
              <w:t>L</w:t>
            </w:r>
          </w:p>
          <w:p w14:paraId="3376FB88" w14:textId="77777777" w:rsidR="009D5726" w:rsidRPr="001662C6" w:rsidRDefault="009D5726" w:rsidP="00901EE0">
            <w:pPr>
              <w:pStyle w:val="TAL"/>
              <w:rPr>
                <w:b/>
                <w:bCs/>
                <w:i/>
                <w:noProof/>
                <w:lang w:eastAsia="en-GB"/>
              </w:rPr>
            </w:pPr>
            <w:r w:rsidRPr="001662C6">
              <w:rPr>
                <w:lang w:eastAsia="en-GB"/>
              </w:rPr>
              <w:t xml:space="preserve">Indicates whether the UE supports cross-carrier scheduling from a licensed carrier for LAA cell(s) for </w:t>
            </w:r>
            <w:r w:rsidRPr="001662C6">
              <w:rPr>
                <w:lang w:eastAsia="zh-CN"/>
              </w:rPr>
              <w:t>uplink</w:t>
            </w:r>
            <w:r w:rsidRPr="001662C6">
              <w:rPr>
                <w:lang w:eastAsia="en-GB"/>
              </w:rPr>
              <w:t xml:space="preserve">. This field can be included only if </w:t>
            </w:r>
            <w:r w:rsidRPr="001662C6">
              <w:rPr>
                <w:i/>
                <w:lang w:eastAsia="zh-CN"/>
              </w:rPr>
              <w:t>uplink</w:t>
            </w:r>
            <w:r w:rsidRPr="001662C6">
              <w:rPr>
                <w:i/>
                <w:lang w:eastAsia="en-GB"/>
              </w:rPr>
              <w:t>LAA</w:t>
            </w:r>
            <w:r w:rsidRPr="001662C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9C5FAD"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2FC0BB9" w14:textId="77777777" w:rsidTr="00901EE0">
        <w:trPr>
          <w:cantSplit/>
        </w:trPr>
        <w:tc>
          <w:tcPr>
            <w:tcW w:w="7793" w:type="dxa"/>
            <w:gridSpan w:val="2"/>
          </w:tcPr>
          <w:p w14:paraId="344D28D5" w14:textId="77777777" w:rsidR="009D5726" w:rsidRPr="001662C6" w:rsidRDefault="009D5726" w:rsidP="00901EE0">
            <w:pPr>
              <w:pStyle w:val="TAL"/>
              <w:rPr>
                <w:b/>
                <w:bCs/>
                <w:i/>
                <w:noProof/>
                <w:lang w:eastAsia="en-GB"/>
              </w:rPr>
            </w:pPr>
            <w:r w:rsidRPr="001662C6">
              <w:rPr>
                <w:b/>
                <w:bCs/>
                <w:i/>
                <w:noProof/>
                <w:lang w:eastAsia="en-GB"/>
              </w:rPr>
              <w:t>crs-DiscoverySignalsMeas</w:t>
            </w:r>
          </w:p>
          <w:p w14:paraId="0F243A1D" w14:textId="77777777" w:rsidR="009D5726" w:rsidRPr="001662C6" w:rsidRDefault="009D5726" w:rsidP="00901EE0">
            <w:pPr>
              <w:pStyle w:val="TAL"/>
              <w:rPr>
                <w:b/>
                <w:bCs/>
                <w:i/>
                <w:noProof/>
                <w:lang w:eastAsia="zh-CN"/>
              </w:rPr>
            </w:pPr>
            <w:r w:rsidRPr="001662C6">
              <w:rPr>
                <w:iCs/>
                <w:noProof/>
                <w:lang w:eastAsia="en-GB"/>
              </w:rPr>
              <w:t xml:space="preserve">Indicates whether the UE supports CRS based discovery signals measurement, and PDSCH/EPDCCH </w:t>
            </w:r>
            <w:r w:rsidRPr="001662C6">
              <w:rPr>
                <w:lang w:eastAsia="en-GB"/>
              </w:rPr>
              <w:t>RE mapping</w:t>
            </w:r>
            <w:r w:rsidRPr="001662C6">
              <w:rPr>
                <w:iCs/>
                <w:noProof/>
                <w:lang w:eastAsia="en-GB"/>
              </w:rPr>
              <w:t xml:space="preserve"> </w:t>
            </w:r>
            <w:r w:rsidRPr="001662C6">
              <w:rPr>
                <w:iCs/>
                <w:noProof/>
                <w:lang w:eastAsia="zh-CN"/>
              </w:rPr>
              <w:t xml:space="preserve">with </w:t>
            </w:r>
            <w:r w:rsidRPr="001662C6">
              <w:rPr>
                <w:iCs/>
                <w:noProof/>
                <w:lang w:eastAsia="en-GB"/>
              </w:rPr>
              <w:t>zero power CSI-RS configured for discovery signals.</w:t>
            </w:r>
          </w:p>
        </w:tc>
        <w:tc>
          <w:tcPr>
            <w:tcW w:w="862" w:type="dxa"/>
            <w:gridSpan w:val="2"/>
          </w:tcPr>
          <w:p w14:paraId="7BD62FFE" w14:textId="77777777" w:rsidR="009D5726" w:rsidRPr="001662C6" w:rsidRDefault="009D5726" w:rsidP="00901EE0">
            <w:pPr>
              <w:pStyle w:val="TAL"/>
              <w:jc w:val="center"/>
              <w:rPr>
                <w:bCs/>
                <w:noProof/>
                <w:lang w:eastAsia="zh-CN"/>
              </w:rPr>
            </w:pPr>
            <w:r w:rsidRPr="001662C6">
              <w:rPr>
                <w:bCs/>
                <w:noProof/>
                <w:lang w:eastAsia="zh-CN"/>
              </w:rPr>
              <w:t>Yes</w:t>
            </w:r>
          </w:p>
        </w:tc>
      </w:tr>
      <w:tr w:rsidR="009D5726" w:rsidRPr="001662C6" w14:paraId="50270B7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A5A9A23" w14:textId="77777777" w:rsidR="009D5726" w:rsidRPr="001662C6" w:rsidRDefault="009D5726" w:rsidP="00901EE0">
            <w:pPr>
              <w:pStyle w:val="TAL"/>
              <w:rPr>
                <w:b/>
                <w:bCs/>
                <w:i/>
                <w:noProof/>
                <w:lang w:eastAsia="en-GB"/>
              </w:rPr>
            </w:pPr>
            <w:r w:rsidRPr="001662C6">
              <w:rPr>
                <w:b/>
                <w:bCs/>
                <w:i/>
                <w:noProof/>
                <w:lang w:eastAsia="en-GB"/>
              </w:rPr>
              <w:t>crs-IM-TM1-toTM9-OneRX-Port</w:t>
            </w:r>
          </w:p>
          <w:p w14:paraId="00D81A11" w14:textId="77777777" w:rsidR="009D5726" w:rsidRPr="001662C6" w:rsidRDefault="009D5726" w:rsidP="00901EE0">
            <w:pPr>
              <w:pStyle w:val="TAL"/>
              <w:rPr>
                <w:b/>
                <w:i/>
              </w:rPr>
            </w:pPr>
            <w:r w:rsidRPr="001662C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7D6CC0A2" w14:textId="77777777" w:rsidR="009D5726" w:rsidRPr="001662C6" w:rsidRDefault="009D5726" w:rsidP="00901EE0">
            <w:pPr>
              <w:pStyle w:val="TAL"/>
              <w:jc w:val="center"/>
              <w:rPr>
                <w:bCs/>
                <w:noProof/>
              </w:rPr>
            </w:pPr>
            <w:r w:rsidRPr="001662C6">
              <w:rPr>
                <w:bCs/>
                <w:noProof/>
                <w:lang w:eastAsia="zh-CN"/>
              </w:rPr>
              <w:t>No</w:t>
            </w:r>
          </w:p>
        </w:tc>
      </w:tr>
      <w:tr w:rsidR="009D5726" w:rsidRPr="001662C6" w14:paraId="7FC1951F" w14:textId="77777777" w:rsidTr="00901EE0">
        <w:trPr>
          <w:cantSplit/>
        </w:trPr>
        <w:tc>
          <w:tcPr>
            <w:tcW w:w="7793" w:type="dxa"/>
            <w:gridSpan w:val="2"/>
          </w:tcPr>
          <w:p w14:paraId="04F019AC" w14:textId="77777777" w:rsidR="009D5726" w:rsidRPr="001662C6" w:rsidRDefault="009D5726" w:rsidP="00901EE0">
            <w:pPr>
              <w:pStyle w:val="TAL"/>
              <w:rPr>
                <w:b/>
                <w:bCs/>
                <w:i/>
                <w:noProof/>
                <w:lang w:eastAsia="en-GB"/>
              </w:rPr>
            </w:pPr>
            <w:r w:rsidRPr="001662C6">
              <w:rPr>
                <w:b/>
                <w:bCs/>
                <w:i/>
                <w:noProof/>
                <w:lang w:eastAsia="en-GB"/>
              </w:rPr>
              <w:t>crs-InterfHandl</w:t>
            </w:r>
          </w:p>
          <w:p w14:paraId="0A158081" w14:textId="77777777" w:rsidR="009D5726" w:rsidRPr="001662C6" w:rsidRDefault="009D5726" w:rsidP="00901EE0">
            <w:pPr>
              <w:pStyle w:val="TAL"/>
              <w:rPr>
                <w:b/>
                <w:bCs/>
                <w:i/>
                <w:noProof/>
                <w:lang w:eastAsia="en-GB"/>
              </w:rPr>
            </w:pPr>
            <w:r w:rsidRPr="001662C6">
              <w:rPr>
                <w:iCs/>
                <w:noProof/>
                <w:lang w:eastAsia="en-GB"/>
              </w:rPr>
              <w:t>Indicates whether the UE supports CRS interference handling.</w:t>
            </w:r>
          </w:p>
        </w:tc>
        <w:tc>
          <w:tcPr>
            <w:tcW w:w="862" w:type="dxa"/>
            <w:gridSpan w:val="2"/>
          </w:tcPr>
          <w:p w14:paraId="75EF7DFF"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1D856A80" w14:textId="77777777" w:rsidTr="00901EE0">
        <w:trPr>
          <w:cantSplit/>
        </w:trPr>
        <w:tc>
          <w:tcPr>
            <w:tcW w:w="7793" w:type="dxa"/>
            <w:gridSpan w:val="2"/>
          </w:tcPr>
          <w:p w14:paraId="4082BF45" w14:textId="77777777" w:rsidR="009D5726" w:rsidRPr="001662C6" w:rsidRDefault="009D5726" w:rsidP="00901EE0">
            <w:pPr>
              <w:pStyle w:val="TAL"/>
              <w:rPr>
                <w:b/>
                <w:bCs/>
                <w:i/>
                <w:noProof/>
                <w:lang w:eastAsia="en-GB"/>
              </w:rPr>
            </w:pPr>
            <w:r w:rsidRPr="001662C6">
              <w:rPr>
                <w:b/>
                <w:bCs/>
                <w:i/>
                <w:noProof/>
                <w:lang w:eastAsia="en-GB"/>
              </w:rPr>
              <w:t>crs-InterfMitigationTM10</w:t>
            </w:r>
          </w:p>
          <w:p w14:paraId="72F0A164" w14:textId="77777777" w:rsidR="009D5726" w:rsidRPr="001662C6" w:rsidRDefault="009D5726" w:rsidP="00901EE0">
            <w:pPr>
              <w:pStyle w:val="TAL"/>
              <w:rPr>
                <w:bCs/>
                <w:noProof/>
                <w:lang w:eastAsia="en-GB"/>
              </w:rPr>
            </w:pPr>
            <w:r w:rsidRPr="001662C6">
              <w:rPr>
                <w:bCs/>
                <w:noProof/>
                <w:lang w:eastAsia="en-GB"/>
              </w:rPr>
              <w:t xml:space="preserve">The field defines whether the UE supports CRS interference mitigation in transmission mode 10. The UE supporting the </w:t>
            </w:r>
            <w:r w:rsidRPr="001662C6">
              <w:rPr>
                <w:bCs/>
                <w:i/>
                <w:noProof/>
                <w:lang w:eastAsia="en-GB"/>
              </w:rPr>
              <w:t>crs-InterfMitigationTM10</w:t>
            </w:r>
            <w:r w:rsidRPr="001662C6">
              <w:rPr>
                <w:bCs/>
                <w:noProof/>
                <w:lang w:eastAsia="en-GB"/>
              </w:rPr>
              <w:t xml:space="preserve"> capability shall also support the </w:t>
            </w:r>
            <w:r w:rsidRPr="001662C6">
              <w:rPr>
                <w:bCs/>
                <w:i/>
                <w:noProof/>
                <w:lang w:eastAsia="en-GB"/>
              </w:rPr>
              <w:t>crs-InterfHandl</w:t>
            </w:r>
            <w:r w:rsidRPr="001662C6">
              <w:rPr>
                <w:bCs/>
                <w:noProof/>
                <w:lang w:eastAsia="en-GB"/>
              </w:rPr>
              <w:t xml:space="preserve"> capability.</w:t>
            </w:r>
          </w:p>
        </w:tc>
        <w:tc>
          <w:tcPr>
            <w:tcW w:w="862" w:type="dxa"/>
            <w:gridSpan w:val="2"/>
          </w:tcPr>
          <w:p w14:paraId="146C65AD" w14:textId="77777777" w:rsidR="009D5726" w:rsidRPr="001662C6" w:rsidRDefault="009D5726" w:rsidP="00901EE0">
            <w:pPr>
              <w:pStyle w:val="TAL"/>
              <w:jc w:val="center"/>
              <w:rPr>
                <w:bCs/>
                <w:noProof/>
                <w:lang w:eastAsia="zh-CN"/>
              </w:rPr>
            </w:pPr>
            <w:r w:rsidRPr="001662C6">
              <w:rPr>
                <w:bCs/>
                <w:noProof/>
                <w:lang w:eastAsia="zh-CN"/>
              </w:rPr>
              <w:t>No</w:t>
            </w:r>
          </w:p>
        </w:tc>
      </w:tr>
      <w:tr w:rsidR="009D5726" w:rsidRPr="001662C6" w14:paraId="2CDEC472" w14:textId="77777777" w:rsidTr="00901EE0">
        <w:trPr>
          <w:cantSplit/>
        </w:trPr>
        <w:tc>
          <w:tcPr>
            <w:tcW w:w="7793" w:type="dxa"/>
            <w:gridSpan w:val="2"/>
          </w:tcPr>
          <w:p w14:paraId="2253835F" w14:textId="77777777" w:rsidR="009D5726" w:rsidRPr="001662C6" w:rsidRDefault="009D5726" w:rsidP="00901EE0">
            <w:pPr>
              <w:pStyle w:val="TAL"/>
              <w:rPr>
                <w:b/>
                <w:bCs/>
                <w:i/>
                <w:noProof/>
                <w:lang w:eastAsia="en-GB"/>
              </w:rPr>
            </w:pPr>
            <w:r w:rsidRPr="001662C6">
              <w:rPr>
                <w:b/>
                <w:bCs/>
                <w:i/>
                <w:noProof/>
                <w:lang w:eastAsia="en-GB"/>
              </w:rPr>
              <w:t>crs-InterfMitigationTM1toTM9</w:t>
            </w:r>
          </w:p>
          <w:p w14:paraId="78E3A94D" w14:textId="77777777" w:rsidR="009D5726" w:rsidRPr="001662C6" w:rsidRDefault="009D5726" w:rsidP="00901EE0">
            <w:pPr>
              <w:pStyle w:val="TAL"/>
              <w:rPr>
                <w:b/>
                <w:bCs/>
                <w:i/>
                <w:noProof/>
                <w:lang w:eastAsia="en-GB"/>
              </w:rPr>
            </w:pPr>
            <w:r w:rsidRPr="001662C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662C6">
              <w:rPr>
                <w:i/>
                <w:iCs/>
              </w:rPr>
              <w:t>crs-InterfMitigationTM1toTM9-r13</w:t>
            </w:r>
            <w:r w:rsidRPr="001662C6">
              <w:rPr>
                <w:rFonts w:cs="Arial"/>
              </w:rPr>
              <w:t xml:space="preserve"> downlink CC CA configuration</w:t>
            </w:r>
            <w:r w:rsidRPr="001662C6">
              <w:rPr>
                <w:bCs/>
                <w:noProof/>
                <w:lang w:eastAsia="en-GB"/>
              </w:rPr>
              <w:t xml:space="preserve">. The </w:t>
            </w:r>
            <w:r w:rsidRPr="001662C6">
              <w:rPr>
                <w:rFonts w:cs="Arial"/>
              </w:rPr>
              <w:t xml:space="preserve">UE signals </w:t>
            </w:r>
            <w:r w:rsidRPr="001662C6">
              <w:rPr>
                <w:i/>
                <w:iCs/>
              </w:rPr>
              <w:t>crs-InterfMitigationTM1toTM9-r13</w:t>
            </w:r>
            <w:r w:rsidRPr="001662C6">
              <w:rPr>
                <w:rFonts w:cs="Arial"/>
              </w:rPr>
              <w:t xml:space="preserve"> value to indicate the maximum </w:t>
            </w:r>
            <w:r w:rsidRPr="001662C6">
              <w:rPr>
                <w:i/>
                <w:iCs/>
              </w:rPr>
              <w:t>crs-InterfMitigationTM1toTM9-r13</w:t>
            </w:r>
            <w:r w:rsidRPr="001662C6">
              <w:rPr>
                <w:rFonts w:cs="Arial"/>
              </w:rPr>
              <w:t xml:space="preserve"> downlink CC CA configuration where UE may apply CRS IM</w:t>
            </w:r>
            <w:r w:rsidRPr="001662C6">
              <w:rPr>
                <w:bCs/>
                <w:noProof/>
                <w:lang w:eastAsia="en-GB"/>
              </w:rPr>
              <w:t>. For example, the UE sets "</w:t>
            </w:r>
            <w:r w:rsidRPr="001662C6">
              <w:rPr>
                <w:bCs/>
                <w:i/>
                <w:noProof/>
                <w:lang w:eastAsia="en-GB"/>
              </w:rPr>
              <w:t>crs-InterfMitigationTM1toTM9-r13</w:t>
            </w:r>
            <w:r w:rsidRPr="001662C6">
              <w:rPr>
                <w:bCs/>
                <w:noProof/>
                <w:lang w:eastAsia="en-GB"/>
              </w:rPr>
              <w:t xml:space="preserve"> = 3" to indicate that the UE supports CRS-IM on at least one DL CC for supported non-CA, 2DL CA and 3DL CA configurations. The UE supporting the </w:t>
            </w:r>
            <w:r w:rsidRPr="001662C6">
              <w:rPr>
                <w:bCs/>
                <w:i/>
                <w:noProof/>
                <w:lang w:eastAsia="en-GB"/>
              </w:rPr>
              <w:t>crs-InterfMitigationTM1toTM9-r13</w:t>
            </w:r>
            <w:r w:rsidRPr="001662C6">
              <w:rPr>
                <w:bCs/>
                <w:noProof/>
                <w:lang w:eastAsia="en-GB"/>
              </w:rPr>
              <w:t xml:space="preserve"> capability shall also support the </w:t>
            </w:r>
            <w:r w:rsidRPr="001662C6">
              <w:rPr>
                <w:bCs/>
                <w:i/>
                <w:noProof/>
                <w:lang w:eastAsia="en-GB"/>
              </w:rPr>
              <w:t>crs-InterfHandl-r11</w:t>
            </w:r>
            <w:r w:rsidRPr="001662C6">
              <w:rPr>
                <w:bCs/>
                <w:noProof/>
                <w:lang w:eastAsia="en-GB"/>
              </w:rPr>
              <w:t xml:space="preserve"> capability.</w:t>
            </w:r>
          </w:p>
        </w:tc>
        <w:tc>
          <w:tcPr>
            <w:tcW w:w="862" w:type="dxa"/>
            <w:gridSpan w:val="2"/>
          </w:tcPr>
          <w:p w14:paraId="50E2EE5A"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484C6D9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9230368" w14:textId="77777777" w:rsidR="009D5726" w:rsidRPr="001662C6" w:rsidRDefault="009D5726" w:rsidP="00901EE0">
            <w:pPr>
              <w:pStyle w:val="TAL"/>
              <w:rPr>
                <w:b/>
                <w:i/>
              </w:rPr>
            </w:pPr>
            <w:r w:rsidRPr="001662C6">
              <w:rPr>
                <w:b/>
                <w:i/>
              </w:rPr>
              <w:t>crs-IntfMitig</w:t>
            </w:r>
          </w:p>
          <w:p w14:paraId="4F469D3F" w14:textId="77777777" w:rsidR="009D5726" w:rsidRPr="001662C6" w:rsidRDefault="009D5726" w:rsidP="00901EE0">
            <w:pPr>
              <w:pStyle w:val="TAL"/>
            </w:pPr>
            <w:r w:rsidRPr="001662C6">
              <w:rPr>
                <w:lang w:eastAsia="en-GB"/>
              </w:rPr>
              <w:t>Indicate whether the UE supports CRS interference mitigation as specified in TS 36.133 [16], clause 3.6.1.1</w:t>
            </w:r>
            <w:r w:rsidRPr="001662C6">
              <w:rPr>
                <w:noProof/>
              </w:rPr>
              <w:t>.</w:t>
            </w:r>
          </w:p>
        </w:tc>
        <w:tc>
          <w:tcPr>
            <w:tcW w:w="847" w:type="dxa"/>
            <w:tcBorders>
              <w:top w:val="single" w:sz="4" w:space="0" w:color="808080"/>
              <w:left w:val="single" w:sz="4" w:space="0" w:color="808080"/>
              <w:bottom w:val="single" w:sz="4" w:space="0" w:color="808080"/>
              <w:right w:val="single" w:sz="4" w:space="0" w:color="808080"/>
            </w:tcBorders>
          </w:tcPr>
          <w:p w14:paraId="630B6C73" w14:textId="77777777" w:rsidR="009D5726" w:rsidRPr="001662C6" w:rsidRDefault="009D5726" w:rsidP="00901EE0">
            <w:pPr>
              <w:pStyle w:val="TAL"/>
              <w:jc w:val="center"/>
              <w:rPr>
                <w:bCs/>
                <w:noProof/>
              </w:rPr>
            </w:pPr>
            <w:r w:rsidRPr="001662C6">
              <w:rPr>
                <w:bCs/>
                <w:noProof/>
              </w:rPr>
              <w:t>Yes</w:t>
            </w:r>
          </w:p>
        </w:tc>
      </w:tr>
      <w:tr w:rsidR="009D5726" w:rsidRPr="001662C6" w14:paraId="56934F53" w14:textId="77777777" w:rsidTr="00901EE0">
        <w:trPr>
          <w:cantSplit/>
        </w:trPr>
        <w:tc>
          <w:tcPr>
            <w:tcW w:w="7793" w:type="dxa"/>
            <w:gridSpan w:val="2"/>
          </w:tcPr>
          <w:p w14:paraId="37141BD5" w14:textId="77777777" w:rsidR="009D5726" w:rsidRPr="001662C6" w:rsidRDefault="009D5726" w:rsidP="00901EE0">
            <w:pPr>
              <w:pStyle w:val="TAL"/>
              <w:rPr>
                <w:b/>
                <w:bCs/>
                <w:i/>
                <w:noProof/>
                <w:lang w:eastAsia="en-GB"/>
              </w:rPr>
            </w:pPr>
            <w:r w:rsidRPr="001662C6">
              <w:rPr>
                <w:b/>
                <w:bCs/>
                <w:i/>
                <w:noProof/>
                <w:lang w:eastAsia="en-GB"/>
              </w:rPr>
              <w:t>crs-LessDwPTS</w:t>
            </w:r>
          </w:p>
          <w:p w14:paraId="197C9126" w14:textId="77777777" w:rsidR="009D5726" w:rsidRPr="001662C6" w:rsidRDefault="009D5726" w:rsidP="00901EE0">
            <w:pPr>
              <w:pStyle w:val="TAL"/>
              <w:rPr>
                <w:b/>
                <w:bCs/>
                <w:i/>
                <w:noProof/>
                <w:lang w:eastAsia="zh-CN"/>
              </w:rPr>
            </w:pPr>
            <w:r w:rsidRPr="001662C6">
              <w:rPr>
                <w:iCs/>
                <w:noProof/>
                <w:lang w:eastAsia="zh-CN"/>
              </w:rPr>
              <w:t>Indicates</w:t>
            </w:r>
            <w:r w:rsidRPr="001662C6">
              <w:rPr>
                <w:iCs/>
                <w:noProof/>
                <w:lang w:eastAsia="en-GB"/>
              </w:rPr>
              <w:t xml:space="preserve"> whether the UE supports TDD special subframe configuration 10 without CRS transmission on the 5th symbol of DwPTS, i.e. </w:t>
            </w:r>
            <w:r w:rsidRPr="001662C6">
              <w:rPr>
                <w:i/>
                <w:iCs/>
                <w:noProof/>
                <w:lang w:eastAsia="en-GB"/>
              </w:rPr>
              <w:t>ssp10-CRS-LessDwPTS</w:t>
            </w:r>
            <w:r w:rsidRPr="001662C6">
              <w:rPr>
                <w:iCs/>
                <w:noProof/>
                <w:lang w:eastAsia="zh-CN"/>
              </w:rPr>
              <w:t>,</w:t>
            </w:r>
            <w:r w:rsidRPr="001662C6">
              <w:rPr>
                <w:iCs/>
                <w:noProof/>
                <w:lang w:eastAsia="en-GB"/>
              </w:rPr>
              <w:t xml:space="preserve"> as specified in TS 36.211 [17]</w:t>
            </w:r>
            <w:r w:rsidRPr="001662C6">
              <w:rPr>
                <w:i/>
                <w:iCs/>
                <w:noProof/>
                <w:lang w:eastAsia="en-GB"/>
              </w:rPr>
              <w:t>.</w:t>
            </w:r>
            <w:r w:rsidRPr="001662C6">
              <w:rPr>
                <w:i/>
              </w:rPr>
              <w:t xml:space="preserve"> </w:t>
            </w:r>
          </w:p>
        </w:tc>
        <w:tc>
          <w:tcPr>
            <w:tcW w:w="862" w:type="dxa"/>
            <w:gridSpan w:val="2"/>
          </w:tcPr>
          <w:p w14:paraId="5AD91F51"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4C35FB1F" w14:textId="77777777" w:rsidTr="00901EE0">
        <w:trPr>
          <w:cantSplit/>
        </w:trPr>
        <w:tc>
          <w:tcPr>
            <w:tcW w:w="7793" w:type="dxa"/>
            <w:gridSpan w:val="2"/>
          </w:tcPr>
          <w:p w14:paraId="6C570861" w14:textId="77777777" w:rsidR="009D5726" w:rsidRPr="001662C6" w:rsidRDefault="009D5726" w:rsidP="00901EE0">
            <w:pPr>
              <w:pStyle w:val="TAL"/>
              <w:rPr>
                <w:b/>
                <w:i/>
                <w:noProof/>
              </w:rPr>
            </w:pPr>
            <w:r w:rsidRPr="001662C6">
              <w:rPr>
                <w:b/>
                <w:i/>
                <w:noProof/>
              </w:rPr>
              <w:t>csi-ReportingAdvanced, csi-ReportingAdvancedMaxPorts (in MIMO-CA-ParametersPerBoBCPerTM)</w:t>
            </w:r>
          </w:p>
          <w:p w14:paraId="61E95A49" w14:textId="77777777" w:rsidR="009D5726" w:rsidRPr="001662C6" w:rsidRDefault="009D5726" w:rsidP="00901EE0">
            <w:pPr>
              <w:pStyle w:val="TAL"/>
              <w:rPr>
                <w:b/>
                <w:bCs/>
                <w:i/>
                <w:noProof/>
                <w:lang w:eastAsia="en-GB"/>
              </w:rPr>
            </w:pPr>
            <w:r w:rsidRPr="001662C6">
              <w:rPr>
                <w:rFonts w:cs="Arial"/>
                <w:lang w:eastAsia="en-GB"/>
              </w:rPr>
              <w:t xml:space="preserve">If signalled, the field indicates that for a particular transmission mode, the </w:t>
            </w:r>
            <w:r w:rsidRPr="001662C6">
              <w:rPr>
                <w:rFonts w:cs="Arial"/>
                <w:szCs w:val="18"/>
                <w:lang w:eastAsia="en-GB"/>
              </w:rPr>
              <w:t>maximum number of CSI-RS ports supported by the UE for</w:t>
            </w:r>
            <w:r w:rsidRPr="001662C6">
              <w:rPr>
                <w:rFonts w:cs="Arial"/>
                <w:lang w:eastAsia="fr-FR"/>
              </w:rPr>
              <w:t xml:space="preserve"> advanced CSI reporting </w:t>
            </w:r>
            <w:r w:rsidRPr="001662C6">
              <w:rPr>
                <w:rFonts w:cs="Arial"/>
                <w:lang w:eastAsia="en-GB"/>
              </w:rPr>
              <w:t xml:space="preserve">is different in the concerned band of band combination than the value indicated by the field </w:t>
            </w:r>
            <w:r w:rsidRPr="001662C6">
              <w:rPr>
                <w:rFonts w:cs="Arial"/>
                <w:i/>
                <w:iCs/>
                <w:lang w:eastAsia="en-GB"/>
              </w:rPr>
              <w:t xml:space="preserve">csi-ReportingAdvanced </w:t>
            </w:r>
            <w:r w:rsidRPr="001662C6">
              <w:rPr>
                <w:rFonts w:cs="Arial"/>
                <w:lang w:eastAsia="en-GB"/>
              </w:rPr>
              <w:t xml:space="preserve">or </w:t>
            </w:r>
            <w:r w:rsidRPr="001662C6">
              <w:rPr>
                <w:rFonts w:cs="Arial"/>
                <w:i/>
                <w:iCs/>
                <w:lang w:eastAsia="en-GB"/>
              </w:rPr>
              <w:t xml:space="preserve">csi-ReportingAdvancedMaxPorts </w:t>
            </w:r>
            <w:r w:rsidRPr="001662C6">
              <w:rPr>
                <w:rFonts w:cs="Arial"/>
                <w:lang w:eastAsia="en-GB"/>
              </w:rPr>
              <w:t xml:space="preserve">in </w:t>
            </w:r>
            <w:r w:rsidRPr="001662C6">
              <w:rPr>
                <w:rFonts w:cs="Arial"/>
                <w:i/>
                <w:iCs/>
                <w:lang w:eastAsia="en-GB"/>
              </w:rPr>
              <w:t>MIMO-UE-ParametersPerTM</w:t>
            </w:r>
            <w:r w:rsidRPr="001662C6">
              <w:rPr>
                <w:rFonts w:cs="Arial"/>
                <w:lang w:eastAsia="en-GB"/>
              </w:rPr>
              <w:t xml:space="preserve">. The UE shall not include both </w:t>
            </w:r>
            <w:r w:rsidRPr="001662C6">
              <w:rPr>
                <w:rFonts w:cs="Arial"/>
                <w:i/>
                <w:iCs/>
                <w:lang w:eastAsia="en-GB"/>
              </w:rPr>
              <w:t>csi-ReportingAdvanced</w:t>
            </w:r>
            <w:r w:rsidRPr="001662C6">
              <w:rPr>
                <w:rFonts w:cs="Arial"/>
                <w:lang w:eastAsia="en-GB"/>
              </w:rPr>
              <w:t xml:space="preserve"> and</w:t>
            </w:r>
            <w:r w:rsidRPr="001662C6">
              <w:rPr>
                <w:rFonts w:cs="Arial"/>
                <w:i/>
                <w:iCs/>
                <w:lang w:eastAsia="en-GB"/>
              </w:rPr>
              <w:t xml:space="preserve"> csi-ReportingAdvancedMaxPorts </w:t>
            </w:r>
            <w:r w:rsidRPr="001662C6">
              <w:rPr>
                <w:rFonts w:cs="Arial"/>
                <w:lang w:eastAsia="en-GB"/>
              </w:rPr>
              <w:t>for a particular transmission mode in the concerned band of band combination.</w:t>
            </w:r>
          </w:p>
        </w:tc>
        <w:tc>
          <w:tcPr>
            <w:tcW w:w="862" w:type="dxa"/>
            <w:gridSpan w:val="2"/>
          </w:tcPr>
          <w:p w14:paraId="503995D5"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6440825E" w14:textId="77777777" w:rsidTr="00901EE0">
        <w:trPr>
          <w:cantSplit/>
        </w:trPr>
        <w:tc>
          <w:tcPr>
            <w:tcW w:w="7773" w:type="dxa"/>
          </w:tcPr>
          <w:p w14:paraId="4DEFBFEF" w14:textId="77777777" w:rsidR="009D5726" w:rsidRPr="001662C6" w:rsidRDefault="009D5726" w:rsidP="00901EE0">
            <w:pPr>
              <w:pStyle w:val="TAL"/>
              <w:rPr>
                <w:b/>
                <w:bCs/>
                <w:i/>
                <w:noProof/>
                <w:lang w:eastAsia="en-GB"/>
              </w:rPr>
            </w:pPr>
            <w:r w:rsidRPr="001662C6">
              <w:rPr>
                <w:b/>
                <w:bCs/>
                <w:i/>
                <w:noProof/>
                <w:lang w:eastAsia="en-GB"/>
              </w:rPr>
              <w:t>csi-ReportingAdvanced (in MIMO-UE-ParametersPerTM)</w:t>
            </w:r>
          </w:p>
          <w:p w14:paraId="01A30E57" w14:textId="77777777" w:rsidR="009D5726" w:rsidRPr="001662C6" w:rsidRDefault="009D5726" w:rsidP="00901EE0">
            <w:pPr>
              <w:pStyle w:val="TAL"/>
              <w:rPr>
                <w:b/>
                <w:bCs/>
                <w:noProof/>
                <w:lang w:eastAsia="en-GB"/>
              </w:rPr>
            </w:pPr>
            <w:r w:rsidRPr="001662C6">
              <w:rPr>
                <w:bCs/>
                <w:noProof/>
                <w:lang w:eastAsia="en-GB"/>
              </w:rPr>
              <w:t xml:space="preserve">Indicates for a particular transmission mode the maximum number of CSI-RS ports supported by the UE for advanced CSI reporting. The field </w:t>
            </w:r>
            <w:r w:rsidRPr="001662C6">
              <w:rPr>
                <w:bCs/>
                <w:i/>
                <w:noProof/>
                <w:lang w:eastAsia="en-GB"/>
              </w:rPr>
              <w:t>csi-ReportingAdvanced</w:t>
            </w:r>
            <w:r w:rsidRPr="001662C6">
              <w:rPr>
                <w:bCs/>
                <w:noProof/>
                <w:lang w:eastAsia="en-GB"/>
              </w:rPr>
              <w:t xml:space="preserve"> indicates 32 CSI-RS ports. The UE shall not include both </w:t>
            </w:r>
            <w:r w:rsidRPr="001662C6">
              <w:rPr>
                <w:bCs/>
                <w:i/>
                <w:noProof/>
                <w:lang w:eastAsia="en-GB"/>
              </w:rPr>
              <w:t>csi-ReportingAdvanced</w:t>
            </w:r>
            <w:r w:rsidRPr="001662C6">
              <w:rPr>
                <w:bCs/>
                <w:noProof/>
                <w:lang w:eastAsia="en-GB"/>
              </w:rPr>
              <w:t xml:space="preserve"> and</w:t>
            </w:r>
            <w:r w:rsidRPr="001662C6">
              <w:rPr>
                <w:bCs/>
                <w:i/>
                <w:noProof/>
                <w:lang w:eastAsia="en-GB"/>
              </w:rPr>
              <w:t xml:space="preserve"> csi-ReportingAdvancedMaxPorts </w:t>
            </w:r>
            <w:r w:rsidRPr="001662C6">
              <w:rPr>
                <w:bCs/>
                <w:noProof/>
                <w:lang w:eastAsia="en-GB"/>
              </w:rPr>
              <w:t xml:space="preserve">for a particular transmission mode. </w:t>
            </w:r>
          </w:p>
        </w:tc>
        <w:tc>
          <w:tcPr>
            <w:tcW w:w="882" w:type="dxa"/>
            <w:gridSpan w:val="3"/>
          </w:tcPr>
          <w:p w14:paraId="6769E343" w14:textId="77777777" w:rsidR="009D5726" w:rsidRPr="001662C6" w:rsidRDefault="009D5726" w:rsidP="00901EE0">
            <w:pPr>
              <w:pStyle w:val="TAL"/>
              <w:jc w:val="center"/>
              <w:rPr>
                <w:bCs/>
                <w:noProof/>
                <w:lang w:eastAsia="zh-CN"/>
              </w:rPr>
            </w:pPr>
            <w:r w:rsidRPr="001662C6">
              <w:rPr>
                <w:bCs/>
                <w:noProof/>
                <w:lang w:eastAsia="zh-CN"/>
              </w:rPr>
              <w:t>Yes</w:t>
            </w:r>
          </w:p>
        </w:tc>
      </w:tr>
      <w:tr w:rsidR="009D5726" w:rsidRPr="001662C6" w14:paraId="2D822E43" w14:textId="77777777" w:rsidTr="00901EE0">
        <w:trPr>
          <w:cantSplit/>
        </w:trPr>
        <w:tc>
          <w:tcPr>
            <w:tcW w:w="7773" w:type="dxa"/>
          </w:tcPr>
          <w:p w14:paraId="19D62D36" w14:textId="77777777" w:rsidR="009D5726" w:rsidRPr="001662C6" w:rsidRDefault="009D5726" w:rsidP="00901EE0">
            <w:pPr>
              <w:pStyle w:val="TAL"/>
              <w:rPr>
                <w:b/>
                <w:bCs/>
                <w:i/>
                <w:noProof/>
                <w:lang w:eastAsia="en-GB"/>
              </w:rPr>
            </w:pPr>
            <w:r w:rsidRPr="001662C6">
              <w:rPr>
                <w:b/>
                <w:bCs/>
                <w:i/>
                <w:noProof/>
                <w:lang w:eastAsia="en-GB"/>
              </w:rPr>
              <w:t>csi-ReportingAdvancedMaxPorts (in MIMO-UE-ParametersPerTM)</w:t>
            </w:r>
          </w:p>
          <w:p w14:paraId="48913B05" w14:textId="77777777" w:rsidR="009D5726" w:rsidRPr="001662C6" w:rsidRDefault="009D5726" w:rsidP="00901EE0">
            <w:pPr>
              <w:pStyle w:val="TAL"/>
              <w:rPr>
                <w:b/>
                <w:bCs/>
                <w:i/>
                <w:noProof/>
                <w:lang w:eastAsia="en-GB"/>
              </w:rPr>
            </w:pPr>
            <w:r w:rsidRPr="001662C6">
              <w:rPr>
                <w:bCs/>
                <w:noProof/>
                <w:lang w:eastAsia="en-GB"/>
              </w:rPr>
              <w:t xml:space="preserve">Indicates for a particular transmission mode the maximum number of CSI-RS ports supported by the UE for advanced CSI reporting. The field </w:t>
            </w:r>
            <w:r w:rsidRPr="001662C6">
              <w:rPr>
                <w:bCs/>
                <w:i/>
                <w:noProof/>
                <w:lang w:eastAsia="en-GB"/>
              </w:rPr>
              <w:t>csi-ReportingAdvancedMaxPorts</w:t>
            </w:r>
            <w:r w:rsidRPr="001662C6">
              <w:rPr>
                <w:bCs/>
                <w:noProof/>
                <w:lang w:eastAsia="en-GB"/>
              </w:rPr>
              <w:t xml:space="preserve"> indicates 8, 12, 16, 20, 24 or 28 CSI-RS ports. The UE shall not include both </w:t>
            </w:r>
            <w:r w:rsidRPr="001662C6">
              <w:rPr>
                <w:bCs/>
                <w:i/>
                <w:noProof/>
                <w:lang w:eastAsia="en-GB"/>
              </w:rPr>
              <w:t>csi-ReportingAdvanced</w:t>
            </w:r>
            <w:r w:rsidRPr="001662C6">
              <w:rPr>
                <w:bCs/>
                <w:noProof/>
                <w:lang w:eastAsia="en-GB"/>
              </w:rPr>
              <w:t xml:space="preserve"> and</w:t>
            </w:r>
            <w:r w:rsidRPr="001662C6">
              <w:rPr>
                <w:bCs/>
                <w:i/>
                <w:noProof/>
                <w:lang w:eastAsia="en-GB"/>
              </w:rPr>
              <w:t xml:space="preserve"> csi-ReportingAdvancedMaxPorts </w:t>
            </w:r>
            <w:r w:rsidRPr="001662C6">
              <w:rPr>
                <w:bCs/>
                <w:noProof/>
                <w:lang w:eastAsia="en-GB"/>
              </w:rPr>
              <w:t>for a particular transmission mode.</w:t>
            </w:r>
          </w:p>
        </w:tc>
        <w:tc>
          <w:tcPr>
            <w:tcW w:w="882" w:type="dxa"/>
            <w:gridSpan w:val="3"/>
          </w:tcPr>
          <w:p w14:paraId="069216D2"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2E9B9DCD" w14:textId="77777777" w:rsidTr="00901EE0">
        <w:trPr>
          <w:cantSplit/>
        </w:trPr>
        <w:tc>
          <w:tcPr>
            <w:tcW w:w="7773" w:type="dxa"/>
          </w:tcPr>
          <w:p w14:paraId="76358E1D" w14:textId="77777777" w:rsidR="009D5726" w:rsidRPr="001662C6" w:rsidRDefault="009D5726" w:rsidP="00901EE0">
            <w:pPr>
              <w:pStyle w:val="TAL"/>
              <w:rPr>
                <w:b/>
                <w:bCs/>
                <w:i/>
                <w:noProof/>
                <w:lang w:eastAsia="en-GB"/>
              </w:rPr>
            </w:pPr>
            <w:r w:rsidRPr="001662C6">
              <w:rPr>
                <w:b/>
                <w:bCs/>
                <w:i/>
                <w:noProof/>
                <w:lang w:eastAsia="en-GB"/>
              </w:rPr>
              <w:t xml:space="preserve">csi-ReportingNP </w:t>
            </w:r>
            <w:r w:rsidRPr="001662C6">
              <w:rPr>
                <w:b/>
                <w:i/>
                <w:lang w:eastAsia="en-GB"/>
              </w:rPr>
              <w:t>(in MIMO-CA-ParametersPerBoBCPerTM)</w:t>
            </w:r>
          </w:p>
          <w:p w14:paraId="7F99DD33" w14:textId="77777777" w:rsidR="009D5726" w:rsidRPr="001662C6" w:rsidRDefault="009D5726" w:rsidP="00901EE0">
            <w:pPr>
              <w:pStyle w:val="TAL"/>
              <w:rPr>
                <w:b/>
                <w:bCs/>
                <w:i/>
                <w:noProof/>
                <w:lang w:eastAsia="en-GB"/>
              </w:rPr>
            </w:pPr>
            <w:r w:rsidRPr="001662C6">
              <w:rPr>
                <w:rFonts w:cs="Arial"/>
                <w:lang w:eastAsia="en-GB"/>
              </w:rPr>
              <w:t xml:space="preserve">If signalled, value </w:t>
            </w:r>
            <w:r w:rsidRPr="001662C6">
              <w:rPr>
                <w:rFonts w:cs="Arial"/>
                <w:i/>
                <w:iCs/>
                <w:lang w:eastAsia="en-GB"/>
              </w:rPr>
              <w:t>different</w:t>
            </w:r>
            <w:r w:rsidRPr="001662C6">
              <w:rPr>
                <w:rFonts w:cs="Arial"/>
                <w:lang w:eastAsia="en-GB"/>
              </w:rPr>
              <w:t xml:space="preserve"> indicates that for a particular transmission mode, the </w:t>
            </w:r>
            <w:r w:rsidRPr="001662C6">
              <w:rPr>
                <w:rFonts w:cs="Arial"/>
                <w:bCs/>
                <w:noProof/>
                <w:lang w:eastAsia="en-GB"/>
              </w:rPr>
              <w:t>CSI reporting on non-precoded CSI-RS with 20, 24, 28 or 32 antenna ports</w:t>
            </w:r>
            <w:r w:rsidRPr="001662C6">
              <w:rPr>
                <w:rFonts w:cs="Arial"/>
                <w:lang w:eastAsia="en-GB"/>
              </w:rPr>
              <w:t xml:space="preserve"> for the concerned band of band combination is different than the value indicated by field </w:t>
            </w:r>
            <w:r w:rsidRPr="001662C6">
              <w:rPr>
                <w:rFonts w:cs="Arial"/>
                <w:i/>
                <w:lang w:eastAsia="en-GB"/>
              </w:rPr>
              <w:t xml:space="preserve">csi-ReportingNP </w:t>
            </w:r>
            <w:r w:rsidRPr="001662C6">
              <w:rPr>
                <w:rFonts w:cs="Arial"/>
                <w:lang w:eastAsia="en-GB"/>
              </w:rPr>
              <w:t xml:space="preserve">in </w:t>
            </w:r>
            <w:r w:rsidRPr="001662C6">
              <w:rPr>
                <w:rFonts w:cs="Arial"/>
                <w:i/>
                <w:lang w:eastAsia="en-GB"/>
              </w:rPr>
              <w:t>MIMO-UE-ParametersPerTM</w:t>
            </w:r>
            <w:r w:rsidRPr="001662C6">
              <w:rPr>
                <w:rFonts w:cs="Arial"/>
                <w:lang w:eastAsia="en-GB"/>
              </w:rPr>
              <w:t>.</w:t>
            </w:r>
          </w:p>
        </w:tc>
        <w:tc>
          <w:tcPr>
            <w:tcW w:w="882" w:type="dxa"/>
            <w:gridSpan w:val="3"/>
          </w:tcPr>
          <w:p w14:paraId="4CC7F8AB"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26155ED6" w14:textId="77777777" w:rsidTr="00901EE0">
        <w:trPr>
          <w:cantSplit/>
        </w:trPr>
        <w:tc>
          <w:tcPr>
            <w:tcW w:w="7773" w:type="dxa"/>
          </w:tcPr>
          <w:p w14:paraId="2301879C" w14:textId="77777777" w:rsidR="009D5726" w:rsidRPr="001662C6" w:rsidRDefault="009D5726" w:rsidP="00901EE0">
            <w:pPr>
              <w:pStyle w:val="TAL"/>
              <w:rPr>
                <w:b/>
                <w:bCs/>
                <w:i/>
                <w:noProof/>
                <w:lang w:eastAsia="en-GB"/>
              </w:rPr>
            </w:pPr>
            <w:r w:rsidRPr="001662C6">
              <w:rPr>
                <w:b/>
                <w:bCs/>
                <w:i/>
                <w:noProof/>
                <w:lang w:eastAsia="en-GB"/>
              </w:rPr>
              <w:t>csi-ReportingNP (in MIMO-UE-ParametersPerTM)</w:t>
            </w:r>
          </w:p>
          <w:p w14:paraId="0CBC1FC0" w14:textId="77777777" w:rsidR="009D5726" w:rsidRPr="001662C6" w:rsidRDefault="009D5726" w:rsidP="00901EE0">
            <w:pPr>
              <w:pStyle w:val="TAL"/>
              <w:rPr>
                <w:bCs/>
                <w:noProof/>
                <w:lang w:eastAsia="en-GB"/>
              </w:rPr>
            </w:pPr>
            <w:r w:rsidRPr="001662C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662C6">
              <w:rPr>
                <w:bCs/>
                <w:i/>
                <w:noProof/>
                <w:lang w:eastAsia="en-GB"/>
              </w:rPr>
              <w:t>MIMO-CA-ParametersPerBoBCPerTM</w:t>
            </w:r>
            <w:r w:rsidRPr="001662C6">
              <w:rPr>
                <w:bCs/>
                <w:noProof/>
                <w:lang w:eastAsia="en-GB"/>
              </w:rPr>
              <w:t>, and the FD-MIMO processing capability condition as described in NOTE 8 is satisfied.</w:t>
            </w:r>
          </w:p>
        </w:tc>
        <w:tc>
          <w:tcPr>
            <w:tcW w:w="882" w:type="dxa"/>
            <w:gridSpan w:val="3"/>
          </w:tcPr>
          <w:p w14:paraId="281AC572" w14:textId="77777777" w:rsidR="009D5726" w:rsidRPr="001662C6" w:rsidRDefault="009D5726" w:rsidP="00901EE0">
            <w:pPr>
              <w:pStyle w:val="TAL"/>
              <w:jc w:val="center"/>
              <w:rPr>
                <w:bCs/>
                <w:noProof/>
                <w:lang w:eastAsia="zh-CN"/>
              </w:rPr>
            </w:pPr>
            <w:r w:rsidRPr="001662C6">
              <w:rPr>
                <w:bCs/>
                <w:noProof/>
                <w:lang w:eastAsia="zh-CN"/>
              </w:rPr>
              <w:t>Yes</w:t>
            </w:r>
          </w:p>
        </w:tc>
      </w:tr>
      <w:tr w:rsidR="009D5726" w:rsidRPr="001662C6" w14:paraId="12E4F458" w14:textId="77777777" w:rsidTr="00901EE0">
        <w:trPr>
          <w:cantSplit/>
        </w:trPr>
        <w:tc>
          <w:tcPr>
            <w:tcW w:w="7793" w:type="dxa"/>
            <w:gridSpan w:val="2"/>
          </w:tcPr>
          <w:p w14:paraId="1CE408F8" w14:textId="77777777" w:rsidR="009D5726" w:rsidRPr="001662C6" w:rsidRDefault="009D5726" w:rsidP="00901EE0">
            <w:pPr>
              <w:pStyle w:val="TAL"/>
              <w:rPr>
                <w:b/>
                <w:bCs/>
                <w:i/>
                <w:noProof/>
                <w:lang w:eastAsia="en-GB"/>
              </w:rPr>
            </w:pPr>
            <w:r w:rsidRPr="001662C6">
              <w:rPr>
                <w:b/>
                <w:bCs/>
                <w:i/>
                <w:noProof/>
                <w:lang w:eastAsia="en-GB"/>
              </w:rPr>
              <w:t>csi-RS-DiscoverySignalsMeas</w:t>
            </w:r>
          </w:p>
          <w:p w14:paraId="7338C1AC" w14:textId="77777777" w:rsidR="009D5726" w:rsidRPr="001662C6" w:rsidRDefault="009D5726" w:rsidP="00901EE0">
            <w:pPr>
              <w:pStyle w:val="TAL"/>
              <w:rPr>
                <w:b/>
                <w:bCs/>
                <w:i/>
                <w:noProof/>
                <w:lang w:eastAsia="zh-CN"/>
              </w:rPr>
            </w:pPr>
            <w:r w:rsidRPr="001662C6">
              <w:rPr>
                <w:iCs/>
                <w:noProof/>
                <w:lang w:eastAsia="en-GB"/>
              </w:rPr>
              <w:t xml:space="preserve">Indicates whether the UE supports CSI-RS based discovery signals measurement. If this field is included, the UE shall also include </w:t>
            </w:r>
            <w:r w:rsidRPr="001662C6">
              <w:rPr>
                <w:i/>
                <w:iCs/>
                <w:noProof/>
                <w:lang w:eastAsia="en-GB"/>
              </w:rPr>
              <w:t>crs-DiscoverySignalsMeas</w:t>
            </w:r>
            <w:r w:rsidRPr="001662C6">
              <w:rPr>
                <w:iCs/>
                <w:noProof/>
                <w:lang w:eastAsia="en-GB"/>
              </w:rPr>
              <w:t>.</w:t>
            </w:r>
          </w:p>
        </w:tc>
        <w:tc>
          <w:tcPr>
            <w:tcW w:w="862" w:type="dxa"/>
            <w:gridSpan w:val="2"/>
          </w:tcPr>
          <w:p w14:paraId="636ACA6F" w14:textId="77777777" w:rsidR="009D5726" w:rsidRPr="001662C6" w:rsidRDefault="009D5726" w:rsidP="00901EE0">
            <w:pPr>
              <w:pStyle w:val="TAL"/>
              <w:jc w:val="center"/>
              <w:rPr>
                <w:bCs/>
                <w:noProof/>
                <w:lang w:eastAsia="zh-CN"/>
              </w:rPr>
            </w:pPr>
            <w:r w:rsidRPr="001662C6">
              <w:rPr>
                <w:bCs/>
                <w:noProof/>
                <w:lang w:eastAsia="zh-CN"/>
              </w:rPr>
              <w:t>Yes</w:t>
            </w:r>
          </w:p>
        </w:tc>
      </w:tr>
      <w:tr w:rsidR="009D5726" w:rsidRPr="001662C6" w14:paraId="16CC7A15" w14:textId="77777777" w:rsidTr="00901EE0">
        <w:trPr>
          <w:cantSplit/>
        </w:trPr>
        <w:tc>
          <w:tcPr>
            <w:tcW w:w="7793" w:type="dxa"/>
            <w:gridSpan w:val="2"/>
          </w:tcPr>
          <w:p w14:paraId="747E9CA5" w14:textId="77777777" w:rsidR="009D5726" w:rsidRPr="001662C6" w:rsidRDefault="009D5726" w:rsidP="00901EE0">
            <w:pPr>
              <w:pStyle w:val="TAL"/>
              <w:rPr>
                <w:b/>
                <w:bCs/>
                <w:i/>
                <w:noProof/>
                <w:lang w:eastAsia="en-GB"/>
              </w:rPr>
            </w:pPr>
            <w:r w:rsidRPr="001662C6">
              <w:rPr>
                <w:b/>
                <w:bCs/>
                <w:i/>
                <w:noProof/>
                <w:lang w:eastAsia="en-GB"/>
              </w:rPr>
              <w:t>csi-RS-DRS-RRM-MeasurementsLAA</w:t>
            </w:r>
          </w:p>
          <w:p w14:paraId="384C6D7D" w14:textId="77777777" w:rsidR="009D5726" w:rsidRPr="001662C6" w:rsidRDefault="009D5726" w:rsidP="00901EE0">
            <w:pPr>
              <w:pStyle w:val="TAL"/>
              <w:rPr>
                <w:b/>
                <w:bCs/>
                <w:i/>
                <w:noProof/>
                <w:lang w:eastAsia="zh-CN"/>
              </w:rPr>
            </w:pPr>
            <w:r w:rsidRPr="001662C6">
              <w:rPr>
                <w:iCs/>
                <w:noProof/>
                <w:lang w:eastAsia="en-GB"/>
              </w:rPr>
              <w:t xml:space="preserve">Indicates whether the UE supports performing RRM measurements on LAA cell(s) based on CSI-RS-based DRS.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Pr>
          <w:p w14:paraId="67111E83"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31D7E3E7" w14:textId="77777777" w:rsidTr="00901EE0">
        <w:trPr>
          <w:cantSplit/>
        </w:trPr>
        <w:tc>
          <w:tcPr>
            <w:tcW w:w="7793" w:type="dxa"/>
            <w:gridSpan w:val="2"/>
          </w:tcPr>
          <w:p w14:paraId="3D744016" w14:textId="77777777" w:rsidR="009D5726" w:rsidRPr="001662C6" w:rsidRDefault="009D5726" w:rsidP="00901EE0">
            <w:pPr>
              <w:pStyle w:val="TAL"/>
              <w:rPr>
                <w:b/>
                <w:bCs/>
                <w:i/>
                <w:noProof/>
                <w:lang w:eastAsia="en-GB"/>
              </w:rPr>
            </w:pPr>
            <w:r w:rsidRPr="001662C6">
              <w:rPr>
                <w:b/>
                <w:bCs/>
                <w:i/>
                <w:noProof/>
                <w:lang w:eastAsia="en-GB"/>
              </w:rPr>
              <w:t>csi-RS-EnhancementsTDD</w:t>
            </w:r>
          </w:p>
          <w:p w14:paraId="2FCB5845" w14:textId="77777777" w:rsidR="009D5726" w:rsidRPr="001662C6" w:rsidRDefault="009D5726" w:rsidP="00901EE0">
            <w:pPr>
              <w:pStyle w:val="TAL"/>
              <w:rPr>
                <w:b/>
                <w:bCs/>
                <w:i/>
                <w:noProof/>
                <w:lang w:eastAsia="en-GB"/>
              </w:rPr>
            </w:pPr>
            <w:r w:rsidRPr="001662C6">
              <w:rPr>
                <w:iCs/>
                <w:noProof/>
                <w:lang w:eastAsia="en-GB"/>
              </w:rPr>
              <w:t xml:space="preserve">Indicates </w:t>
            </w:r>
            <w:r w:rsidRPr="001662C6">
              <w:rPr>
                <w:lang w:eastAsia="en-GB"/>
              </w:rPr>
              <w:t>for a particular transmission mode</w:t>
            </w:r>
            <w:r w:rsidRPr="001662C6">
              <w:rPr>
                <w:iCs/>
                <w:noProof/>
                <w:lang w:eastAsia="en-GB"/>
              </w:rPr>
              <w:t xml:space="preserve"> whether the UE supports CSI-RS enhancements applicable for TDD.</w:t>
            </w:r>
          </w:p>
        </w:tc>
        <w:tc>
          <w:tcPr>
            <w:tcW w:w="862" w:type="dxa"/>
            <w:gridSpan w:val="2"/>
          </w:tcPr>
          <w:p w14:paraId="27062576" w14:textId="77777777" w:rsidR="009D5726" w:rsidRPr="001662C6" w:rsidRDefault="009D5726" w:rsidP="00901EE0">
            <w:pPr>
              <w:pStyle w:val="TAL"/>
              <w:jc w:val="center"/>
              <w:rPr>
                <w:bCs/>
                <w:noProof/>
                <w:lang w:eastAsia="zh-CN"/>
              </w:rPr>
            </w:pPr>
            <w:r w:rsidRPr="001662C6">
              <w:rPr>
                <w:bCs/>
                <w:noProof/>
                <w:lang w:eastAsia="zh-CN"/>
              </w:rPr>
              <w:t>Yes</w:t>
            </w:r>
          </w:p>
        </w:tc>
      </w:tr>
      <w:tr w:rsidR="009D5726" w:rsidRPr="001662C6" w14:paraId="376A2E17" w14:textId="77777777" w:rsidTr="00901EE0">
        <w:trPr>
          <w:cantSplit/>
        </w:trPr>
        <w:tc>
          <w:tcPr>
            <w:tcW w:w="7793" w:type="dxa"/>
            <w:gridSpan w:val="2"/>
          </w:tcPr>
          <w:p w14:paraId="424EEC0F" w14:textId="77777777" w:rsidR="009D5726" w:rsidRPr="001662C6" w:rsidRDefault="009D5726" w:rsidP="00901EE0">
            <w:pPr>
              <w:keepNext/>
              <w:keepLines/>
              <w:spacing w:after="0"/>
              <w:rPr>
                <w:rFonts w:ascii="Arial" w:eastAsia="SimSun" w:hAnsi="Arial" w:cs="Arial"/>
                <w:b/>
                <w:bCs/>
                <w:i/>
                <w:noProof/>
                <w:sz w:val="18"/>
                <w:szCs w:val="18"/>
                <w:lang w:eastAsia="zh-CN"/>
              </w:rPr>
            </w:pPr>
            <w:r w:rsidRPr="001662C6">
              <w:rPr>
                <w:rFonts w:ascii="Arial" w:eastAsia="SimSun" w:hAnsi="Arial" w:cs="Arial"/>
                <w:b/>
                <w:bCs/>
                <w:i/>
                <w:noProof/>
                <w:sz w:val="18"/>
                <w:szCs w:val="18"/>
              </w:rPr>
              <w:t>csi-SubframeSet</w:t>
            </w:r>
          </w:p>
          <w:p w14:paraId="68C2DECD" w14:textId="77777777" w:rsidR="009D5726" w:rsidRPr="001662C6" w:rsidRDefault="009D5726" w:rsidP="00901EE0">
            <w:pPr>
              <w:pStyle w:val="TAL"/>
              <w:rPr>
                <w:b/>
                <w:bCs/>
                <w:i/>
                <w:noProof/>
                <w:lang w:eastAsia="en-GB"/>
              </w:rPr>
            </w:pPr>
            <w:r w:rsidRPr="001662C6">
              <w:rPr>
                <w:rFonts w:eastAsia="SimSun"/>
                <w:lang w:eastAsia="en-GB"/>
              </w:rPr>
              <w:t xml:space="preserve">Indicates whether the UE supports REL-12 DL CSI subframe set configuration, REL-12 DL CSI subframe set dependent CSI measurement/feedback, configuration of </w:t>
            </w:r>
            <w:r w:rsidRPr="001662C6">
              <w:rPr>
                <w:lang w:eastAsia="en-GB"/>
              </w:rPr>
              <w:t xml:space="preserve">up to 2 </w:t>
            </w:r>
            <w:r w:rsidRPr="001662C6">
              <w:rPr>
                <w:rFonts w:eastAsia="SimSun"/>
                <w:lang w:eastAsia="en-GB"/>
              </w:rPr>
              <w:t>CSI-IM resource</w:t>
            </w:r>
            <w:r w:rsidRPr="001662C6">
              <w:rPr>
                <w:lang w:eastAsia="zh-CN"/>
              </w:rPr>
              <w:t>s</w:t>
            </w:r>
            <w:r w:rsidRPr="001662C6">
              <w:rPr>
                <w:rFonts w:eastAsia="SimSun"/>
                <w:lang w:eastAsia="en-GB"/>
              </w:rPr>
              <w:t xml:space="preserve"> for a CSI process</w:t>
            </w:r>
            <w:r w:rsidRPr="001662C6">
              <w:rPr>
                <w:lang w:eastAsia="zh-CN"/>
              </w:rPr>
              <w:t xml:space="preserve"> with </w:t>
            </w:r>
            <w:r w:rsidRPr="001662C6">
              <w:rPr>
                <w:lang w:eastAsia="en-GB"/>
              </w:rPr>
              <w:t>no more than 4 CSI-IM resource</w:t>
            </w:r>
            <w:r w:rsidRPr="001662C6">
              <w:rPr>
                <w:lang w:eastAsia="zh-CN"/>
              </w:rPr>
              <w:t>s</w:t>
            </w:r>
            <w:r w:rsidRPr="001662C6">
              <w:rPr>
                <w:lang w:eastAsia="en-GB"/>
              </w:rPr>
              <w:t xml:space="preserve"> for all CSI processes of one frequency</w:t>
            </w:r>
            <w:r w:rsidRPr="001662C6">
              <w:rPr>
                <w:rFonts w:eastAsia="SimSun"/>
                <w:lang w:eastAsia="en-GB"/>
              </w:rPr>
              <w:t xml:space="preserve"> if the UE supports tm10, configuration of two ZP-CSI-RS</w:t>
            </w:r>
            <w:r w:rsidRPr="001662C6">
              <w:rPr>
                <w:lang w:eastAsia="en-GB"/>
              </w:rPr>
              <w:t xml:space="preserve"> for tm1 to tm9</w:t>
            </w:r>
            <w:r w:rsidRPr="001662C6">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6EA5922" w14:textId="77777777" w:rsidR="009D5726" w:rsidRPr="001662C6" w:rsidRDefault="009D5726" w:rsidP="00901EE0">
            <w:pPr>
              <w:pStyle w:val="TAL"/>
              <w:jc w:val="center"/>
              <w:rPr>
                <w:bCs/>
                <w:noProof/>
                <w:lang w:eastAsia="en-GB"/>
              </w:rPr>
            </w:pPr>
            <w:r w:rsidRPr="001662C6">
              <w:rPr>
                <w:rFonts w:eastAsia="SimSun"/>
                <w:bCs/>
                <w:noProof/>
                <w:lang w:eastAsia="zh-CN"/>
              </w:rPr>
              <w:t>Yes</w:t>
            </w:r>
          </w:p>
        </w:tc>
      </w:tr>
      <w:tr w:rsidR="009D5726" w:rsidRPr="001662C6" w14:paraId="0AE90FD5" w14:textId="77777777" w:rsidTr="00901EE0">
        <w:trPr>
          <w:cantSplit/>
        </w:trPr>
        <w:tc>
          <w:tcPr>
            <w:tcW w:w="7793" w:type="dxa"/>
            <w:gridSpan w:val="2"/>
          </w:tcPr>
          <w:p w14:paraId="7F76FFCB" w14:textId="77777777" w:rsidR="009D5726" w:rsidRPr="001662C6" w:rsidRDefault="009D5726" w:rsidP="00901EE0">
            <w:pPr>
              <w:pStyle w:val="TAL"/>
              <w:rPr>
                <w:b/>
                <w:i/>
                <w:lang w:eastAsia="en-GB"/>
              </w:rPr>
            </w:pPr>
            <w:r w:rsidRPr="001662C6">
              <w:rPr>
                <w:b/>
                <w:i/>
              </w:rPr>
              <w:t>dataInactMon</w:t>
            </w:r>
          </w:p>
          <w:p w14:paraId="13400DFA" w14:textId="77777777" w:rsidR="009D5726" w:rsidRPr="001662C6" w:rsidRDefault="009D5726" w:rsidP="00901EE0">
            <w:pPr>
              <w:pStyle w:val="TAL"/>
              <w:rPr>
                <w:rFonts w:eastAsia="SimSun"/>
                <w:bCs/>
                <w:noProof/>
                <w:szCs w:val="18"/>
              </w:rPr>
            </w:pPr>
            <w:r w:rsidRPr="001662C6">
              <w:t xml:space="preserve">Indicates whether the UE supports the </w:t>
            </w:r>
            <w:r w:rsidRPr="001662C6">
              <w:rPr>
                <w:noProof/>
              </w:rPr>
              <w:t xml:space="preserve">data inactivity monitoring </w:t>
            </w:r>
            <w:r w:rsidRPr="001662C6">
              <w:t>as specified in TS 36.321 [6].</w:t>
            </w:r>
          </w:p>
        </w:tc>
        <w:tc>
          <w:tcPr>
            <w:tcW w:w="862" w:type="dxa"/>
            <w:gridSpan w:val="2"/>
          </w:tcPr>
          <w:p w14:paraId="1B64F3C8" w14:textId="77777777" w:rsidR="009D5726" w:rsidRPr="001662C6" w:rsidRDefault="009D5726" w:rsidP="00901EE0">
            <w:pPr>
              <w:pStyle w:val="TAL"/>
              <w:jc w:val="center"/>
              <w:rPr>
                <w:rFonts w:eastAsia="MS Mincho"/>
                <w:bCs/>
                <w:noProof/>
              </w:rPr>
            </w:pPr>
            <w:r w:rsidRPr="001662C6">
              <w:rPr>
                <w:bCs/>
                <w:noProof/>
              </w:rPr>
              <w:t>-</w:t>
            </w:r>
          </w:p>
        </w:tc>
      </w:tr>
      <w:tr w:rsidR="009D5726" w:rsidRPr="001662C6" w14:paraId="5237B1D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11F7E" w14:textId="77777777" w:rsidR="009D5726" w:rsidRPr="001662C6" w:rsidRDefault="009D5726" w:rsidP="00901EE0">
            <w:pPr>
              <w:pStyle w:val="TAL"/>
              <w:rPr>
                <w:b/>
                <w:i/>
                <w:lang w:eastAsia="zh-CN"/>
              </w:rPr>
            </w:pPr>
            <w:r w:rsidRPr="001662C6">
              <w:rPr>
                <w:b/>
                <w:i/>
                <w:lang w:eastAsia="zh-CN"/>
              </w:rPr>
              <w:t>dc-Support</w:t>
            </w:r>
          </w:p>
          <w:p w14:paraId="6DF1F8B1" w14:textId="77777777" w:rsidR="009D5726" w:rsidRPr="001662C6" w:rsidRDefault="009D5726" w:rsidP="00901EE0">
            <w:pPr>
              <w:pStyle w:val="TAL"/>
            </w:pPr>
            <w:r w:rsidRPr="001662C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662C6">
              <w:rPr>
                <w:i/>
                <w:lang w:eastAsia="en-GB"/>
              </w:rPr>
              <w:t>asynchronous</w:t>
            </w:r>
            <w:r w:rsidRPr="001662C6">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DE88EC" w14:textId="77777777" w:rsidR="009D5726" w:rsidRPr="001662C6" w:rsidRDefault="009D5726" w:rsidP="00901EE0">
            <w:pPr>
              <w:pStyle w:val="TAL"/>
              <w:jc w:val="center"/>
              <w:rPr>
                <w:lang w:eastAsia="zh-CN"/>
              </w:rPr>
            </w:pPr>
            <w:r w:rsidRPr="001662C6">
              <w:rPr>
                <w:lang w:eastAsia="zh-CN"/>
              </w:rPr>
              <w:t>-</w:t>
            </w:r>
          </w:p>
        </w:tc>
      </w:tr>
      <w:tr w:rsidR="009D5726" w:rsidRPr="001662C6" w14:paraId="796B510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EFC98" w14:textId="77777777" w:rsidR="009D5726" w:rsidRPr="001662C6" w:rsidRDefault="009D5726" w:rsidP="00901EE0">
            <w:pPr>
              <w:pStyle w:val="TAL"/>
              <w:rPr>
                <w:b/>
                <w:i/>
                <w:lang w:eastAsia="zh-CN"/>
              </w:rPr>
            </w:pPr>
            <w:r w:rsidRPr="001662C6">
              <w:rPr>
                <w:b/>
                <w:i/>
                <w:lang w:eastAsia="zh-CN"/>
              </w:rPr>
              <w:t>delayBudgetReporting</w:t>
            </w:r>
          </w:p>
          <w:p w14:paraId="7D1D2B7B" w14:textId="77777777" w:rsidR="009D5726" w:rsidRPr="001662C6" w:rsidRDefault="009D5726" w:rsidP="00901EE0">
            <w:pPr>
              <w:pStyle w:val="TAL"/>
              <w:rPr>
                <w:b/>
                <w:i/>
                <w:lang w:eastAsia="zh-CN"/>
              </w:rPr>
            </w:pPr>
            <w:r w:rsidRPr="001662C6">
              <w:rPr>
                <w:lang w:eastAsia="zh-CN"/>
              </w:rPr>
              <w:t>Indicates whether the UE supports delay budget reporting</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1A0CD6" w14:textId="77777777" w:rsidR="009D5726" w:rsidRPr="001662C6" w:rsidRDefault="009D5726" w:rsidP="00901EE0">
            <w:pPr>
              <w:pStyle w:val="TAL"/>
              <w:jc w:val="center"/>
              <w:rPr>
                <w:lang w:eastAsia="zh-CN"/>
              </w:rPr>
            </w:pPr>
            <w:r w:rsidRPr="001662C6">
              <w:rPr>
                <w:lang w:eastAsia="zh-CN"/>
              </w:rPr>
              <w:t>No</w:t>
            </w:r>
          </w:p>
        </w:tc>
      </w:tr>
      <w:tr w:rsidR="009D5726" w:rsidRPr="001662C6" w14:paraId="6300B2F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02082" w14:textId="77777777" w:rsidR="009D5726" w:rsidRPr="001662C6" w:rsidRDefault="009D5726" w:rsidP="00901EE0">
            <w:pPr>
              <w:pStyle w:val="TAL"/>
              <w:rPr>
                <w:b/>
                <w:i/>
                <w:lang w:eastAsia="zh-CN"/>
              </w:rPr>
            </w:pPr>
            <w:r w:rsidRPr="001662C6">
              <w:rPr>
                <w:b/>
                <w:i/>
                <w:lang w:eastAsia="zh-CN"/>
              </w:rPr>
              <w:t>demodulationEnhancements</w:t>
            </w:r>
          </w:p>
          <w:p w14:paraId="76BBE015" w14:textId="77777777" w:rsidR="009D5726" w:rsidRPr="001662C6" w:rsidRDefault="009D5726" w:rsidP="00901EE0">
            <w:pPr>
              <w:pStyle w:val="TAL"/>
              <w:rPr>
                <w:b/>
                <w:i/>
                <w:lang w:eastAsia="zh-CN"/>
              </w:rPr>
            </w:pPr>
            <w:r w:rsidRPr="001662C6">
              <w:rPr>
                <w:lang w:eastAsia="zh-CN"/>
              </w:rPr>
              <w:t xml:space="preserve">This field defines whether the UE supports advanced receiver in SFN scenario </w:t>
            </w:r>
            <w:r w:rsidRPr="001662C6">
              <w:t xml:space="preserve">(350 km/h) </w:t>
            </w:r>
            <w:r w:rsidRPr="001662C6">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0908310" w14:textId="77777777" w:rsidR="009D5726" w:rsidRPr="001662C6" w:rsidRDefault="009D5726" w:rsidP="00901EE0">
            <w:pPr>
              <w:pStyle w:val="TAL"/>
              <w:jc w:val="center"/>
              <w:rPr>
                <w:lang w:eastAsia="zh-CN"/>
              </w:rPr>
            </w:pPr>
            <w:r w:rsidRPr="001662C6">
              <w:rPr>
                <w:bCs/>
                <w:noProof/>
              </w:rPr>
              <w:t>-</w:t>
            </w:r>
          </w:p>
        </w:tc>
      </w:tr>
      <w:tr w:rsidR="009D5726" w:rsidRPr="001662C6" w14:paraId="47B04A6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F53E7" w14:textId="77777777" w:rsidR="009D5726" w:rsidRPr="001662C6" w:rsidRDefault="009D5726" w:rsidP="00901EE0">
            <w:pPr>
              <w:pStyle w:val="TAL"/>
              <w:rPr>
                <w:b/>
                <w:i/>
              </w:rPr>
            </w:pPr>
            <w:r w:rsidRPr="001662C6">
              <w:rPr>
                <w:b/>
                <w:i/>
              </w:rPr>
              <w:t>d</w:t>
            </w:r>
            <w:r w:rsidRPr="001662C6">
              <w:rPr>
                <w:b/>
                <w:i/>
                <w:lang w:eastAsia="zh-CN"/>
              </w:rPr>
              <w:t>emodulationEnhancements</w:t>
            </w:r>
            <w:r w:rsidRPr="001662C6">
              <w:rPr>
                <w:b/>
                <w:i/>
              </w:rPr>
              <w:t>2</w:t>
            </w:r>
          </w:p>
          <w:p w14:paraId="0EA27D0B" w14:textId="77777777" w:rsidR="009D5726" w:rsidRPr="001662C6" w:rsidRDefault="009D5726" w:rsidP="00901EE0">
            <w:pPr>
              <w:pStyle w:val="TAL"/>
              <w:rPr>
                <w:b/>
                <w:i/>
                <w:lang w:eastAsia="zh-CN"/>
              </w:rPr>
            </w:pPr>
            <w:r w:rsidRPr="001662C6">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AA3C459" w14:textId="77777777" w:rsidR="009D5726" w:rsidRPr="001662C6" w:rsidRDefault="009D5726" w:rsidP="00901EE0">
            <w:pPr>
              <w:pStyle w:val="TAL"/>
              <w:jc w:val="center"/>
              <w:rPr>
                <w:bCs/>
                <w:noProof/>
              </w:rPr>
            </w:pPr>
            <w:r w:rsidRPr="001662C6">
              <w:rPr>
                <w:bCs/>
                <w:noProof/>
              </w:rPr>
              <w:t>-</w:t>
            </w:r>
          </w:p>
        </w:tc>
      </w:tr>
      <w:tr w:rsidR="009D5726" w:rsidRPr="001662C6" w14:paraId="730263A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2EA25" w14:textId="77777777" w:rsidR="009D5726" w:rsidRPr="001662C6" w:rsidRDefault="009D5726" w:rsidP="00901EE0">
            <w:pPr>
              <w:pStyle w:val="TAL"/>
              <w:rPr>
                <w:b/>
                <w:i/>
              </w:rPr>
            </w:pPr>
            <w:r w:rsidRPr="001662C6">
              <w:rPr>
                <w:b/>
                <w:i/>
              </w:rPr>
              <w:t>densityReductionNP, densityReductionBF</w:t>
            </w:r>
          </w:p>
          <w:p w14:paraId="437D6508" w14:textId="77777777" w:rsidR="009D5726" w:rsidRPr="001662C6" w:rsidRDefault="009D5726" w:rsidP="00901EE0">
            <w:pPr>
              <w:pStyle w:val="TAL"/>
              <w:rPr>
                <w:b/>
                <w:i/>
                <w:lang w:eastAsia="zh-CN"/>
              </w:rPr>
            </w:pPr>
            <w:r w:rsidRPr="001662C6">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3C99CAB5" w14:textId="77777777" w:rsidR="009D5726" w:rsidRPr="001662C6" w:rsidRDefault="009D5726" w:rsidP="00901EE0">
            <w:pPr>
              <w:pStyle w:val="TAL"/>
              <w:jc w:val="center"/>
              <w:rPr>
                <w:bCs/>
                <w:noProof/>
              </w:rPr>
            </w:pPr>
            <w:r w:rsidRPr="001662C6">
              <w:rPr>
                <w:bCs/>
                <w:noProof/>
              </w:rPr>
              <w:t>Yes</w:t>
            </w:r>
          </w:p>
        </w:tc>
      </w:tr>
      <w:tr w:rsidR="009D5726" w:rsidRPr="001662C6" w14:paraId="1F82ED6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719ED" w14:textId="77777777" w:rsidR="009D5726" w:rsidRPr="001662C6" w:rsidRDefault="009D5726" w:rsidP="00901EE0">
            <w:pPr>
              <w:pStyle w:val="TAL"/>
              <w:rPr>
                <w:b/>
                <w:i/>
                <w:lang w:eastAsia="zh-CN"/>
              </w:rPr>
            </w:pPr>
            <w:r w:rsidRPr="001662C6">
              <w:rPr>
                <w:b/>
                <w:i/>
                <w:lang w:eastAsia="zh-CN"/>
              </w:rPr>
              <w:t>deviceType</w:t>
            </w:r>
          </w:p>
          <w:p w14:paraId="346A5B8F" w14:textId="77777777" w:rsidR="009D5726" w:rsidRPr="001662C6" w:rsidRDefault="009D5726" w:rsidP="00901EE0">
            <w:pPr>
              <w:pStyle w:val="TAL"/>
              <w:rPr>
                <w:b/>
                <w:i/>
                <w:lang w:eastAsia="zh-CN"/>
              </w:rPr>
            </w:pPr>
            <w:r w:rsidRPr="001662C6">
              <w:rPr>
                <w:lang w:eastAsia="en-GB"/>
              </w:rPr>
              <w:t>UE may set the value to "</w:t>
            </w:r>
            <w:r w:rsidRPr="001662C6">
              <w:rPr>
                <w:i/>
                <w:lang w:eastAsia="zh-CN"/>
              </w:rPr>
              <w:t>noBenFromBatConsumpOpt</w:t>
            </w:r>
            <w:r w:rsidRPr="001662C6">
              <w:rPr>
                <w:lang w:eastAsia="en-GB"/>
              </w:rPr>
              <w:t xml:space="preserve">" when it does not foresee to </w:t>
            </w:r>
            <w:r w:rsidRPr="001662C6">
              <w:rPr>
                <w:noProof/>
                <w:lang w:eastAsia="en-GB"/>
              </w:rPr>
              <w:t xml:space="preserve">particularly </w:t>
            </w:r>
            <w:r w:rsidRPr="001662C6">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475B35" w14:textId="77777777" w:rsidR="009D5726" w:rsidRPr="001662C6" w:rsidRDefault="009D5726" w:rsidP="00901EE0">
            <w:pPr>
              <w:pStyle w:val="TAL"/>
              <w:jc w:val="center"/>
              <w:rPr>
                <w:lang w:eastAsia="zh-CN"/>
              </w:rPr>
            </w:pPr>
            <w:r w:rsidRPr="001662C6">
              <w:rPr>
                <w:lang w:eastAsia="zh-CN"/>
              </w:rPr>
              <w:t>-</w:t>
            </w:r>
          </w:p>
        </w:tc>
      </w:tr>
      <w:tr w:rsidR="009D5726" w:rsidRPr="001662C6" w14:paraId="404D61B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DB3B19" w14:textId="77777777" w:rsidR="009D5726" w:rsidRPr="001662C6" w:rsidRDefault="009D5726" w:rsidP="00901EE0">
            <w:pPr>
              <w:pStyle w:val="TAL"/>
              <w:rPr>
                <w:b/>
                <w:i/>
              </w:rPr>
            </w:pPr>
            <w:r w:rsidRPr="001662C6">
              <w:rPr>
                <w:b/>
                <w:i/>
              </w:rPr>
              <w:t>diffFallbackCombReport</w:t>
            </w:r>
          </w:p>
          <w:p w14:paraId="01771962" w14:textId="77777777" w:rsidR="009D5726" w:rsidRPr="001662C6" w:rsidRDefault="009D5726" w:rsidP="00901EE0">
            <w:pPr>
              <w:pStyle w:val="TAL"/>
              <w:rPr>
                <w:lang w:eastAsia="zh-CN"/>
              </w:rPr>
            </w:pPr>
            <w:r w:rsidRPr="001662C6">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51157C46" w14:textId="77777777" w:rsidR="009D5726" w:rsidRPr="001662C6" w:rsidRDefault="009D5726" w:rsidP="00901EE0">
            <w:pPr>
              <w:pStyle w:val="TAL"/>
              <w:jc w:val="center"/>
            </w:pPr>
            <w:r w:rsidRPr="001662C6">
              <w:t>-</w:t>
            </w:r>
          </w:p>
        </w:tc>
      </w:tr>
      <w:tr w:rsidR="009D5726" w:rsidRPr="001662C6" w14:paraId="3300412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A9CDEA" w14:textId="77777777" w:rsidR="009D5726" w:rsidRPr="001662C6" w:rsidRDefault="009D5726" w:rsidP="00901EE0">
            <w:pPr>
              <w:keepNext/>
              <w:keepLines/>
              <w:spacing w:after="0"/>
              <w:rPr>
                <w:rFonts w:ascii="Arial" w:hAnsi="Arial"/>
                <w:b/>
                <w:i/>
                <w:sz w:val="18"/>
                <w:lang w:eastAsia="zh-CN"/>
              </w:rPr>
            </w:pPr>
            <w:r w:rsidRPr="001662C6">
              <w:rPr>
                <w:rFonts w:ascii="Arial" w:hAnsi="Arial"/>
                <w:b/>
                <w:i/>
                <w:sz w:val="18"/>
              </w:rPr>
              <w:t>differentFallbackSupported</w:t>
            </w:r>
          </w:p>
          <w:p w14:paraId="544D8B8F" w14:textId="77777777" w:rsidR="009D5726" w:rsidRPr="001662C6" w:rsidRDefault="009D5726" w:rsidP="00901EE0">
            <w:pPr>
              <w:pStyle w:val="TAL"/>
              <w:rPr>
                <w:b/>
                <w:i/>
                <w:lang w:eastAsia="zh-CN"/>
              </w:rPr>
            </w:pPr>
            <w:r w:rsidRPr="001662C6">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EFC909" w14:textId="77777777" w:rsidR="009D5726" w:rsidRPr="001662C6" w:rsidRDefault="009D5726" w:rsidP="00901EE0">
            <w:pPr>
              <w:pStyle w:val="TAL"/>
              <w:jc w:val="center"/>
              <w:rPr>
                <w:lang w:eastAsia="zh-CN"/>
              </w:rPr>
            </w:pPr>
            <w:r w:rsidRPr="001662C6">
              <w:rPr>
                <w:bCs/>
                <w:noProof/>
              </w:rPr>
              <w:t>-</w:t>
            </w:r>
          </w:p>
        </w:tc>
      </w:tr>
      <w:tr w:rsidR="009D5726" w:rsidRPr="001662C6" w14:paraId="2D9B2D3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D12C32" w14:textId="77777777" w:rsidR="009D5726" w:rsidRPr="001662C6" w:rsidRDefault="009D5726" w:rsidP="00901EE0">
            <w:pPr>
              <w:pStyle w:val="TAL"/>
              <w:rPr>
                <w:b/>
                <w:bCs/>
                <w:i/>
                <w:iCs/>
              </w:rPr>
            </w:pPr>
            <w:r w:rsidRPr="001662C6">
              <w:rPr>
                <w:b/>
                <w:bCs/>
                <w:i/>
                <w:iCs/>
              </w:rPr>
              <w:t>directMCG-SCellActivationResume</w:t>
            </w:r>
          </w:p>
          <w:p w14:paraId="129953A2" w14:textId="77777777" w:rsidR="009D5726" w:rsidRPr="001662C6" w:rsidRDefault="009D5726" w:rsidP="00901EE0">
            <w:pPr>
              <w:pStyle w:val="TAL"/>
            </w:pPr>
            <w:r w:rsidRPr="001662C6">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1F2A1CAF" w14:textId="77777777" w:rsidR="009D5726" w:rsidRPr="001662C6" w:rsidRDefault="009D5726" w:rsidP="00901EE0">
            <w:pPr>
              <w:pStyle w:val="TAL"/>
              <w:jc w:val="center"/>
              <w:rPr>
                <w:bCs/>
                <w:noProof/>
              </w:rPr>
            </w:pPr>
            <w:r w:rsidRPr="001662C6">
              <w:rPr>
                <w:bCs/>
                <w:noProof/>
              </w:rPr>
              <w:t>-</w:t>
            </w:r>
          </w:p>
        </w:tc>
      </w:tr>
      <w:tr w:rsidR="009D5726" w:rsidRPr="001662C6" w14:paraId="1A2A4BA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522169B" w14:textId="77777777" w:rsidR="009D5726" w:rsidRPr="001662C6" w:rsidRDefault="009D5726" w:rsidP="00901EE0">
            <w:pPr>
              <w:pStyle w:val="TAL"/>
              <w:rPr>
                <w:b/>
                <w:i/>
              </w:rPr>
            </w:pPr>
            <w:r w:rsidRPr="001662C6">
              <w:rPr>
                <w:b/>
                <w:i/>
              </w:rPr>
              <w:t>directSCellActivation</w:t>
            </w:r>
          </w:p>
          <w:p w14:paraId="77CA15AB" w14:textId="77777777" w:rsidR="009D5726" w:rsidRPr="001662C6" w:rsidRDefault="009D5726" w:rsidP="00901EE0">
            <w:pPr>
              <w:pStyle w:val="TAL"/>
            </w:pPr>
            <w:r w:rsidRPr="001662C6">
              <w:t xml:space="preserve">Indicates whether the UE supports having an </w:t>
            </w:r>
            <w:r w:rsidRPr="001662C6">
              <w:rPr>
                <w:rFonts w:cs="Arial"/>
                <w:szCs w:val="18"/>
              </w:rPr>
              <w:t xml:space="preserve">E-UTRA </w:t>
            </w:r>
            <w:r w:rsidRPr="001662C6">
              <w:t xml:space="preserve">SCell configured in activated SCell state </w:t>
            </w:r>
            <w:r w:rsidRPr="001662C6">
              <w:rPr>
                <w:rFonts w:cs="Arial"/>
                <w:szCs w:val="18"/>
              </w:rPr>
              <w:t xml:space="preserve">in the </w:t>
            </w:r>
            <w:r w:rsidRPr="001662C6">
              <w:rPr>
                <w:rFonts w:cs="Arial"/>
                <w:i/>
                <w:szCs w:val="18"/>
              </w:rPr>
              <w:t>RRCConnectionReconfiguration</w:t>
            </w:r>
            <w:r w:rsidRPr="001662C6">
              <w:rPr>
                <w:rFonts w:cs="Arial"/>
                <w:szCs w:val="18"/>
              </w:rPr>
              <w:t xml:space="preserve"> message. This field is applicable to both LTE standalone and LTE-DC</w:t>
            </w:r>
            <w:r w:rsidRPr="001662C6">
              <w:t>.</w:t>
            </w:r>
          </w:p>
        </w:tc>
        <w:tc>
          <w:tcPr>
            <w:tcW w:w="847" w:type="dxa"/>
            <w:tcBorders>
              <w:top w:val="single" w:sz="4" w:space="0" w:color="808080"/>
              <w:left w:val="single" w:sz="4" w:space="0" w:color="808080"/>
              <w:bottom w:val="single" w:sz="4" w:space="0" w:color="808080"/>
              <w:right w:val="single" w:sz="4" w:space="0" w:color="808080"/>
            </w:tcBorders>
          </w:tcPr>
          <w:p w14:paraId="1EAE2767" w14:textId="77777777" w:rsidR="009D5726" w:rsidRPr="001662C6" w:rsidRDefault="009D5726" w:rsidP="00901EE0">
            <w:pPr>
              <w:pStyle w:val="TAL"/>
              <w:jc w:val="center"/>
              <w:rPr>
                <w:bCs/>
                <w:noProof/>
              </w:rPr>
            </w:pPr>
            <w:r w:rsidRPr="001662C6">
              <w:rPr>
                <w:bCs/>
                <w:noProof/>
              </w:rPr>
              <w:t>-</w:t>
            </w:r>
          </w:p>
        </w:tc>
      </w:tr>
      <w:tr w:rsidR="009D5726" w:rsidRPr="001662C6" w14:paraId="627BCC9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3A4DFBE" w14:textId="77777777" w:rsidR="009D5726" w:rsidRPr="001662C6" w:rsidRDefault="009D5726" w:rsidP="00901EE0">
            <w:pPr>
              <w:pStyle w:val="TAL"/>
              <w:rPr>
                <w:b/>
                <w:i/>
              </w:rPr>
            </w:pPr>
            <w:r w:rsidRPr="001662C6">
              <w:rPr>
                <w:b/>
                <w:i/>
              </w:rPr>
              <w:t>directSCellHibernation</w:t>
            </w:r>
          </w:p>
          <w:p w14:paraId="47285DF4" w14:textId="77777777" w:rsidR="009D5726" w:rsidRPr="001662C6" w:rsidRDefault="009D5726" w:rsidP="00901EE0">
            <w:pPr>
              <w:pStyle w:val="TAL"/>
            </w:pPr>
            <w:r w:rsidRPr="001662C6">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72A942FD" w14:textId="77777777" w:rsidR="009D5726" w:rsidRPr="001662C6" w:rsidRDefault="009D5726" w:rsidP="00901EE0">
            <w:pPr>
              <w:pStyle w:val="TAL"/>
              <w:jc w:val="center"/>
              <w:rPr>
                <w:bCs/>
                <w:noProof/>
              </w:rPr>
            </w:pPr>
            <w:r w:rsidRPr="001662C6">
              <w:rPr>
                <w:bCs/>
                <w:noProof/>
              </w:rPr>
              <w:t>-</w:t>
            </w:r>
          </w:p>
        </w:tc>
      </w:tr>
      <w:tr w:rsidR="009D5726" w:rsidRPr="001662C6" w14:paraId="277C369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26466E4" w14:textId="77777777" w:rsidR="009D5726" w:rsidRPr="001662C6" w:rsidRDefault="009D5726" w:rsidP="00901EE0">
            <w:pPr>
              <w:pStyle w:val="TAL"/>
              <w:rPr>
                <w:b/>
                <w:bCs/>
                <w:i/>
                <w:iCs/>
              </w:rPr>
            </w:pPr>
            <w:r w:rsidRPr="001662C6">
              <w:rPr>
                <w:b/>
                <w:bCs/>
                <w:i/>
                <w:iCs/>
              </w:rPr>
              <w:t>directSCG-SCellActivationNEDC</w:t>
            </w:r>
          </w:p>
          <w:p w14:paraId="20CC0ED9" w14:textId="77777777" w:rsidR="009D5726" w:rsidRPr="001662C6" w:rsidRDefault="009D5726" w:rsidP="00901EE0">
            <w:pPr>
              <w:pStyle w:val="TAL"/>
            </w:pPr>
            <w:r w:rsidRPr="001662C6">
              <w:t xml:space="preserve">Indicates whether the UE supports having an E-UTRA SCG SCell configured in activated SCell state in the </w:t>
            </w:r>
            <w:r w:rsidRPr="001662C6">
              <w:rPr>
                <w:i/>
              </w:rPr>
              <w:t>RRCConnectionReconfiguration</w:t>
            </w:r>
            <w:r w:rsidRPr="001662C6">
              <w:t xml:space="preserve"> message contained in the NR </w:t>
            </w:r>
            <w:r w:rsidRPr="001662C6">
              <w:rPr>
                <w:i/>
              </w:rPr>
              <w:t>RRCReconfiguration</w:t>
            </w:r>
            <w:r w:rsidRPr="001662C6">
              <w:t xml:space="preserve"> message, as defined in TS 36.321 [6] and TS 38.331 [82].</w:t>
            </w:r>
          </w:p>
          <w:p w14:paraId="4F626263" w14:textId="77777777" w:rsidR="009D5726" w:rsidRPr="001662C6" w:rsidRDefault="009D5726" w:rsidP="00901EE0">
            <w:pPr>
              <w:pStyle w:val="TAL"/>
            </w:pPr>
            <w:r w:rsidRPr="001662C6">
              <w:t xml:space="preserve">If the UE indicates support of </w:t>
            </w:r>
            <w:r w:rsidRPr="001662C6">
              <w:rPr>
                <w:i/>
              </w:rPr>
              <w:t>directSCG-SCellActivationNEDC-r16</w:t>
            </w:r>
            <w:r w:rsidRPr="001662C6">
              <w:t xml:space="preserve">, the UE shall also indicate support of </w:t>
            </w:r>
            <w:r w:rsidRPr="001662C6">
              <w:rPr>
                <w:i/>
              </w:rPr>
              <w:t>ne-dc</w:t>
            </w:r>
            <w:r w:rsidRPr="001662C6">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0C655BB7" w14:textId="77777777" w:rsidR="009D5726" w:rsidRPr="001662C6" w:rsidRDefault="009D5726" w:rsidP="00901EE0">
            <w:pPr>
              <w:pStyle w:val="TAL"/>
              <w:jc w:val="center"/>
              <w:rPr>
                <w:bCs/>
                <w:noProof/>
              </w:rPr>
            </w:pPr>
            <w:r w:rsidRPr="001662C6">
              <w:rPr>
                <w:bCs/>
                <w:noProof/>
              </w:rPr>
              <w:t>-</w:t>
            </w:r>
          </w:p>
        </w:tc>
      </w:tr>
      <w:tr w:rsidR="009D5726" w:rsidRPr="001662C6" w14:paraId="48D1075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347717C" w14:textId="77777777" w:rsidR="009D5726" w:rsidRPr="001662C6" w:rsidRDefault="009D5726" w:rsidP="00901EE0">
            <w:pPr>
              <w:pStyle w:val="TAL"/>
              <w:rPr>
                <w:rFonts w:cs="Arial"/>
                <w:b/>
                <w:i/>
                <w:szCs w:val="18"/>
              </w:rPr>
            </w:pPr>
            <w:r w:rsidRPr="001662C6">
              <w:rPr>
                <w:rFonts w:cs="Arial"/>
                <w:b/>
                <w:i/>
                <w:szCs w:val="18"/>
              </w:rPr>
              <w:t>directSCG-SCellActivationResume</w:t>
            </w:r>
          </w:p>
          <w:p w14:paraId="46D97D16" w14:textId="77777777" w:rsidR="009D5726" w:rsidRPr="001662C6" w:rsidRDefault="009D5726" w:rsidP="00901EE0">
            <w:pPr>
              <w:pStyle w:val="TAL"/>
              <w:rPr>
                <w:b/>
                <w:bCs/>
                <w:i/>
                <w:iCs/>
              </w:rPr>
            </w:pPr>
            <w:r w:rsidRPr="001662C6">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20A08312" w14:textId="77777777" w:rsidR="009D5726" w:rsidRPr="001662C6" w:rsidRDefault="009D5726" w:rsidP="00901EE0">
            <w:pPr>
              <w:pStyle w:val="TAL"/>
              <w:jc w:val="center"/>
              <w:rPr>
                <w:bCs/>
                <w:noProof/>
              </w:rPr>
            </w:pPr>
            <w:r w:rsidRPr="001662C6">
              <w:rPr>
                <w:rFonts w:cs="Arial"/>
                <w:bCs/>
                <w:noProof/>
                <w:szCs w:val="18"/>
              </w:rPr>
              <w:t>-</w:t>
            </w:r>
          </w:p>
        </w:tc>
      </w:tr>
      <w:tr w:rsidR="009D5726" w:rsidRPr="001662C6" w14:paraId="3DF393E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40248" w14:textId="77777777" w:rsidR="009D5726" w:rsidRPr="001662C6" w:rsidRDefault="009D5726" w:rsidP="00901EE0">
            <w:pPr>
              <w:pStyle w:val="TAL"/>
              <w:rPr>
                <w:b/>
                <w:i/>
                <w:lang w:eastAsia="zh-CN"/>
              </w:rPr>
            </w:pPr>
            <w:r w:rsidRPr="001662C6">
              <w:rPr>
                <w:b/>
                <w:i/>
                <w:lang w:eastAsia="zh-CN"/>
              </w:rPr>
              <w:t>discInterFreqTx</w:t>
            </w:r>
          </w:p>
          <w:p w14:paraId="18A83DEE" w14:textId="77777777" w:rsidR="009D5726" w:rsidRPr="001662C6" w:rsidRDefault="009D5726" w:rsidP="00901EE0">
            <w:pPr>
              <w:pStyle w:val="TAL"/>
              <w:rPr>
                <w:b/>
                <w:i/>
                <w:lang w:eastAsia="zh-CN"/>
              </w:rPr>
            </w:pPr>
            <w:r w:rsidRPr="001662C6">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095C88AA" w14:textId="77777777" w:rsidR="009D5726" w:rsidRPr="001662C6" w:rsidRDefault="009D5726" w:rsidP="00901EE0">
            <w:pPr>
              <w:pStyle w:val="TAL"/>
              <w:jc w:val="center"/>
              <w:rPr>
                <w:lang w:eastAsia="zh-CN"/>
              </w:rPr>
            </w:pPr>
            <w:r w:rsidRPr="001662C6">
              <w:rPr>
                <w:lang w:eastAsia="zh-CN"/>
              </w:rPr>
              <w:t>-</w:t>
            </w:r>
          </w:p>
        </w:tc>
      </w:tr>
      <w:tr w:rsidR="009D5726" w:rsidRPr="001662C6" w14:paraId="236D240B" w14:textId="77777777" w:rsidTr="00901EE0">
        <w:trPr>
          <w:cantSplit/>
        </w:trPr>
        <w:tc>
          <w:tcPr>
            <w:tcW w:w="7793" w:type="dxa"/>
            <w:gridSpan w:val="2"/>
          </w:tcPr>
          <w:p w14:paraId="447D32CC" w14:textId="77777777" w:rsidR="009D5726" w:rsidRPr="001662C6" w:rsidRDefault="009D5726" w:rsidP="00901EE0">
            <w:pPr>
              <w:pStyle w:val="TAL"/>
              <w:rPr>
                <w:b/>
                <w:i/>
                <w:lang w:eastAsia="zh-CN"/>
              </w:rPr>
            </w:pPr>
            <w:r w:rsidRPr="001662C6">
              <w:rPr>
                <w:b/>
                <w:i/>
                <w:lang w:eastAsia="zh-CN"/>
              </w:rPr>
              <w:t>discoverySignalsInDeactSCell</w:t>
            </w:r>
          </w:p>
          <w:p w14:paraId="121292F4" w14:textId="77777777" w:rsidR="009D5726" w:rsidRPr="001662C6" w:rsidRDefault="009D5726" w:rsidP="00901EE0">
            <w:pPr>
              <w:keepNext/>
              <w:keepLines/>
              <w:spacing w:after="0"/>
              <w:rPr>
                <w:rFonts w:ascii="Arial" w:hAnsi="Arial" w:cs="Arial"/>
                <w:b/>
                <w:bCs/>
                <w:i/>
                <w:noProof/>
                <w:sz w:val="18"/>
                <w:szCs w:val="18"/>
                <w:lang w:eastAsia="zh-CN"/>
              </w:rPr>
            </w:pPr>
            <w:r w:rsidRPr="001662C6">
              <w:rPr>
                <w:rFonts w:ascii="Arial" w:hAnsi="Arial"/>
                <w:sz w:val="18"/>
              </w:rPr>
              <w:t>Indicates whether the UE supports the behaviour on DL signals and physical channels when SCell is deactivated and discovery signals measurement is configured as specified in TS 36.211 [21]</w:t>
            </w:r>
            <w:r w:rsidRPr="001662C6">
              <w:rPr>
                <w:rFonts w:ascii="Arial" w:hAnsi="Arial"/>
                <w:sz w:val="18"/>
                <w:lang w:eastAsia="zh-CN"/>
              </w:rPr>
              <w:t xml:space="preserve">, clause 6.11A. </w:t>
            </w:r>
            <w:r w:rsidRPr="001662C6">
              <w:rPr>
                <w:rFonts w:ascii="Arial" w:hAnsi="Arial"/>
                <w:sz w:val="18"/>
              </w:rPr>
              <w:t>Thi</w:t>
            </w:r>
            <w:r w:rsidRPr="001662C6">
              <w:rPr>
                <w:rFonts w:ascii="Arial" w:hAnsi="Arial"/>
                <w:iCs/>
                <w:noProof/>
                <w:sz w:val="18"/>
              </w:rPr>
              <w:t xml:space="preserve">s field is included only if UE supports carrier aggregation and includes </w:t>
            </w:r>
            <w:r w:rsidRPr="001662C6">
              <w:rPr>
                <w:rFonts w:ascii="Arial" w:hAnsi="Arial"/>
                <w:i/>
                <w:iCs/>
                <w:noProof/>
                <w:sz w:val="18"/>
              </w:rPr>
              <w:t>crs-DiscoverySignalsMeas</w:t>
            </w:r>
            <w:r w:rsidRPr="001662C6">
              <w:rPr>
                <w:rFonts w:ascii="Arial" w:hAnsi="Arial"/>
                <w:iCs/>
                <w:noProof/>
                <w:sz w:val="18"/>
              </w:rPr>
              <w:t>.</w:t>
            </w:r>
          </w:p>
        </w:tc>
        <w:tc>
          <w:tcPr>
            <w:tcW w:w="862" w:type="dxa"/>
            <w:gridSpan w:val="2"/>
          </w:tcPr>
          <w:p w14:paraId="6D9C621F" w14:textId="77777777" w:rsidR="009D5726" w:rsidRPr="001662C6" w:rsidRDefault="009D5726" w:rsidP="00901EE0">
            <w:pPr>
              <w:pStyle w:val="TAL"/>
              <w:jc w:val="center"/>
              <w:rPr>
                <w:bCs/>
                <w:noProof/>
                <w:lang w:eastAsia="zh-CN"/>
              </w:rPr>
            </w:pPr>
            <w:r w:rsidRPr="001662C6">
              <w:rPr>
                <w:bCs/>
                <w:noProof/>
                <w:lang w:eastAsia="zh-CN"/>
              </w:rPr>
              <w:t>Yes</w:t>
            </w:r>
          </w:p>
        </w:tc>
      </w:tr>
      <w:tr w:rsidR="009D5726" w:rsidRPr="001662C6" w14:paraId="5CC66700" w14:textId="77777777" w:rsidTr="00901EE0">
        <w:trPr>
          <w:cantSplit/>
        </w:trPr>
        <w:tc>
          <w:tcPr>
            <w:tcW w:w="7793" w:type="dxa"/>
            <w:gridSpan w:val="2"/>
          </w:tcPr>
          <w:p w14:paraId="2D0C7950" w14:textId="77777777" w:rsidR="009D5726" w:rsidRPr="001662C6" w:rsidRDefault="009D5726" w:rsidP="00901EE0">
            <w:pPr>
              <w:pStyle w:val="TAL"/>
              <w:rPr>
                <w:b/>
                <w:i/>
                <w:lang w:eastAsia="zh-CN"/>
              </w:rPr>
            </w:pPr>
            <w:r w:rsidRPr="001662C6">
              <w:rPr>
                <w:b/>
                <w:i/>
                <w:lang w:eastAsia="zh-CN"/>
              </w:rPr>
              <w:t>discPeriodicSLSS</w:t>
            </w:r>
          </w:p>
          <w:p w14:paraId="5296B832" w14:textId="77777777" w:rsidR="009D5726" w:rsidRPr="001662C6" w:rsidRDefault="009D5726" w:rsidP="00901EE0">
            <w:pPr>
              <w:pStyle w:val="TAL"/>
              <w:rPr>
                <w:b/>
                <w:i/>
                <w:lang w:eastAsia="zh-CN"/>
              </w:rPr>
            </w:pPr>
            <w:r w:rsidRPr="001662C6">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7B253099"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5982D997" w14:textId="77777777" w:rsidTr="00901EE0">
        <w:trPr>
          <w:cantSplit/>
        </w:trPr>
        <w:tc>
          <w:tcPr>
            <w:tcW w:w="7793" w:type="dxa"/>
            <w:gridSpan w:val="2"/>
          </w:tcPr>
          <w:p w14:paraId="426A49EF" w14:textId="77777777" w:rsidR="009D5726" w:rsidRPr="001662C6" w:rsidRDefault="009D5726" w:rsidP="00901EE0">
            <w:pPr>
              <w:pStyle w:val="TAL"/>
              <w:rPr>
                <w:b/>
                <w:i/>
                <w:lang w:eastAsia="en-GB"/>
              </w:rPr>
            </w:pPr>
            <w:r w:rsidRPr="001662C6">
              <w:rPr>
                <w:b/>
                <w:i/>
                <w:lang w:eastAsia="en-GB"/>
              </w:rPr>
              <w:t>discScheduledResourceAlloc</w:t>
            </w:r>
          </w:p>
          <w:p w14:paraId="02A334FD" w14:textId="77777777" w:rsidR="009D5726" w:rsidRPr="001662C6" w:rsidRDefault="009D5726" w:rsidP="00901EE0">
            <w:pPr>
              <w:pStyle w:val="TAL"/>
              <w:rPr>
                <w:b/>
                <w:i/>
                <w:lang w:eastAsia="zh-CN"/>
              </w:rPr>
            </w:pPr>
            <w:r w:rsidRPr="001662C6">
              <w:rPr>
                <w:lang w:eastAsia="en-GB"/>
              </w:rPr>
              <w:t>Indicates whether the UE supports transmission of discovery announcements based on network scheduled resource allocation.</w:t>
            </w:r>
          </w:p>
        </w:tc>
        <w:tc>
          <w:tcPr>
            <w:tcW w:w="862" w:type="dxa"/>
            <w:gridSpan w:val="2"/>
          </w:tcPr>
          <w:p w14:paraId="4A34753F" w14:textId="77777777" w:rsidR="009D5726" w:rsidRPr="001662C6" w:rsidRDefault="009D5726" w:rsidP="00901EE0">
            <w:pPr>
              <w:pStyle w:val="TAL"/>
              <w:jc w:val="center"/>
              <w:rPr>
                <w:bCs/>
                <w:noProof/>
                <w:lang w:eastAsia="zh-CN"/>
              </w:rPr>
            </w:pPr>
            <w:r w:rsidRPr="001662C6">
              <w:rPr>
                <w:bCs/>
                <w:noProof/>
                <w:lang w:eastAsia="en-GB"/>
              </w:rPr>
              <w:t>-</w:t>
            </w:r>
          </w:p>
        </w:tc>
      </w:tr>
      <w:tr w:rsidR="009D5726" w:rsidRPr="001662C6" w14:paraId="57144910" w14:textId="77777777" w:rsidTr="00901EE0">
        <w:trPr>
          <w:cantSplit/>
        </w:trPr>
        <w:tc>
          <w:tcPr>
            <w:tcW w:w="7793" w:type="dxa"/>
            <w:gridSpan w:val="2"/>
          </w:tcPr>
          <w:p w14:paraId="0BE24F53" w14:textId="77777777" w:rsidR="009D5726" w:rsidRPr="001662C6" w:rsidRDefault="009D5726" w:rsidP="00901EE0">
            <w:pPr>
              <w:pStyle w:val="TAL"/>
              <w:rPr>
                <w:b/>
                <w:i/>
                <w:lang w:eastAsia="en-GB"/>
              </w:rPr>
            </w:pPr>
            <w:r w:rsidRPr="001662C6">
              <w:rPr>
                <w:b/>
                <w:i/>
                <w:lang w:eastAsia="en-GB"/>
              </w:rPr>
              <w:t>disc-UE-SelectedResourceAlloc</w:t>
            </w:r>
          </w:p>
          <w:p w14:paraId="0409D1FD" w14:textId="77777777" w:rsidR="009D5726" w:rsidRPr="001662C6" w:rsidRDefault="009D5726" w:rsidP="00901EE0">
            <w:pPr>
              <w:pStyle w:val="TAL"/>
              <w:rPr>
                <w:b/>
                <w:i/>
                <w:lang w:eastAsia="zh-CN"/>
              </w:rPr>
            </w:pPr>
            <w:r w:rsidRPr="001662C6">
              <w:rPr>
                <w:lang w:eastAsia="en-GB"/>
              </w:rPr>
              <w:t>Indicates whether the UE supports transmission of discovery announcements based on UE autonomous resource selection.</w:t>
            </w:r>
          </w:p>
        </w:tc>
        <w:tc>
          <w:tcPr>
            <w:tcW w:w="862" w:type="dxa"/>
            <w:gridSpan w:val="2"/>
          </w:tcPr>
          <w:p w14:paraId="07C9782F" w14:textId="77777777" w:rsidR="009D5726" w:rsidRPr="001662C6" w:rsidRDefault="009D5726" w:rsidP="00901EE0">
            <w:pPr>
              <w:pStyle w:val="TAL"/>
              <w:jc w:val="center"/>
              <w:rPr>
                <w:bCs/>
                <w:noProof/>
                <w:lang w:eastAsia="zh-CN"/>
              </w:rPr>
            </w:pPr>
            <w:r w:rsidRPr="001662C6">
              <w:rPr>
                <w:bCs/>
                <w:noProof/>
                <w:lang w:eastAsia="en-GB"/>
              </w:rPr>
              <w:t>-</w:t>
            </w:r>
          </w:p>
        </w:tc>
      </w:tr>
      <w:tr w:rsidR="009D5726" w:rsidRPr="001662C6" w14:paraId="0DCA4465" w14:textId="77777777" w:rsidTr="00901EE0">
        <w:trPr>
          <w:cantSplit/>
        </w:trPr>
        <w:tc>
          <w:tcPr>
            <w:tcW w:w="7793" w:type="dxa"/>
            <w:gridSpan w:val="2"/>
          </w:tcPr>
          <w:p w14:paraId="4043C82C" w14:textId="77777777" w:rsidR="009D5726" w:rsidRPr="001662C6" w:rsidRDefault="009D5726" w:rsidP="00901EE0">
            <w:pPr>
              <w:pStyle w:val="TAL"/>
              <w:rPr>
                <w:b/>
                <w:i/>
                <w:lang w:eastAsia="en-GB"/>
              </w:rPr>
            </w:pPr>
            <w:r w:rsidRPr="001662C6">
              <w:rPr>
                <w:b/>
                <w:i/>
                <w:lang w:eastAsia="en-GB"/>
              </w:rPr>
              <w:t>disc</w:t>
            </w:r>
            <w:r w:rsidRPr="001662C6">
              <w:rPr>
                <w:lang w:eastAsia="en-GB"/>
              </w:rPr>
              <w:t>-</w:t>
            </w:r>
            <w:r w:rsidRPr="001662C6">
              <w:rPr>
                <w:b/>
                <w:i/>
                <w:lang w:eastAsia="en-GB"/>
              </w:rPr>
              <w:t>SLSS</w:t>
            </w:r>
          </w:p>
          <w:p w14:paraId="03632644" w14:textId="77777777" w:rsidR="009D5726" w:rsidRPr="001662C6" w:rsidRDefault="009D5726" w:rsidP="00901EE0">
            <w:pPr>
              <w:pStyle w:val="TAL"/>
              <w:rPr>
                <w:b/>
                <w:i/>
                <w:lang w:eastAsia="zh-CN"/>
              </w:rPr>
            </w:pPr>
            <w:r w:rsidRPr="001662C6">
              <w:rPr>
                <w:lang w:eastAsia="en-GB"/>
              </w:rPr>
              <w:t>Indicates whether the UE supports Sidelink Synchronization Signal (SLSS) transmission and reception for sidelink discovery.</w:t>
            </w:r>
          </w:p>
        </w:tc>
        <w:tc>
          <w:tcPr>
            <w:tcW w:w="862" w:type="dxa"/>
            <w:gridSpan w:val="2"/>
          </w:tcPr>
          <w:p w14:paraId="0DBFAFDC" w14:textId="77777777" w:rsidR="009D5726" w:rsidRPr="001662C6" w:rsidRDefault="009D5726" w:rsidP="00901EE0">
            <w:pPr>
              <w:pStyle w:val="TAL"/>
              <w:jc w:val="center"/>
              <w:rPr>
                <w:bCs/>
                <w:noProof/>
                <w:lang w:eastAsia="zh-CN"/>
              </w:rPr>
            </w:pPr>
            <w:r w:rsidRPr="001662C6">
              <w:rPr>
                <w:bCs/>
                <w:noProof/>
                <w:lang w:eastAsia="en-GB"/>
              </w:rPr>
              <w:t>-</w:t>
            </w:r>
          </w:p>
        </w:tc>
      </w:tr>
      <w:tr w:rsidR="009D5726" w:rsidRPr="001662C6" w14:paraId="638F977D" w14:textId="77777777" w:rsidTr="00901EE0">
        <w:trPr>
          <w:cantSplit/>
        </w:trPr>
        <w:tc>
          <w:tcPr>
            <w:tcW w:w="7793" w:type="dxa"/>
            <w:gridSpan w:val="2"/>
          </w:tcPr>
          <w:p w14:paraId="23AE9662" w14:textId="77777777" w:rsidR="009D5726" w:rsidRPr="001662C6" w:rsidRDefault="009D5726" w:rsidP="00901EE0">
            <w:pPr>
              <w:pStyle w:val="TAL"/>
              <w:rPr>
                <w:b/>
                <w:i/>
                <w:lang w:eastAsia="en-GB"/>
              </w:rPr>
            </w:pPr>
            <w:r w:rsidRPr="001662C6">
              <w:rPr>
                <w:b/>
                <w:i/>
                <w:lang w:eastAsia="en-GB"/>
              </w:rPr>
              <w:t>discSupportedBands</w:t>
            </w:r>
          </w:p>
          <w:p w14:paraId="7BCBF036" w14:textId="77777777" w:rsidR="009D5726" w:rsidRPr="001662C6" w:rsidRDefault="009D5726" w:rsidP="00901EE0">
            <w:pPr>
              <w:pStyle w:val="TAL"/>
              <w:rPr>
                <w:b/>
                <w:i/>
                <w:lang w:eastAsia="zh-CN"/>
              </w:rPr>
            </w:pPr>
            <w:r w:rsidRPr="001662C6">
              <w:rPr>
                <w:lang w:eastAsia="en-GB"/>
              </w:rPr>
              <w:t xml:space="preserve">Indicates the bands on which the UE supports sidelink discovery. One entry corresponding to each supported E-UTRA band, listed in the same order as in </w:t>
            </w:r>
            <w:r w:rsidRPr="001662C6">
              <w:rPr>
                <w:i/>
                <w:lang w:eastAsia="en-GB"/>
              </w:rPr>
              <w:t>supportedBandListEUTRA</w:t>
            </w:r>
            <w:r w:rsidRPr="001662C6">
              <w:rPr>
                <w:lang w:eastAsia="en-GB"/>
              </w:rPr>
              <w:t>.</w:t>
            </w:r>
          </w:p>
        </w:tc>
        <w:tc>
          <w:tcPr>
            <w:tcW w:w="862" w:type="dxa"/>
            <w:gridSpan w:val="2"/>
          </w:tcPr>
          <w:p w14:paraId="59CB33D0" w14:textId="77777777" w:rsidR="009D5726" w:rsidRPr="001662C6" w:rsidRDefault="009D5726" w:rsidP="00901EE0">
            <w:pPr>
              <w:pStyle w:val="TAL"/>
              <w:jc w:val="center"/>
              <w:rPr>
                <w:bCs/>
                <w:noProof/>
                <w:lang w:eastAsia="zh-CN"/>
              </w:rPr>
            </w:pPr>
            <w:r w:rsidRPr="001662C6">
              <w:rPr>
                <w:bCs/>
                <w:noProof/>
                <w:lang w:eastAsia="en-GB"/>
              </w:rPr>
              <w:t>-</w:t>
            </w:r>
          </w:p>
        </w:tc>
      </w:tr>
      <w:tr w:rsidR="009D5726" w:rsidRPr="001662C6" w14:paraId="675FE266" w14:textId="77777777" w:rsidTr="00901EE0">
        <w:trPr>
          <w:cantSplit/>
        </w:trPr>
        <w:tc>
          <w:tcPr>
            <w:tcW w:w="7793" w:type="dxa"/>
            <w:gridSpan w:val="2"/>
          </w:tcPr>
          <w:p w14:paraId="16B389F4" w14:textId="77777777" w:rsidR="009D5726" w:rsidRPr="001662C6" w:rsidRDefault="009D5726" w:rsidP="00901EE0">
            <w:pPr>
              <w:pStyle w:val="TAL"/>
              <w:rPr>
                <w:b/>
                <w:i/>
                <w:lang w:eastAsia="en-GB"/>
              </w:rPr>
            </w:pPr>
            <w:r w:rsidRPr="001662C6">
              <w:rPr>
                <w:b/>
                <w:i/>
                <w:lang w:eastAsia="en-GB"/>
              </w:rPr>
              <w:t>discSupportedProc</w:t>
            </w:r>
          </w:p>
          <w:p w14:paraId="00C00C91" w14:textId="77777777" w:rsidR="009D5726" w:rsidRPr="001662C6" w:rsidRDefault="009D5726" w:rsidP="00901EE0">
            <w:pPr>
              <w:pStyle w:val="TAL"/>
              <w:rPr>
                <w:b/>
                <w:i/>
                <w:lang w:eastAsia="zh-CN"/>
              </w:rPr>
            </w:pPr>
            <w:r w:rsidRPr="001662C6">
              <w:rPr>
                <w:lang w:eastAsia="en-GB"/>
              </w:rPr>
              <w:t>Indicates the number of processes supported by the UE for sidelink discovery.</w:t>
            </w:r>
          </w:p>
        </w:tc>
        <w:tc>
          <w:tcPr>
            <w:tcW w:w="862" w:type="dxa"/>
            <w:gridSpan w:val="2"/>
          </w:tcPr>
          <w:p w14:paraId="62AECF9F" w14:textId="77777777" w:rsidR="009D5726" w:rsidRPr="001662C6" w:rsidRDefault="009D5726" w:rsidP="00901EE0">
            <w:pPr>
              <w:pStyle w:val="TAL"/>
              <w:jc w:val="center"/>
              <w:rPr>
                <w:bCs/>
                <w:noProof/>
                <w:lang w:eastAsia="zh-CN"/>
              </w:rPr>
            </w:pPr>
            <w:r w:rsidRPr="001662C6">
              <w:rPr>
                <w:bCs/>
                <w:noProof/>
                <w:lang w:eastAsia="en-GB"/>
              </w:rPr>
              <w:t>-</w:t>
            </w:r>
          </w:p>
        </w:tc>
      </w:tr>
      <w:tr w:rsidR="009D5726" w:rsidRPr="001662C6" w14:paraId="00E8C24F" w14:textId="77777777" w:rsidTr="00901EE0">
        <w:trPr>
          <w:cantSplit/>
        </w:trPr>
        <w:tc>
          <w:tcPr>
            <w:tcW w:w="7793" w:type="dxa"/>
            <w:gridSpan w:val="2"/>
          </w:tcPr>
          <w:p w14:paraId="647D4DFA" w14:textId="77777777" w:rsidR="009D5726" w:rsidRPr="001662C6" w:rsidRDefault="009D5726" w:rsidP="00901EE0">
            <w:pPr>
              <w:keepNext/>
              <w:keepLines/>
              <w:spacing w:after="0"/>
              <w:rPr>
                <w:rFonts w:ascii="Arial" w:hAnsi="Arial"/>
                <w:b/>
                <w:i/>
                <w:sz w:val="18"/>
              </w:rPr>
            </w:pPr>
            <w:r w:rsidRPr="001662C6">
              <w:rPr>
                <w:rFonts w:ascii="Arial" w:hAnsi="Arial"/>
                <w:b/>
                <w:i/>
                <w:sz w:val="18"/>
              </w:rPr>
              <w:t>discSysInfoReporting</w:t>
            </w:r>
          </w:p>
          <w:p w14:paraId="36255161" w14:textId="77777777" w:rsidR="009D5726" w:rsidRPr="001662C6" w:rsidRDefault="009D5726" w:rsidP="00901EE0">
            <w:pPr>
              <w:keepNext/>
              <w:keepLines/>
              <w:spacing w:after="0"/>
              <w:rPr>
                <w:rFonts w:ascii="Arial" w:hAnsi="Arial"/>
                <w:sz w:val="18"/>
              </w:rPr>
            </w:pPr>
            <w:r w:rsidRPr="001662C6">
              <w:rPr>
                <w:rFonts w:ascii="Arial" w:hAnsi="Arial"/>
                <w:sz w:val="18"/>
              </w:rPr>
              <w:t>Indicates whether the UE supports reporting of system information for inter-frequency/PLMN sidelink discovery.</w:t>
            </w:r>
          </w:p>
        </w:tc>
        <w:tc>
          <w:tcPr>
            <w:tcW w:w="862" w:type="dxa"/>
            <w:gridSpan w:val="2"/>
          </w:tcPr>
          <w:p w14:paraId="50AFBCBF" w14:textId="77777777" w:rsidR="009D5726" w:rsidRPr="001662C6" w:rsidRDefault="009D5726" w:rsidP="00901EE0">
            <w:pPr>
              <w:keepNext/>
              <w:keepLines/>
              <w:spacing w:after="0"/>
              <w:jc w:val="center"/>
              <w:rPr>
                <w:rFonts w:ascii="Arial" w:hAnsi="Arial"/>
                <w:bCs/>
                <w:noProof/>
                <w:sz w:val="18"/>
              </w:rPr>
            </w:pPr>
            <w:r w:rsidRPr="001662C6">
              <w:rPr>
                <w:rFonts w:ascii="Arial" w:hAnsi="Arial"/>
                <w:bCs/>
                <w:noProof/>
                <w:sz w:val="18"/>
              </w:rPr>
              <w:t>-</w:t>
            </w:r>
          </w:p>
        </w:tc>
      </w:tr>
      <w:tr w:rsidR="009D5726" w:rsidRPr="001662C6" w14:paraId="393185B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2F8C8" w14:textId="77777777" w:rsidR="009D5726" w:rsidRPr="001662C6" w:rsidRDefault="009D5726" w:rsidP="00901EE0">
            <w:pPr>
              <w:pStyle w:val="TAL"/>
              <w:rPr>
                <w:rFonts w:eastAsia="SimSun"/>
                <w:b/>
                <w:i/>
                <w:lang w:eastAsia="zh-CN"/>
              </w:rPr>
            </w:pPr>
            <w:r w:rsidRPr="001662C6">
              <w:rPr>
                <w:b/>
                <w:i/>
                <w:lang w:eastAsia="zh-CN"/>
              </w:rPr>
              <w:t>dl-256QAM</w:t>
            </w:r>
          </w:p>
          <w:p w14:paraId="61BF17AD" w14:textId="77777777" w:rsidR="009D5726" w:rsidRPr="001662C6" w:rsidRDefault="009D5726" w:rsidP="00901EE0">
            <w:pPr>
              <w:pStyle w:val="TAL"/>
              <w:rPr>
                <w:b/>
                <w:i/>
                <w:lang w:eastAsia="zh-CN"/>
              </w:rPr>
            </w:pPr>
            <w:r w:rsidRPr="001662C6">
              <w:rPr>
                <w:rFonts w:eastAsia="SimSun"/>
                <w:lang w:eastAsia="en-GB"/>
              </w:rPr>
              <w:t>Indicates</w:t>
            </w:r>
            <w:r w:rsidRPr="001662C6">
              <w:rPr>
                <w:lang w:eastAsia="en-GB"/>
              </w:rPr>
              <w:t xml:space="preserve"> whether the UE supports 256QAM in DL</w:t>
            </w:r>
            <w:r w:rsidRPr="001662C6">
              <w:rPr>
                <w:rFonts w:eastAsia="SimSun"/>
                <w:lang w:eastAsia="zh-CN"/>
              </w:rPr>
              <w:t xml:space="preserve"> on the </w:t>
            </w:r>
            <w:r w:rsidRPr="001662C6">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AFC395C" w14:textId="77777777" w:rsidR="009D5726" w:rsidRPr="001662C6" w:rsidRDefault="009D5726" w:rsidP="00901EE0">
            <w:pPr>
              <w:pStyle w:val="TAL"/>
              <w:jc w:val="center"/>
              <w:rPr>
                <w:lang w:eastAsia="zh-CN"/>
              </w:rPr>
            </w:pPr>
            <w:r w:rsidRPr="001662C6">
              <w:rPr>
                <w:lang w:eastAsia="zh-CN"/>
              </w:rPr>
              <w:t>-</w:t>
            </w:r>
          </w:p>
        </w:tc>
      </w:tr>
      <w:tr w:rsidR="009D5726" w:rsidRPr="001662C6" w14:paraId="5BF79BC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4A5A9" w14:textId="77777777" w:rsidR="009D5726" w:rsidRPr="001662C6" w:rsidRDefault="009D5726" w:rsidP="00901EE0">
            <w:pPr>
              <w:pStyle w:val="TAL"/>
              <w:rPr>
                <w:b/>
                <w:i/>
                <w:lang w:eastAsia="zh-CN"/>
              </w:rPr>
            </w:pPr>
            <w:r w:rsidRPr="001662C6">
              <w:rPr>
                <w:b/>
                <w:i/>
                <w:lang w:eastAsia="zh-CN"/>
              </w:rPr>
              <w:t>dl-1024QAM</w:t>
            </w:r>
          </w:p>
          <w:p w14:paraId="4DB423DA" w14:textId="77777777" w:rsidR="009D5726" w:rsidRPr="001662C6" w:rsidRDefault="009D5726" w:rsidP="00901EE0">
            <w:pPr>
              <w:pStyle w:val="TAL"/>
              <w:rPr>
                <w:b/>
                <w:i/>
                <w:lang w:eastAsia="zh-CN"/>
              </w:rPr>
            </w:pPr>
            <w:r w:rsidRPr="001662C6">
              <w:rPr>
                <w:lang w:eastAsia="zh-CN"/>
              </w:rPr>
              <w:t xml:space="preserve">Indicates whether the UE supports 1024QAM in DL on the band or on the band within the band combination. When </w:t>
            </w:r>
            <w:r w:rsidRPr="001662C6">
              <w:rPr>
                <w:i/>
              </w:rPr>
              <w:t>dl-1024QAM-ScalingFactor</w:t>
            </w:r>
            <w:r w:rsidRPr="001662C6">
              <w:rPr>
                <w:lang w:eastAsia="zh-CN"/>
              </w:rPr>
              <w:t xml:space="preserve"> and </w:t>
            </w:r>
            <w:r w:rsidRPr="001662C6">
              <w:rPr>
                <w:i/>
              </w:rPr>
              <w:t>dl-1024QAM-TotalWeightedLayers</w:t>
            </w:r>
            <w:r w:rsidRPr="001662C6">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2D04BC6" w14:textId="77777777" w:rsidR="009D5726" w:rsidRPr="001662C6" w:rsidRDefault="009D5726" w:rsidP="00901EE0">
            <w:pPr>
              <w:pStyle w:val="TAL"/>
              <w:jc w:val="center"/>
              <w:rPr>
                <w:lang w:eastAsia="zh-CN"/>
              </w:rPr>
            </w:pPr>
            <w:r w:rsidRPr="001662C6">
              <w:rPr>
                <w:lang w:eastAsia="zh-CN"/>
              </w:rPr>
              <w:t>-</w:t>
            </w:r>
          </w:p>
        </w:tc>
      </w:tr>
      <w:tr w:rsidR="009D5726" w:rsidRPr="001662C6" w14:paraId="2F3B07C4" w14:textId="77777777" w:rsidTr="00901EE0">
        <w:tc>
          <w:tcPr>
            <w:tcW w:w="7793" w:type="dxa"/>
            <w:gridSpan w:val="2"/>
            <w:tcBorders>
              <w:top w:val="single" w:sz="4" w:space="0" w:color="808080"/>
              <w:left w:val="single" w:sz="4" w:space="0" w:color="808080"/>
              <w:bottom w:val="single" w:sz="4" w:space="0" w:color="808080"/>
              <w:right w:val="single" w:sz="4" w:space="0" w:color="808080"/>
            </w:tcBorders>
          </w:tcPr>
          <w:p w14:paraId="452031FB" w14:textId="77777777" w:rsidR="009D5726" w:rsidRPr="001662C6" w:rsidRDefault="009D5726" w:rsidP="00901EE0">
            <w:pPr>
              <w:pStyle w:val="TAL"/>
              <w:rPr>
                <w:b/>
                <w:i/>
              </w:rPr>
            </w:pPr>
            <w:r w:rsidRPr="001662C6">
              <w:rPr>
                <w:b/>
                <w:i/>
              </w:rPr>
              <w:t>dl-1024QAM-ScalingFactor</w:t>
            </w:r>
          </w:p>
          <w:p w14:paraId="7F2A3A5A" w14:textId="77777777" w:rsidR="009D5726" w:rsidRPr="001662C6" w:rsidRDefault="009D5726" w:rsidP="00901EE0">
            <w:pPr>
              <w:pStyle w:val="TAL"/>
              <w:rPr>
                <w:b/>
                <w:lang w:eastAsia="zh-CN"/>
              </w:rPr>
            </w:pPr>
            <w:r w:rsidRPr="001662C6">
              <w:rPr>
                <w:bCs/>
                <w:noProof/>
                <w:lang w:eastAsia="zh-CN"/>
              </w:rPr>
              <w:t xml:space="preserve">Indicates scaling factor for processing a CC configured with 1024QAM with respect to a CC not configured with 1024QAM </w:t>
            </w:r>
            <w:r w:rsidRPr="001662C6">
              <w:rPr>
                <w:rFonts w:cs="Arial"/>
                <w:bCs/>
                <w:noProof/>
                <w:szCs w:val="18"/>
                <w:lang w:eastAsia="zh-CN"/>
              </w:rPr>
              <w:t xml:space="preserve">as described in </w:t>
            </w:r>
            <w:r w:rsidRPr="001662C6">
              <w:rPr>
                <w:lang w:eastAsia="zh-CN"/>
              </w:rPr>
              <w:t>4.3.5.31 in TS 36.306 [5]</w:t>
            </w:r>
            <w:r w:rsidRPr="001662C6">
              <w:rPr>
                <w:rFonts w:cs="Arial"/>
                <w:bCs/>
                <w:noProof/>
                <w:szCs w:val="18"/>
                <w:lang w:eastAsia="zh-CN"/>
              </w:rPr>
              <w:t>.</w:t>
            </w:r>
            <w:r w:rsidRPr="001662C6">
              <w:rPr>
                <w:bCs/>
                <w:noProof/>
                <w:lang w:eastAsia="zh-CN"/>
              </w:rPr>
              <w:t xml:space="preserve"> Value </w:t>
            </w:r>
            <w:r w:rsidRPr="001662C6">
              <w:rPr>
                <w:bCs/>
                <w:i/>
                <w:noProof/>
                <w:lang w:eastAsia="zh-CN"/>
              </w:rPr>
              <w:t>v1</w:t>
            </w:r>
            <w:r w:rsidRPr="001662C6">
              <w:rPr>
                <w:bCs/>
                <w:noProof/>
                <w:lang w:eastAsia="zh-CN"/>
              </w:rPr>
              <w:t xml:space="preserve"> indicates 1, value </w:t>
            </w:r>
            <w:r w:rsidRPr="001662C6">
              <w:rPr>
                <w:bCs/>
                <w:i/>
                <w:noProof/>
                <w:lang w:eastAsia="zh-CN"/>
              </w:rPr>
              <w:t>v1dot2</w:t>
            </w:r>
            <w:r w:rsidRPr="001662C6">
              <w:rPr>
                <w:bCs/>
                <w:noProof/>
                <w:lang w:eastAsia="zh-CN"/>
              </w:rPr>
              <w:t xml:space="preserve"> indicates 1.2 and value </w:t>
            </w:r>
            <w:r w:rsidRPr="001662C6">
              <w:rPr>
                <w:bCs/>
                <w:i/>
                <w:noProof/>
                <w:lang w:eastAsia="zh-CN"/>
              </w:rPr>
              <w:t>v1dot25</w:t>
            </w:r>
            <w:r w:rsidRPr="001662C6">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120D9C8A" w14:textId="77777777" w:rsidR="009D5726" w:rsidRPr="001662C6" w:rsidRDefault="009D5726" w:rsidP="00901EE0">
            <w:pPr>
              <w:pStyle w:val="TAL"/>
              <w:jc w:val="center"/>
              <w:rPr>
                <w:lang w:eastAsia="zh-CN"/>
              </w:rPr>
            </w:pPr>
            <w:r w:rsidRPr="001662C6">
              <w:rPr>
                <w:lang w:eastAsia="zh-CN"/>
              </w:rPr>
              <w:t>-</w:t>
            </w:r>
          </w:p>
        </w:tc>
      </w:tr>
      <w:tr w:rsidR="009D5726" w:rsidRPr="001662C6" w14:paraId="0E829047" w14:textId="77777777" w:rsidTr="00901EE0">
        <w:tc>
          <w:tcPr>
            <w:tcW w:w="7793" w:type="dxa"/>
            <w:gridSpan w:val="2"/>
            <w:tcBorders>
              <w:top w:val="single" w:sz="4" w:space="0" w:color="808080"/>
              <w:left w:val="single" w:sz="4" w:space="0" w:color="808080"/>
              <w:bottom w:val="single" w:sz="4" w:space="0" w:color="808080"/>
              <w:right w:val="single" w:sz="4" w:space="0" w:color="808080"/>
            </w:tcBorders>
          </w:tcPr>
          <w:p w14:paraId="06A5B56F" w14:textId="77777777" w:rsidR="009D5726" w:rsidRPr="001662C6" w:rsidRDefault="009D5726" w:rsidP="00901EE0">
            <w:pPr>
              <w:pStyle w:val="TAL"/>
              <w:rPr>
                <w:b/>
                <w:i/>
                <w:lang w:eastAsia="zh-CN"/>
              </w:rPr>
            </w:pPr>
            <w:r w:rsidRPr="001662C6">
              <w:rPr>
                <w:b/>
                <w:i/>
                <w:lang w:eastAsia="zh-CN"/>
              </w:rPr>
              <w:t>dl-1024QAM-TotalWeightedLayers</w:t>
            </w:r>
          </w:p>
          <w:p w14:paraId="1E2E24E4" w14:textId="77777777" w:rsidR="009D5726" w:rsidRPr="001662C6" w:rsidRDefault="009D5726" w:rsidP="00901EE0">
            <w:pPr>
              <w:pStyle w:val="TAL"/>
              <w:rPr>
                <w:b/>
                <w:i/>
                <w:lang w:eastAsia="zh-CN"/>
              </w:rPr>
            </w:pPr>
            <w:r w:rsidRPr="001662C6">
              <w:rPr>
                <w:rFonts w:cs="Arial"/>
                <w:bCs/>
                <w:noProof/>
                <w:szCs w:val="18"/>
                <w:lang w:eastAsia="zh-CN"/>
              </w:rPr>
              <w:t xml:space="preserve">Indicates total number of weighted layers the UE can process for 1024QAM as described in </w:t>
            </w:r>
            <w:r w:rsidRPr="001662C6">
              <w:rPr>
                <w:lang w:eastAsia="zh-CN"/>
              </w:rPr>
              <w:t>4.3.5.31 in TS 36.306 [5]</w:t>
            </w:r>
            <w:r w:rsidRPr="001662C6">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B49EFD4" w14:textId="77777777" w:rsidR="009D5726" w:rsidRPr="001662C6" w:rsidRDefault="009D5726" w:rsidP="00901EE0">
            <w:pPr>
              <w:pStyle w:val="TAL"/>
              <w:jc w:val="center"/>
              <w:rPr>
                <w:lang w:eastAsia="zh-CN"/>
              </w:rPr>
            </w:pPr>
            <w:r w:rsidRPr="001662C6">
              <w:rPr>
                <w:lang w:eastAsia="zh-CN"/>
              </w:rPr>
              <w:t>-</w:t>
            </w:r>
          </w:p>
        </w:tc>
      </w:tr>
      <w:tr w:rsidR="009D5726" w:rsidRPr="001662C6" w14:paraId="2BE43F8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5BBCD" w14:textId="77777777" w:rsidR="009D5726" w:rsidRPr="001662C6" w:rsidRDefault="009D5726" w:rsidP="00901EE0">
            <w:pPr>
              <w:pStyle w:val="TAL"/>
              <w:rPr>
                <w:b/>
                <w:i/>
                <w:lang w:eastAsia="zh-CN"/>
              </w:rPr>
            </w:pPr>
            <w:r w:rsidRPr="001662C6">
              <w:rPr>
                <w:b/>
                <w:i/>
                <w:lang w:eastAsia="zh-CN"/>
              </w:rPr>
              <w:t>dl-1024QAM-Slot</w:t>
            </w:r>
          </w:p>
          <w:p w14:paraId="2562704E" w14:textId="77777777" w:rsidR="009D5726" w:rsidRPr="001662C6" w:rsidRDefault="009D5726" w:rsidP="00901EE0">
            <w:pPr>
              <w:pStyle w:val="TAL"/>
              <w:rPr>
                <w:b/>
                <w:i/>
                <w:lang w:eastAsia="zh-CN"/>
              </w:rPr>
            </w:pPr>
            <w:r w:rsidRPr="001662C6">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7B2917" w14:textId="77777777" w:rsidR="009D5726" w:rsidRPr="001662C6" w:rsidRDefault="009D5726" w:rsidP="00901EE0">
            <w:pPr>
              <w:pStyle w:val="TAL"/>
              <w:jc w:val="center"/>
              <w:rPr>
                <w:lang w:eastAsia="zh-CN"/>
              </w:rPr>
            </w:pPr>
            <w:r w:rsidRPr="001662C6">
              <w:rPr>
                <w:lang w:eastAsia="zh-CN"/>
              </w:rPr>
              <w:t>-</w:t>
            </w:r>
          </w:p>
        </w:tc>
      </w:tr>
      <w:tr w:rsidR="009D5726" w:rsidRPr="001662C6" w14:paraId="26AC460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52422" w14:textId="77777777" w:rsidR="009D5726" w:rsidRPr="001662C6" w:rsidRDefault="009D5726" w:rsidP="00901EE0">
            <w:pPr>
              <w:pStyle w:val="TAL"/>
              <w:rPr>
                <w:b/>
                <w:i/>
                <w:lang w:eastAsia="zh-CN"/>
              </w:rPr>
            </w:pPr>
            <w:r w:rsidRPr="001662C6">
              <w:rPr>
                <w:b/>
                <w:i/>
                <w:lang w:eastAsia="zh-CN"/>
              </w:rPr>
              <w:t>dl-1024QAM-SubslotTA-1</w:t>
            </w:r>
          </w:p>
          <w:p w14:paraId="39281840" w14:textId="77777777" w:rsidR="009D5726" w:rsidRPr="001662C6" w:rsidRDefault="009D5726" w:rsidP="00901EE0">
            <w:pPr>
              <w:pStyle w:val="TAL"/>
              <w:rPr>
                <w:b/>
                <w:i/>
                <w:lang w:eastAsia="zh-CN"/>
              </w:rPr>
            </w:pPr>
            <w:r w:rsidRPr="001662C6">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5237184E" w14:textId="77777777" w:rsidR="009D5726" w:rsidRPr="001662C6" w:rsidRDefault="009D5726" w:rsidP="00901EE0">
            <w:pPr>
              <w:pStyle w:val="TAL"/>
              <w:jc w:val="center"/>
              <w:rPr>
                <w:lang w:eastAsia="zh-CN"/>
              </w:rPr>
            </w:pPr>
            <w:r w:rsidRPr="001662C6">
              <w:rPr>
                <w:lang w:eastAsia="zh-CN"/>
              </w:rPr>
              <w:t>-</w:t>
            </w:r>
          </w:p>
        </w:tc>
      </w:tr>
      <w:tr w:rsidR="009D5726" w:rsidRPr="001662C6" w14:paraId="67C1584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6236D" w14:textId="77777777" w:rsidR="009D5726" w:rsidRPr="001662C6" w:rsidRDefault="009D5726" w:rsidP="00901EE0">
            <w:pPr>
              <w:pStyle w:val="TAL"/>
              <w:rPr>
                <w:b/>
                <w:i/>
                <w:lang w:eastAsia="zh-CN"/>
              </w:rPr>
            </w:pPr>
            <w:r w:rsidRPr="001662C6">
              <w:rPr>
                <w:b/>
                <w:i/>
                <w:lang w:eastAsia="zh-CN"/>
              </w:rPr>
              <w:t>dl-1024QAM-SubslotTA-2</w:t>
            </w:r>
          </w:p>
          <w:p w14:paraId="1889D3A2" w14:textId="77777777" w:rsidR="009D5726" w:rsidRPr="001662C6" w:rsidRDefault="009D5726" w:rsidP="00901EE0">
            <w:pPr>
              <w:pStyle w:val="TAL"/>
              <w:rPr>
                <w:b/>
                <w:i/>
                <w:lang w:eastAsia="zh-CN"/>
              </w:rPr>
            </w:pPr>
            <w:r w:rsidRPr="001662C6">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A88A8D1" w14:textId="77777777" w:rsidR="009D5726" w:rsidRPr="001662C6" w:rsidRDefault="009D5726" w:rsidP="00901EE0">
            <w:pPr>
              <w:pStyle w:val="TAL"/>
              <w:jc w:val="center"/>
              <w:rPr>
                <w:lang w:eastAsia="zh-CN"/>
              </w:rPr>
            </w:pPr>
            <w:r w:rsidRPr="001662C6">
              <w:rPr>
                <w:lang w:eastAsia="zh-CN"/>
              </w:rPr>
              <w:t>-</w:t>
            </w:r>
          </w:p>
        </w:tc>
      </w:tr>
      <w:tr w:rsidR="009D5726" w:rsidRPr="001662C6" w14:paraId="6DFB828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3990A" w14:textId="77777777" w:rsidR="009D5726" w:rsidRPr="001662C6" w:rsidRDefault="009D5726" w:rsidP="00901EE0">
            <w:pPr>
              <w:pStyle w:val="TAL"/>
              <w:rPr>
                <w:b/>
                <w:i/>
                <w:lang w:eastAsia="zh-CN"/>
              </w:rPr>
            </w:pPr>
            <w:r w:rsidRPr="001662C6">
              <w:rPr>
                <w:b/>
                <w:i/>
                <w:lang w:eastAsia="zh-CN"/>
              </w:rPr>
              <w:t>dl-DedicatedMessageSegmentation</w:t>
            </w:r>
          </w:p>
          <w:p w14:paraId="2AF31643" w14:textId="77777777" w:rsidR="009D5726" w:rsidRPr="001662C6" w:rsidRDefault="009D5726" w:rsidP="00901EE0">
            <w:pPr>
              <w:pStyle w:val="TAL"/>
              <w:rPr>
                <w:b/>
                <w:i/>
                <w:lang w:eastAsia="zh-CN"/>
              </w:rPr>
            </w:pPr>
            <w:r w:rsidRPr="001662C6">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4AA9C51B" w14:textId="77777777" w:rsidR="009D5726" w:rsidRPr="001662C6" w:rsidRDefault="009D5726" w:rsidP="00901EE0">
            <w:pPr>
              <w:pStyle w:val="TAL"/>
              <w:jc w:val="center"/>
              <w:rPr>
                <w:lang w:eastAsia="zh-CN"/>
              </w:rPr>
            </w:pPr>
            <w:r w:rsidRPr="001662C6">
              <w:rPr>
                <w:lang w:eastAsia="zh-CN"/>
              </w:rPr>
              <w:t>-</w:t>
            </w:r>
          </w:p>
        </w:tc>
      </w:tr>
      <w:tr w:rsidR="009D5726" w:rsidRPr="001662C6" w14:paraId="5B4923C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CC9B69" w14:textId="77777777" w:rsidR="009D5726" w:rsidRPr="001662C6" w:rsidRDefault="009D5726" w:rsidP="00901EE0">
            <w:pPr>
              <w:pStyle w:val="TAL"/>
              <w:rPr>
                <w:b/>
                <w:i/>
                <w:lang w:eastAsia="en-GB"/>
              </w:rPr>
            </w:pPr>
            <w:r w:rsidRPr="001662C6">
              <w:rPr>
                <w:b/>
                <w:i/>
              </w:rPr>
              <w:t>dmrs-BasedSPDCCH-MBSFN</w:t>
            </w:r>
          </w:p>
          <w:p w14:paraId="187307E7" w14:textId="77777777" w:rsidR="009D5726" w:rsidRPr="001662C6" w:rsidRDefault="009D5726" w:rsidP="00901EE0">
            <w:pPr>
              <w:pStyle w:val="TAL"/>
              <w:rPr>
                <w:b/>
                <w:i/>
              </w:rPr>
            </w:pPr>
            <w:bookmarkStart w:id="133" w:name="_Hlk523747801"/>
            <w:r w:rsidRPr="001662C6">
              <w:rPr>
                <w:lang w:eastAsia="en-GB"/>
              </w:rPr>
              <w:t>Indicates whether the UE supports sDCI monitoring in DMRS based SPDCCH for MBSFN subframe</w:t>
            </w:r>
            <w:bookmarkEnd w:id="133"/>
            <w:r w:rsidRPr="001662C6">
              <w:rPr>
                <w:lang w:eastAsia="en-GB"/>
              </w:rPr>
              <w:t xml:space="preserve">. If UE supports this, it also provides the corresponding DMRS based SPDCCH capability in </w:t>
            </w:r>
            <w:r w:rsidRPr="001662C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002ECF5" w14:textId="77777777" w:rsidR="009D5726" w:rsidRPr="001662C6" w:rsidRDefault="009D5726" w:rsidP="00901EE0">
            <w:pPr>
              <w:pStyle w:val="TAL"/>
              <w:jc w:val="center"/>
              <w:rPr>
                <w:bCs/>
                <w:noProof/>
                <w:lang w:eastAsia="en-GB"/>
              </w:rPr>
            </w:pPr>
            <w:r w:rsidRPr="001662C6">
              <w:rPr>
                <w:noProof/>
                <w:lang w:eastAsia="en-GB"/>
              </w:rPr>
              <w:t>Yes</w:t>
            </w:r>
          </w:p>
        </w:tc>
      </w:tr>
      <w:tr w:rsidR="009D5726" w:rsidRPr="001662C6" w14:paraId="3BC9ECD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E9303" w14:textId="77777777" w:rsidR="009D5726" w:rsidRPr="001662C6" w:rsidRDefault="009D5726" w:rsidP="00901EE0">
            <w:pPr>
              <w:pStyle w:val="TAL"/>
              <w:rPr>
                <w:b/>
                <w:i/>
                <w:lang w:eastAsia="en-GB"/>
              </w:rPr>
            </w:pPr>
            <w:r w:rsidRPr="001662C6">
              <w:rPr>
                <w:b/>
                <w:i/>
              </w:rPr>
              <w:t>dmrs-BasedSPDCCH-nonMBSFN</w:t>
            </w:r>
          </w:p>
          <w:p w14:paraId="1E8AAE63" w14:textId="77777777" w:rsidR="009D5726" w:rsidRPr="001662C6" w:rsidRDefault="009D5726" w:rsidP="00901EE0">
            <w:pPr>
              <w:pStyle w:val="TAL"/>
              <w:rPr>
                <w:b/>
                <w:i/>
              </w:rPr>
            </w:pPr>
            <w:r w:rsidRPr="001662C6">
              <w:rPr>
                <w:lang w:eastAsia="en-GB"/>
              </w:rPr>
              <w:t xml:space="preserve">Indicates whether the UE supports sDCI monitoring in DMRS based SPDCCH for non-MBSFN subframe. If UE supports this, it also provides the corresponding DMRS based SPDCCH capability in </w:t>
            </w:r>
            <w:r w:rsidRPr="001662C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950CCB4" w14:textId="77777777" w:rsidR="009D5726" w:rsidRPr="001662C6" w:rsidRDefault="009D5726" w:rsidP="00901EE0">
            <w:pPr>
              <w:pStyle w:val="TAL"/>
              <w:jc w:val="center"/>
              <w:rPr>
                <w:bCs/>
                <w:noProof/>
                <w:lang w:eastAsia="en-GB"/>
              </w:rPr>
            </w:pPr>
            <w:r w:rsidRPr="001662C6">
              <w:rPr>
                <w:noProof/>
                <w:lang w:eastAsia="en-GB"/>
              </w:rPr>
              <w:t>Yes</w:t>
            </w:r>
          </w:p>
        </w:tc>
      </w:tr>
      <w:tr w:rsidR="009D5726" w:rsidRPr="001662C6" w:rsidDel="00056AC8" w14:paraId="68366F0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F803E" w14:textId="77777777" w:rsidR="009D5726" w:rsidRPr="001662C6" w:rsidRDefault="009D5726" w:rsidP="00901EE0">
            <w:pPr>
              <w:pStyle w:val="TAL"/>
              <w:rPr>
                <w:b/>
                <w:i/>
                <w:lang w:eastAsia="en-GB"/>
              </w:rPr>
            </w:pPr>
            <w:r w:rsidRPr="001662C6">
              <w:rPr>
                <w:b/>
                <w:i/>
              </w:rPr>
              <w:t>dmrs-Enhancements (in MIMO</w:t>
            </w:r>
            <w:r w:rsidRPr="001662C6">
              <w:rPr>
                <w:b/>
                <w:i/>
                <w:lang w:eastAsia="en-GB"/>
              </w:rPr>
              <w:t>-CA-ParametersPerBoBCPerTM)</w:t>
            </w:r>
          </w:p>
          <w:p w14:paraId="3837B4B3" w14:textId="77777777" w:rsidR="009D5726" w:rsidRPr="001662C6" w:rsidDel="00056AC8" w:rsidRDefault="009D5726" w:rsidP="00901EE0">
            <w:pPr>
              <w:pStyle w:val="TAL"/>
              <w:rPr>
                <w:b/>
                <w:i/>
                <w:lang w:eastAsia="en-GB"/>
              </w:rPr>
            </w:pPr>
            <w:r w:rsidRPr="001662C6">
              <w:rPr>
                <w:lang w:eastAsia="en-GB"/>
              </w:rPr>
              <w:t xml:space="preserve">If signalled, the field indicates for a particular transmission mode, that for the concerned band combination the DMRS enhancements are different than the value indicated by field </w:t>
            </w:r>
            <w:r w:rsidRPr="001662C6">
              <w:rPr>
                <w:i/>
                <w:lang w:eastAsia="en-GB"/>
              </w:rPr>
              <w:t>dmrs-Enhancements</w:t>
            </w:r>
            <w:r w:rsidRPr="001662C6">
              <w:rPr>
                <w:lang w:eastAsia="en-GB"/>
              </w:rPr>
              <w:t xml:space="preserve"> in </w:t>
            </w:r>
            <w:r w:rsidRPr="001662C6">
              <w:rPr>
                <w:i/>
                <w:lang w:eastAsia="en-GB"/>
              </w:rPr>
              <w:t>MIMO-UE-ParametersPerTM</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1BF943" w14:textId="77777777" w:rsidR="009D5726" w:rsidRPr="001662C6" w:rsidDel="00056AC8" w:rsidRDefault="009D5726" w:rsidP="00901EE0">
            <w:pPr>
              <w:pStyle w:val="TAL"/>
              <w:jc w:val="center"/>
              <w:rPr>
                <w:lang w:eastAsia="en-GB"/>
              </w:rPr>
            </w:pPr>
            <w:r w:rsidRPr="001662C6">
              <w:rPr>
                <w:bCs/>
                <w:noProof/>
                <w:lang w:eastAsia="en-GB"/>
              </w:rPr>
              <w:t>-</w:t>
            </w:r>
          </w:p>
        </w:tc>
      </w:tr>
      <w:tr w:rsidR="009D5726" w:rsidRPr="001662C6" w:rsidDel="00056AC8" w14:paraId="2ECA470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4F65A0" w14:textId="77777777" w:rsidR="009D5726" w:rsidRPr="001662C6" w:rsidRDefault="009D5726" w:rsidP="00901EE0">
            <w:pPr>
              <w:pStyle w:val="TAL"/>
              <w:rPr>
                <w:rFonts w:eastAsia="SimSun"/>
                <w:b/>
                <w:i/>
                <w:lang w:eastAsia="zh-CN"/>
              </w:rPr>
            </w:pPr>
            <w:r w:rsidRPr="001662C6">
              <w:rPr>
                <w:b/>
                <w:i/>
                <w:lang w:eastAsia="zh-CN"/>
              </w:rPr>
              <w:t xml:space="preserve">dmrs-Enhancements </w:t>
            </w:r>
            <w:r w:rsidRPr="001662C6">
              <w:rPr>
                <w:b/>
                <w:i/>
                <w:lang w:eastAsia="en-GB"/>
              </w:rPr>
              <w:t>(in MIMO-UE-ParametersPerTM)</w:t>
            </w:r>
          </w:p>
          <w:p w14:paraId="7FFA5010" w14:textId="77777777" w:rsidR="009D5726" w:rsidRPr="001662C6" w:rsidRDefault="009D5726" w:rsidP="00901EE0">
            <w:pPr>
              <w:pStyle w:val="TAL"/>
              <w:rPr>
                <w:b/>
                <w:i/>
              </w:rPr>
            </w:pPr>
            <w:r w:rsidRPr="001662C6">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0DE64B5" w14:textId="77777777" w:rsidR="009D5726" w:rsidRPr="001662C6" w:rsidRDefault="009D5726" w:rsidP="00901EE0">
            <w:pPr>
              <w:pStyle w:val="TAL"/>
              <w:jc w:val="center"/>
              <w:rPr>
                <w:bCs/>
                <w:noProof/>
                <w:lang w:eastAsia="en-GB"/>
              </w:rPr>
            </w:pPr>
            <w:r w:rsidRPr="001662C6">
              <w:rPr>
                <w:noProof/>
                <w:lang w:eastAsia="en-GB"/>
              </w:rPr>
              <w:t>Yes</w:t>
            </w:r>
          </w:p>
        </w:tc>
      </w:tr>
      <w:tr w:rsidR="009D5726" w:rsidRPr="001662C6" w14:paraId="306BC75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29D46" w14:textId="77777777" w:rsidR="009D5726" w:rsidRPr="001662C6" w:rsidRDefault="009D5726" w:rsidP="00901EE0">
            <w:pPr>
              <w:pStyle w:val="TAL"/>
              <w:rPr>
                <w:b/>
                <w:i/>
                <w:lang w:eastAsia="zh-CN"/>
              </w:rPr>
            </w:pPr>
            <w:r w:rsidRPr="001662C6">
              <w:rPr>
                <w:b/>
                <w:i/>
                <w:lang w:eastAsia="zh-CN"/>
              </w:rPr>
              <w:t>dmrs-LessUpPTS</w:t>
            </w:r>
          </w:p>
          <w:p w14:paraId="62284AD6" w14:textId="77777777" w:rsidR="009D5726" w:rsidRPr="001662C6" w:rsidRDefault="009D5726" w:rsidP="00901EE0">
            <w:pPr>
              <w:pStyle w:val="TAL"/>
              <w:rPr>
                <w:lang w:eastAsia="zh-CN"/>
              </w:rPr>
            </w:pPr>
            <w:r w:rsidRPr="001662C6">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3ECBEDBA" w14:textId="77777777" w:rsidR="009D5726" w:rsidRPr="001662C6" w:rsidRDefault="009D5726" w:rsidP="00901EE0">
            <w:pPr>
              <w:pStyle w:val="TAL"/>
              <w:jc w:val="center"/>
              <w:rPr>
                <w:lang w:eastAsia="zh-CN"/>
              </w:rPr>
            </w:pPr>
            <w:r w:rsidRPr="001662C6">
              <w:rPr>
                <w:lang w:eastAsia="zh-CN"/>
              </w:rPr>
              <w:t>No</w:t>
            </w:r>
          </w:p>
        </w:tc>
      </w:tr>
      <w:tr w:rsidR="009D5726" w:rsidRPr="001662C6" w14:paraId="0EA6D2D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A6AF5" w14:textId="77777777" w:rsidR="009D5726" w:rsidRPr="001662C6" w:rsidRDefault="009D5726" w:rsidP="00901EE0">
            <w:pPr>
              <w:pStyle w:val="TAL"/>
              <w:rPr>
                <w:b/>
                <w:i/>
                <w:lang w:eastAsia="zh-CN"/>
              </w:rPr>
            </w:pPr>
            <w:r w:rsidRPr="001662C6">
              <w:rPr>
                <w:b/>
                <w:i/>
                <w:lang w:eastAsia="zh-CN"/>
              </w:rPr>
              <w:t>dmrs-OverheadReduction</w:t>
            </w:r>
          </w:p>
          <w:p w14:paraId="3D760E7F" w14:textId="77777777" w:rsidR="009D5726" w:rsidRPr="001662C6" w:rsidRDefault="009D5726" w:rsidP="00901EE0">
            <w:pPr>
              <w:pStyle w:val="TAL"/>
              <w:rPr>
                <w:b/>
                <w:i/>
                <w:lang w:eastAsia="zh-CN"/>
              </w:rPr>
            </w:pPr>
            <w:r w:rsidRPr="001662C6">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51701A3" w14:textId="77777777" w:rsidR="009D5726" w:rsidRPr="001662C6" w:rsidRDefault="009D5726" w:rsidP="00901EE0">
            <w:pPr>
              <w:pStyle w:val="TAL"/>
              <w:jc w:val="center"/>
              <w:rPr>
                <w:lang w:eastAsia="zh-CN"/>
              </w:rPr>
            </w:pPr>
            <w:r w:rsidRPr="001662C6">
              <w:rPr>
                <w:noProof/>
                <w:lang w:eastAsia="en-GB"/>
              </w:rPr>
              <w:t>Yes</w:t>
            </w:r>
          </w:p>
        </w:tc>
      </w:tr>
      <w:tr w:rsidR="009D5726" w:rsidRPr="001662C6" w14:paraId="267B269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F22E22" w14:textId="77777777" w:rsidR="009D5726" w:rsidRPr="001662C6" w:rsidRDefault="009D5726" w:rsidP="00901EE0">
            <w:pPr>
              <w:pStyle w:val="TAL"/>
              <w:rPr>
                <w:b/>
                <w:i/>
                <w:lang w:eastAsia="zh-CN"/>
              </w:rPr>
            </w:pPr>
            <w:r w:rsidRPr="001662C6">
              <w:rPr>
                <w:b/>
                <w:i/>
                <w:lang w:eastAsia="zh-CN"/>
              </w:rPr>
              <w:t>dmrs-PositionPattern</w:t>
            </w:r>
          </w:p>
          <w:p w14:paraId="55E0AD82" w14:textId="77777777" w:rsidR="009D5726" w:rsidRPr="001662C6" w:rsidRDefault="009D5726" w:rsidP="00901EE0">
            <w:pPr>
              <w:pStyle w:val="TAL"/>
              <w:rPr>
                <w:b/>
                <w:i/>
                <w:lang w:eastAsia="en-GB"/>
              </w:rPr>
            </w:pPr>
            <w:r w:rsidRPr="001662C6">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276D484B" w14:textId="77777777" w:rsidR="009D5726" w:rsidRPr="001662C6" w:rsidRDefault="009D5726" w:rsidP="00901EE0">
            <w:pPr>
              <w:pStyle w:val="TAL"/>
              <w:jc w:val="center"/>
              <w:rPr>
                <w:lang w:eastAsia="en-GB"/>
              </w:rPr>
            </w:pPr>
            <w:r w:rsidRPr="001662C6">
              <w:rPr>
                <w:noProof/>
                <w:lang w:eastAsia="en-GB"/>
              </w:rPr>
              <w:t>Yes</w:t>
            </w:r>
          </w:p>
        </w:tc>
      </w:tr>
      <w:tr w:rsidR="009D5726" w:rsidRPr="001662C6" w14:paraId="27A1900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840AF4" w14:textId="77777777" w:rsidR="009D5726" w:rsidRPr="001662C6" w:rsidRDefault="009D5726" w:rsidP="00901EE0">
            <w:pPr>
              <w:pStyle w:val="TAL"/>
              <w:rPr>
                <w:b/>
                <w:i/>
                <w:lang w:eastAsia="zh-CN"/>
              </w:rPr>
            </w:pPr>
            <w:r w:rsidRPr="001662C6">
              <w:rPr>
                <w:b/>
                <w:i/>
                <w:lang w:eastAsia="zh-CN"/>
              </w:rPr>
              <w:t>dmrs-RepetitionSubslotPDSCH</w:t>
            </w:r>
          </w:p>
          <w:p w14:paraId="2DA510E7" w14:textId="77777777" w:rsidR="009D5726" w:rsidRPr="001662C6" w:rsidRDefault="009D5726" w:rsidP="00901EE0">
            <w:pPr>
              <w:pStyle w:val="TAL"/>
              <w:rPr>
                <w:b/>
                <w:i/>
                <w:lang w:eastAsia="en-GB"/>
              </w:rPr>
            </w:pPr>
            <w:r w:rsidRPr="001662C6">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08634BA" w14:textId="77777777" w:rsidR="009D5726" w:rsidRPr="001662C6" w:rsidRDefault="009D5726" w:rsidP="00901EE0">
            <w:pPr>
              <w:pStyle w:val="TAL"/>
              <w:jc w:val="center"/>
              <w:rPr>
                <w:lang w:eastAsia="en-GB"/>
              </w:rPr>
            </w:pPr>
            <w:r w:rsidRPr="001662C6">
              <w:rPr>
                <w:noProof/>
                <w:lang w:eastAsia="en-GB"/>
              </w:rPr>
              <w:t>Yes</w:t>
            </w:r>
          </w:p>
        </w:tc>
      </w:tr>
      <w:tr w:rsidR="009D5726" w:rsidRPr="001662C6" w14:paraId="18CA391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1E0DF6" w14:textId="77777777" w:rsidR="009D5726" w:rsidRPr="001662C6" w:rsidRDefault="009D5726" w:rsidP="00901EE0">
            <w:pPr>
              <w:pStyle w:val="TAL"/>
              <w:rPr>
                <w:b/>
                <w:i/>
                <w:lang w:eastAsia="zh-CN"/>
              </w:rPr>
            </w:pPr>
            <w:r w:rsidRPr="001662C6">
              <w:rPr>
                <w:b/>
                <w:i/>
                <w:lang w:eastAsia="zh-CN"/>
              </w:rPr>
              <w:t>dmrs-SharingSubslotPDSCH</w:t>
            </w:r>
          </w:p>
          <w:p w14:paraId="280A9EE3" w14:textId="77777777" w:rsidR="009D5726" w:rsidRPr="001662C6" w:rsidRDefault="009D5726" w:rsidP="00901EE0">
            <w:pPr>
              <w:pStyle w:val="TAL"/>
              <w:rPr>
                <w:b/>
                <w:i/>
                <w:lang w:eastAsia="en-GB"/>
              </w:rPr>
            </w:pPr>
            <w:r w:rsidRPr="001662C6">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A7E4282" w14:textId="77777777" w:rsidR="009D5726" w:rsidRPr="001662C6" w:rsidRDefault="009D5726" w:rsidP="00901EE0">
            <w:pPr>
              <w:pStyle w:val="TAL"/>
              <w:jc w:val="center"/>
              <w:rPr>
                <w:lang w:eastAsia="en-GB"/>
              </w:rPr>
            </w:pPr>
            <w:r w:rsidRPr="001662C6">
              <w:rPr>
                <w:noProof/>
                <w:lang w:eastAsia="en-GB"/>
              </w:rPr>
              <w:t>Yes</w:t>
            </w:r>
          </w:p>
        </w:tc>
      </w:tr>
      <w:tr w:rsidR="009D5726" w:rsidRPr="001662C6" w14:paraId="2FD8337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0FDD6BE" w14:textId="77777777" w:rsidR="009D5726" w:rsidRPr="001662C6" w:rsidRDefault="009D5726" w:rsidP="00901EE0">
            <w:pPr>
              <w:pStyle w:val="TAL"/>
              <w:rPr>
                <w:b/>
                <w:i/>
                <w:iCs/>
                <w:lang w:eastAsia="zh-CN"/>
              </w:rPr>
            </w:pPr>
            <w:r w:rsidRPr="001662C6">
              <w:rPr>
                <w:b/>
                <w:i/>
                <w:iCs/>
                <w:lang w:eastAsia="zh-CN"/>
              </w:rPr>
              <w:t>dormantSCellState</w:t>
            </w:r>
          </w:p>
          <w:p w14:paraId="4523FC42" w14:textId="77777777" w:rsidR="009D5726" w:rsidRPr="001662C6" w:rsidRDefault="009D5726" w:rsidP="00901EE0">
            <w:pPr>
              <w:pStyle w:val="TAL"/>
              <w:rPr>
                <w:iCs/>
                <w:lang w:eastAsia="zh-CN"/>
              </w:rPr>
            </w:pPr>
            <w:r w:rsidRPr="001662C6">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10914386" w14:textId="77777777" w:rsidR="009D5726" w:rsidRPr="001662C6" w:rsidRDefault="009D5726" w:rsidP="00901EE0">
            <w:pPr>
              <w:pStyle w:val="TAL"/>
              <w:jc w:val="center"/>
              <w:rPr>
                <w:noProof/>
              </w:rPr>
            </w:pPr>
            <w:r w:rsidRPr="001662C6">
              <w:rPr>
                <w:noProof/>
              </w:rPr>
              <w:t>-</w:t>
            </w:r>
          </w:p>
        </w:tc>
      </w:tr>
      <w:tr w:rsidR="009D5726" w:rsidRPr="001662C6" w14:paraId="6192D35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43B1029" w14:textId="77777777" w:rsidR="009D5726" w:rsidRPr="001662C6" w:rsidRDefault="009D5726" w:rsidP="00901EE0">
            <w:pPr>
              <w:pStyle w:val="TAL"/>
              <w:rPr>
                <w:b/>
                <w:i/>
                <w:lang w:eastAsia="en-GB"/>
              </w:rPr>
            </w:pPr>
            <w:r w:rsidRPr="001662C6">
              <w:rPr>
                <w:b/>
                <w:i/>
                <w:lang w:eastAsia="en-GB"/>
              </w:rPr>
              <w:t>downlinkLAA</w:t>
            </w:r>
          </w:p>
          <w:p w14:paraId="38E7A3A7" w14:textId="77777777" w:rsidR="009D5726" w:rsidRPr="001662C6" w:rsidRDefault="009D5726" w:rsidP="00901EE0">
            <w:pPr>
              <w:pStyle w:val="TAL"/>
              <w:rPr>
                <w:b/>
                <w:i/>
                <w:lang w:eastAsia="zh-CN"/>
              </w:rPr>
            </w:pPr>
            <w:r w:rsidRPr="001662C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97DFE55" w14:textId="77777777" w:rsidR="009D5726" w:rsidRPr="001662C6" w:rsidRDefault="009D5726" w:rsidP="00901EE0">
            <w:pPr>
              <w:pStyle w:val="TAL"/>
              <w:jc w:val="center"/>
              <w:rPr>
                <w:lang w:eastAsia="zh-CN"/>
              </w:rPr>
            </w:pPr>
            <w:r w:rsidRPr="001662C6">
              <w:rPr>
                <w:lang w:eastAsia="en-GB"/>
              </w:rPr>
              <w:t>-</w:t>
            </w:r>
          </w:p>
        </w:tc>
      </w:tr>
      <w:tr w:rsidR="009D5726" w:rsidRPr="001662C6" w14:paraId="567F5FC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C300AE" w14:textId="77777777" w:rsidR="009D5726" w:rsidRPr="001662C6" w:rsidRDefault="009D5726" w:rsidP="00901EE0">
            <w:pPr>
              <w:keepNext/>
              <w:keepLines/>
              <w:spacing w:after="0"/>
              <w:rPr>
                <w:rFonts w:ascii="Arial" w:eastAsia="SimSun" w:hAnsi="Arial"/>
                <w:b/>
                <w:i/>
                <w:sz w:val="18"/>
              </w:rPr>
            </w:pPr>
            <w:r w:rsidRPr="001662C6">
              <w:rPr>
                <w:rFonts w:ascii="Arial" w:hAnsi="Arial"/>
                <w:b/>
                <w:i/>
                <w:sz w:val="18"/>
                <w:lang w:eastAsia="zh-CN"/>
              </w:rPr>
              <w:t>d</w:t>
            </w:r>
            <w:r w:rsidRPr="001662C6">
              <w:rPr>
                <w:rFonts w:ascii="Arial" w:hAnsi="Arial"/>
                <w:b/>
                <w:i/>
                <w:sz w:val="18"/>
              </w:rPr>
              <w:t>rb</w:t>
            </w:r>
            <w:r w:rsidRPr="001662C6">
              <w:rPr>
                <w:rFonts w:ascii="Arial" w:hAnsi="Arial"/>
                <w:b/>
                <w:i/>
                <w:sz w:val="18"/>
                <w:lang w:eastAsia="zh-CN"/>
              </w:rPr>
              <w:t>-</w:t>
            </w:r>
            <w:r w:rsidRPr="001662C6">
              <w:rPr>
                <w:rFonts w:ascii="Arial" w:hAnsi="Arial"/>
                <w:b/>
                <w:i/>
                <w:sz w:val="18"/>
              </w:rPr>
              <w:t>TypeSCG</w:t>
            </w:r>
          </w:p>
          <w:p w14:paraId="4BFDFD02" w14:textId="77777777" w:rsidR="009D5726" w:rsidRPr="001662C6" w:rsidRDefault="009D5726" w:rsidP="00901EE0">
            <w:pPr>
              <w:keepNext/>
              <w:keepLines/>
              <w:spacing w:after="0"/>
              <w:rPr>
                <w:rFonts w:ascii="Arial" w:hAnsi="Arial"/>
                <w:b/>
                <w:i/>
                <w:sz w:val="18"/>
              </w:rPr>
            </w:pPr>
            <w:r w:rsidRPr="001662C6">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9E021D9" w14:textId="77777777" w:rsidR="009D5726" w:rsidRPr="001662C6" w:rsidRDefault="009D5726" w:rsidP="00901EE0">
            <w:pPr>
              <w:keepNext/>
              <w:keepLines/>
              <w:spacing w:after="0"/>
              <w:jc w:val="center"/>
              <w:rPr>
                <w:rFonts w:ascii="Arial" w:hAnsi="Arial"/>
                <w:sz w:val="18"/>
              </w:rPr>
            </w:pPr>
            <w:r w:rsidRPr="001662C6">
              <w:rPr>
                <w:rFonts w:ascii="Arial" w:hAnsi="Arial"/>
                <w:sz w:val="18"/>
              </w:rPr>
              <w:t>-</w:t>
            </w:r>
          </w:p>
        </w:tc>
      </w:tr>
      <w:tr w:rsidR="009D5726" w:rsidRPr="001662C6" w14:paraId="543E9F6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8AC00A" w14:textId="77777777" w:rsidR="009D5726" w:rsidRPr="001662C6" w:rsidRDefault="009D5726" w:rsidP="00901EE0">
            <w:pPr>
              <w:keepNext/>
              <w:keepLines/>
              <w:spacing w:after="0"/>
              <w:rPr>
                <w:rFonts w:ascii="Arial" w:eastAsia="SimSun" w:hAnsi="Arial"/>
                <w:b/>
                <w:i/>
                <w:sz w:val="18"/>
              </w:rPr>
            </w:pPr>
            <w:r w:rsidRPr="001662C6">
              <w:rPr>
                <w:rFonts w:ascii="Arial" w:hAnsi="Arial"/>
                <w:b/>
                <w:i/>
                <w:sz w:val="18"/>
              </w:rPr>
              <w:t>drb-TypeSplit</w:t>
            </w:r>
          </w:p>
          <w:p w14:paraId="38F642E8" w14:textId="77777777" w:rsidR="009D5726" w:rsidRPr="001662C6" w:rsidRDefault="009D5726" w:rsidP="00901EE0">
            <w:pPr>
              <w:pStyle w:val="TAL"/>
              <w:rPr>
                <w:b/>
                <w:i/>
                <w:lang w:eastAsia="zh-CN"/>
              </w:rPr>
            </w:pPr>
            <w:r w:rsidRPr="001662C6">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5A71A11C" w14:textId="77777777" w:rsidR="009D5726" w:rsidRPr="001662C6" w:rsidRDefault="009D5726" w:rsidP="00901EE0">
            <w:pPr>
              <w:pStyle w:val="TAL"/>
              <w:jc w:val="center"/>
              <w:rPr>
                <w:lang w:eastAsia="zh-CN"/>
              </w:rPr>
            </w:pPr>
            <w:r w:rsidRPr="001662C6">
              <w:t>-</w:t>
            </w:r>
          </w:p>
        </w:tc>
      </w:tr>
      <w:tr w:rsidR="009D5726" w:rsidRPr="001662C6" w14:paraId="383DF5F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68319" w14:textId="77777777" w:rsidR="009D5726" w:rsidRPr="001662C6" w:rsidRDefault="009D5726" w:rsidP="00901EE0">
            <w:pPr>
              <w:pStyle w:val="TAL"/>
              <w:rPr>
                <w:b/>
                <w:i/>
                <w:lang w:eastAsia="zh-CN"/>
              </w:rPr>
            </w:pPr>
            <w:r w:rsidRPr="001662C6">
              <w:rPr>
                <w:b/>
                <w:i/>
                <w:lang w:eastAsia="zh-CN"/>
              </w:rPr>
              <w:t>dtm</w:t>
            </w:r>
          </w:p>
          <w:p w14:paraId="3A90048A" w14:textId="77777777" w:rsidR="009D5726" w:rsidRPr="001662C6" w:rsidRDefault="009D5726" w:rsidP="00901EE0">
            <w:pPr>
              <w:pStyle w:val="TAL"/>
              <w:rPr>
                <w:b/>
                <w:bCs/>
                <w:i/>
                <w:noProof/>
                <w:lang w:eastAsia="en-GB"/>
              </w:rPr>
            </w:pPr>
            <w:r w:rsidRPr="001662C6">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20AED4A" w14:textId="77777777" w:rsidR="009D5726" w:rsidRPr="001662C6" w:rsidRDefault="009D5726" w:rsidP="00901EE0">
            <w:pPr>
              <w:pStyle w:val="TAL"/>
              <w:jc w:val="center"/>
              <w:rPr>
                <w:lang w:eastAsia="zh-CN"/>
              </w:rPr>
            </w:pPr>
            <w:r w:rsidRPr="001662C6">
              <w:rPr>
                <w:lang w:eastAsia="zh-CN"/>
              </w:rPr>
              <w:t>-</w:t>
            </w:r>
          </w:p>
        </w:tc>
      </w:tr>
      <w:tr w:rsidR="009D5726" w:rsidRPr="001662C6" w14:paraId="16A5945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C10F205" w14:textId="77777777" w:rsidR="009D5726" w:rsidRPr="001662C6" w:rsidRDefault="009D5726" w:rsidP="00901EE0">
            <w:pPr>
              <w:pStyle w:val="TAL"/>
              <w:rPr>
                <w:b/>
                <w:i/>
              </w:rPr>
            </w:pPr>
            <w:r w:rsidRPr="001662C6">
              <w:rPr>
                <w:b/>
                <w:i/>
              </w:rPr>
              <w:t>dummy</w:t>
            </w:r>
          </w:p>
          <w:p w14:paraId="712190FD" w14:textId="77777777" w:rsidR="009D5726" w:rsidRPr="001662C6" w:rsidRDefault="009D5726" w:rsidP="00901EE0">
            <w:pPr>
              <w:pStyle w:val="TAL"/>
              <w:rPr>
                <w:lang w:eastAsia="zh-CN"/>
              </w:rPr>
            </w:pPr>
            <w:r w:rsidRPr="001662C6">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FC43EAF" w14:textId="77777777" w:rsidR="009D5726" w:rsidRPr="001662C6" w:rsidRDefault="009D5726" w:rsidP="00901EE0">
            <w:pPr>
              <w:pStyle w:val="TAL"/>
              <w:jc w:val="center"/>
              <w:rPr>
                <w:lang w:eastAsia="zh-CN"/>
              </w:rPr>
            </w:pPr>
            <w:r w:rsidRPr="001662C6">
              <w:rPr>
                <w:lang w:eastAsia="zh-CN"/>
              </w:rPr>
              <w:t>-</w:t>
            </w:r>
          </w:p>
        </w:tc>
      </w:tr>
      <w:tr w:rsidR="009D5726" w:rsidRPr="001662C6" w14:paraId="4DC6FF25" w14:textId="77777777" w:rsidTr="00901EE0">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937D1F9" w14:textId="77777777" w:rsidR="009D5726" w:rsidRPr="001662C6" w:rsidRDefault="009D5726" w:rsidP="00901EE0">
            <w:pPr>
              <w:pStyle w:val="TAL"/>
              <w:rPr>
                <w:b/>
                <w:bCs/>
                <w:i/>
                <w:noProof/>
                <w:lang w:eastAsia="en-GB"/>
              </w:rPr>
            </w:pPr>
            <w:r w:rsidRPr="001662C6">
              <w:rPr>
                <w:b/>
                <w:bCs/>
                <w:i/>
                <w:noProof/>
                <w:lang w:eastAsia="en-GB"/>
              </w:rPr>
              <w:t>earlyData-UP</w:t>
            </w:r>
          </w:p>
          <w:p w14:paraId="1D7F228A" w14:textId="77777777" w:rsidR="009D5726" w:rsidRPr="001662C6" w:rsidRDefault="009D5726" w:rsidP="00901EE0">
            <w:pPr>
              <w:pStyle w:val="TAL"/>
              <w:rPr>
                <w:bCs/>
                <w:noProof/>
                <w:lang w:eastAsia="en-GB"/>
              </w:rPr>
            </w:pPr>
            <w:r w:rsidRPr="001662C6">
              <w:t>Indicates whether the UE supports UP-</w:t>
            </w:r>
            <w:r w:rsidRPr="001662C6">
              <w:rPr>
                <w:rFonts w:eastAsia="MS Mincho"/>
              </w:rPr>
              <w:t>EDT</w:t>
            </w:r>
            <w:r w:rsidRPr="001662C6">
              <w:rPr>
                <w:lang w:eastAsia="en-GB"/>
              </w:rPr>
              <w:t xml:space="preserve"> when connected to EPC</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15CBCE2"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18CEA5D7" w14:textId="77777777" w:rsidTr="00901EE0">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6370E7F" w14:textId="77777777" w:rsidR="009D5726" w:rsidRPr="001662C6" w:rsidRDefault="009D5726" w:rsidP="00901EE0">
            <w:pPr>
              <w:pStyle w:val="TAL"/>
              <w:rPr>
                <w:b/>
                <w:i/>
                <w:lang w:eastAsia="en-GB"/>
              </w:rPr>
            </w:pPr>
            <w:r w:rsidRPr="001662C6">
              <w:rPr>
                <w:b/>
                <w:i/>
                <w:lang w:eastAsia="en-GB"/>
              </w:rPr>
              <w:t>earlyData-UP-5GC</w:t>
            </w:r>
          </w:p>
          <w:p w14:paraId="69341918" w14:textId="77777777" w:rsidR="009D5726" w:rsidRPr="001662C6" w:rsidRDefault="009D5726" w:rsidP="00901EE0">
            <w:pPr>
              <w:pStyle w:val="TAL"/>
              <w:rPr>
                <w:b/>
                <w:bCs/>
                <w:i/>
                <w:noProof/>
                <w:lang w:eastAsia="en-GB"/>
              </w:rPr>
            </w:pPr>
            <w:r w:rsidRPr="001662C6">
              <w:t>Indicates whether the UE supports UP-</w:t>
            </w:r>
            <w:r w:rsidRPr="001662C6">
              <w:rPr>
                <w:rFonts w:eastAsia="MS Mincho"/>
              </w:rPr>
              <w:t>EDT</w:t>
            </w:r>
            <w:r w:rsidRPr="001662C6">
              <w:rPr>
                <w:lang w:eastAsia="en-GB"/>
              </w:rPr>
              <w:t xml:space="preserve"> when connected to 5GC</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EB38A55"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3A1723EE" w14:textId="77777777" w:rsidTr="00901EE0">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ABCDD1B" w14:textId="77777777" w:rsidR="009D5726" w:rsidRPr="001662C6" w:rsidRDefault="009D5726" w:rsidP="00901EE0">
            <w:pPr>
              <w:pStyle w:val="TAL"/>
              <w:rPr>
                <w:b/>
                <w:bCs/>
                <w:i/>
                <w:noProof/>
                <w:lang w:eastAsia="en-GB"/>
              </w:rPr>
            </w:pPr>
            <w:r w:rsidRPr="001662C6">
              <w:rPr>
                <w:b/>
                <w:bCs/>
                <w:i/>
                <w:noProof/>
                <w:lang w:eastAsia="en-GB"/>
              </w:rPr>
              <w:t>earlySecurityReactivation</w:t>
            </w:r>
          </w:p>
          <w:p w14:paraId="4A7B30E5" w14:textId="77777777" w:rsidR="009D5726" w:rsidRPr="001662C6" w:rsidRDefault="009D5726" w:rsidP="00901EE0">
            <w:pPr>
              <w:pStyle w:val="TAL"/>
              <w:rPr>
                <w:b/>
                <w:bCs/>
                <w:i/>
                <w:noProof/>
                <w:lang w:eastAsia="en-GB"/>
              </w:rPr>
            </w:pPr>
            <w:r w:rsidRPr="001662C6">
              <w:t>Indicates whether the UE supports early security reactivation when resuming a suspended RRC connection</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30FA418" w14:textId="77777777" w:rsidR="009D5726" w:rsidRPr="001662C6" w:rsidRDefault="009D5726" w:rsidP="00901EE0">
            <w:pPr>
              <w:pStyle w:val="TAL"/>
              <w:jc w:val="center"/>
              <w:rPr>
                <w:bCs/>
                <w:noProof/>
                <w:lang w:eastAsia="en-GB"/>
              </w:rPr>
            </w:pPr>
            <w:r w:rsidRPr="001662C6">
              <w:rPr>
                <w:lang w:eastAsia="en-GB"/>
              </w:rPr>
              <w:t>-</w:t>
            </w:r>
          </w:p>
        </w:tc>
      </w:tr>
      <w:tr w:rsidR="009D5726" w:rsidRPr="001662C6" w14:paraId="7BBA4B5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CA3B01" w14:textId="77777777" w:rsidR="009D5726" w:rsidRPr="001662C6" w:rsidRDefault="009D5726" w:rsidP="00901EE0">
            <w:pPr>
              <w:pStyle w:val="TAL"/>
              <w:rPr>
                <w:b/>
                <w:i/>
                <w:lang w:eastAsia="en-GB"/>
              </w:rPr>
            </w:pPr>
            <w:r w:rsidRPr="001662C6">
              <w:rPr>
                <w:b/>
                <w:i/>
                <w:lang w:eastAsia="en-GB"/>
              </w:rPr>
              <w:t>e-CSFB-1XRTT</w:t>
            </w:r>
          </w:p>
          <w:p w14:paraId="7D464B29" w14:textId="77777777" w:rsidR="009D5726" w:rsidRPr="001662C6" w:rsidDel="00C220DB" w:rsidRDefault="009D5726" w:rsidP="00901EE0">
            <w:pPr>
              <w:pStyle w:val="TAL"/>
              <w:rPr>
                <w:noProof/>
                <w:lang w:eastAsia="zh-CN"/>
              </w:rPr>
            </w:pPr>
            <w:r w:rsidRPr="001662C6">
              <w:rPr>
                <w:lang w:eastAsia="en-GB"/>
              </w:rPr>
              <w:t xml:space="preserve">Indicates whether the UE supports enhanced CS fallback to </w:t>
            </w:r>
            <w:r w:rsidRPr="001662C6">
              <w:rPr>
                <w:bCs/>
                <w:noProof/>
                <w:lang w:eastAsia="zh-CN"/>
              </w:rPr>
              <w:t xml:space="preserve">CDMA2000 1xRTT </w:t>
            </w:r>
            <w:r w:rsidRPr="001662C6">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CBE4DC6" w14:textId="77777777" w:rsidR="009D5726" w:rsidRPr="001662C6" w:rsidRDefault="009D5726" w:rsidP="00901EE0">
            <w:pPr>
              <w:pStyle w:val="TAL"/>
              <w:jc w:val="center"/>
              <w:rPr>
                <w:lang w:eastAsia="en-GB"/>
              </w:rPr>
            </w:pPr>
            <w:r w:rsidRPr="001662C6">
              <w:rPr>
                <w:lang w:eastAsia="en-GB"/>
              </w:rPr>
              <w:t>Yes</w:t>
            </w:r>
          </w:p>
        </w:tc>
      </w:tr>
      <w:tr w:rsidR="009D5726" w:rsidRPr="001662C6" w14:paraId="1CB5F16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A35F5" w14:textId="77777777" w:rsidR="009D5726" w:rsidRPr="001662C6" w:rsidRDefault="009D5726" w:rsidP="00901EE0">
            <w:pPr>
              <w:pStyle w:val="TAL"/>
              <w:rPr>
                <w:b/>
                <w:bCs/>
                <w:i/>
                <w:noProof/>
                <w:lang w:eastAsia="zh-CN"/>
              </w:rPr>
            </w:pPr>
            <w:r w:rsidRPr="001662C6">
              <w:rPr>
                <w:b/>
                <w:i/>
                <w:lang w:eastAsia="zh-CN"/>
              </w:rPr>
              <w:t>e-CSFB-ConcPS-Mob1XRTT</w:t>
            </w:r>
          </w:p>
          <w:p w14:paraId="1824C58F" w14:textId="77777777" w:rsidR="009D5726" w:rsidRPr="001662C6" w:rsidDel="00C220DB" w:rsidRDefault="009D5726" w:rsidP="00901EE0">
            <w:pPr>
              <w:pStyle w:val="TAL"/>
              <w:rPr>
                <w:bCs/>
                <w:noProof/>
                <w:lang w:eastAsia="zh-CN"/>
              </w:rPr>
            </w:pPr>
            <w:r w:rsidRPr="001662C6">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55BBB259" w14:textId="77777777" w:rsidR="009D5726" w:rsidRPr="001662C6" w:rsidRDefault="009D5726" w:rsidP="00901EE0">
            <w:pPr>
              <w:pStyle w:val="TAL"/>
              <w:jc w:val="center"/>
              <w:rPr>
                <w:lang w:eastAsia="zh-CN"/>
              </w:rPr>
            </w:pPr>
            <w:r w:rsidRPr="001662C6">
              <w:rPr>
                <w:lang w:eastAsia="zh-CN"/>
              </w:rPr>
              <w:t>Y</w:t>
            </w:r>
            <w:r w:rsidRPr="001662C6">
              <w:rPr>
                <w:lang w:eastAsia="en-GB"/>
              </w:rPr>
              <w:t>es</w:t>
            </w:r>
          </w:p>
        </w:tc>
      </w:tr>
      <w:tr w:rsidR="009D5726" w:rsidRPr="001662C6" w14:paraId="3DD7ED0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FAB392" w14:textId="77777777" w:rsidR="009D5726" w:rsidRPr="001662C6" w:rsidRDefault="009D5726" w:rsidP="00901EE0">
            <w:pPr>
              <w:pStyle w:val="TAL"/>
              <w:rPr>
                <w:b/>
                <w:i/>
                <w:lang w:eastAsia="en-GB"/>
              </w:rPr>
            </w:pPr>
            <w:r w:rsidRPr="001662C6">
              <w:rPr>
                <w:b/>
                <w:i/>
                <w:lang w:eastAsia="en-GB"/>
              </w:rPr>
              <w:t>e-CSFB-dual-1XRTT</w:t>
            </w:r>
          </w:p>
          <w:p w14:paraId="4EC78F87" w14:textId="77777777" w:rsidR="009D5726" w:rsidRPr="001662C6" w:rsidRDefault="009D5726" w:rsidP="00901EE0">
            <w:pPr>
              <w:pStyle w:val="TAL"/>
              <w:rPr>
                <w:b/>
                <w:i/>
                <w:lang w:eastAsia="en-GB"/>
              </w:rPr>
            </w:pPr>
            <w:r w:rsidRPr="001662C6">
              <w:rPr>
                <w:lang w:eastAsia="en-GB"/>
              </w:rPr>
              <w:t xml:space="preserve">Indicates whether the UE supports enhanced CS fallback to </w:t>
            </w:r>
            <w:r w:rsidRPr="001662C6">
              <w:rPr>
                <w:bCs/>
                <w:noProof/>
                <w:lang w:eastAsia="zh-CN"/>
              </w:rPr>
              <w:t xml:space="preserve">CDMA2000 1xRTT </w:t>
            </w:r>
            <w:r w:rsidRPr="001662C6">
              <w:rPr>
                <w:lang w:eastAsia="en-GB"/>
              </w:rPr>
              <w:t xml:space="preserve">for dual Rx/Tx configuration. This bit can only be set to supported if </w:t>
            </w:r>
            <w:r w:rsidRPr="001662C6">
              <w:rPr>
                <w:i/>
                <w:iCs/>
                <w:lang w:eastAsia="en-GB"/>
              </w:rPr>
              <w:t>tx-Config1XRTT</w:t>
            </w:r>
            <w:r w:rsidRPr="001662C6">
              <w:rPr>
                <w:lang w:eastAsia="en-GB"/>
              </w:rPr>
              <w:t xml:space="preserve"> and </w:t>
            </w:r>
            <w:r w:rsidRPr="001662C6">
              <w:rPr>
                <w:i/>
                <w:iCs/>
                <w:lang w:eastAsia="en-GB"/>
              </w:rPr>
              <w:t>rx-Config1XRTT</w:t>
            </w:r>
            <w:r w:rsidRPr="001662C6">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58D9FD51" w14:textId="77777777" w:rsidR="009D5726" w:rsidRPr="001662C6" w:rsidRDefault="009D5726" w:rsidP="00901EE0">
            <w:pPr>
              <w:pStyle w:val="TAL"/>
              <w:jc w:val="center"/>
              <w:rPr>
                <w:lang w:eastAsia="en-GB"/>
              </w:rPr>
            </w:pPr>
            <w:r w:rsidRPr="001662C6">
              <w:rPr>
                <w:lang w:eastAsia="en-GB"/>
              </w:rPr>
              <w:t>Yes</w:t>
            </w:r>
          </w:p>
        </w:tc>
      </w:tr>
      <w:tr w:rsidR="009D5726" w:rsidRPr="001662C6" w14:paraId="1A485F6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AC44BD" w14:textId="77777777" w:rsidR="009D5726" w:rsidRPr="001662C6" w:rsidRDefault="009D5726" w:rsidP="00901EE0">
            <w:pPr>
              <w:pStyle w:val="TAL"/>
              <w:rPr>
                <w:b/>
                <w:bCs/>
                <w:i/>
                <w:noProof/>
                <w:lang w:eastAsia="zh-CN"/>
              </w:rPr>
            </w:pPr>
            <w:r w:rsidRPr="001662C6">
              <w:rPr>
                <w:b/>
                <w:bCs/>
                <w:i/>
                <w:noProof/>
                <w:lang w:eastAsia="zh-CN"/>
              </w:rPr>
              <w:t>e-HARQ-Pattern-FDD</w:t>
            </w:r>
          </w:p>
          <w:p w14:paraId="2ED5C66D" w14:textId="77777777" w:rsidR="009D5726" w:rsidRPr="001662C6" w:rsidRDefault="009D5726" w:rsidP="00901EE0">
            <w:pPr>
              <w:pStyle w:val="TAL"/>
              <w:rPr>
                <w:b/>
                <w:i/>
                <w:lang w:eastAsia="en-GB"/>
              </w:rPr>
            </w:pPr>
            <w:r w:rsidRPr="001662C6">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5A2A0D2D" w14:textId="77777777" w:rsidR="009D5726" w:rsidRPr="001662C6" w:rsidRDefault="009D5726" w:rsidP="00901EE0">
            <w:pPr>
              <w:pStyle w:val="TAL"/>
              <w:jc w:val="center"/>
              <w:rPr>
                <w:lang w:eastAsia="en-GB"/>
              </w:rPr>
            </w:pPr>
            <w:r w:rsidRPr="001662C6">
              <w:rPr>
                <w:lang w:eastAsia="zh-CN"/>
              </w:rPr>
              <w:t>Yes</w:t>
            </w:r>
          </w:p>
        </w:tc>
      </w:tr>
      <w:tr w:rsidR="009D5726" w:rsidRPr="001662C6" w14:paraId="5768BEF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19789" w14:textId="77777777" w:rsidR="009D5726" w:rsidRPr="001662C6" w:rsidRDefault="009D5726" w:rsidP="00901EE0">
            <w:pPr>
              <w:pStyle w:val="TAL"/>
              <w:rPr>
                <w:b/>
                <w:i/>
              </w:rPr>
            </w:pPr>
            <w:r w:rsidRPr="001662C6">
              <w:rPr>
                <w:b/>
                <w:i/>
              </w:rPr>
              <w:t>ehc</w:t>
            </w:r>
          </w:p>
          <w:p w14:paraId="379F52CA" w14:textId="77777777" w:rsidR="009D5726" w:rsidRPr="001662C6" w:rsidRDefault="009D5726" w:rsidP="00901EE0">
            <w:pPr>
              <w:pStyle w:val="TAL"/>
              <w:rPr>
                <w:b/>
                <w:bCs/>
                <w:i/>
                <w:noProof/>
                <w:lang w:eastAsia="zh-CN"/>
              </w:rPr>
            </w:pPr>
            <w:r w:rsidRPr="001662C6">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637D80F" w14:textId="77777777" w:rsidR="009D5726" w:rsidRPr="001662C6" w:rsidRDefault="009D5726" w:rsidP="00901EE0">
            <w:pPr>
              <w:pStyle w:val="TAL"/>
              <w:jc w:val="center"/>
              <w:rPr>
                <w:lang w:eastAsia="zh-CN"/>
              </w:rPr>
            </w:pPr>
            <w:r w:rsidRPr="001662C6">
              <w:rPr>
                <w:lang w:eastAsia="zh-CN"/>
              </w:rPr>
              <w:t>No</w:t>
            </w:r>
          </w:p>
        </w:tc>
      </w:tr>
      <w:tr w:rsidR="009D5726" w:rsidRPr="001662C6" w14:paraId="1BF5316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406BD" w14:textId="77777777" w:rsidR="009D5726" w:rsidRPr="001662C6" w:rsidRDefault="009D5726" w:rsidP="00901EE0">
            <w:pPr>
              <w:pStyle w:val="TAL"/>
              <w:rPr>
                <w:b/>
                <w:i/>
              </w:rPr>
            </w:pPr>
            <w:r w:rsidRPr="001662C6">
              <w:rPr>
                <w:b/>
                <w:i/>
              </w:rPr>
              <w:t>eLCID-Support</w:t>
            </w:r>
          </w:p>
          <w:p w14:paraId="46337327" w14:textId="77777777" w:rsidR="009D5726" w:rsidRPr="001662C6" w:rsidRDefault="009D5726" w:rsidP="00901EE0">
            <w:pPr>
              <w:pStyle w:val="TAL"/>
              <w:rPr>
                <w:b/>
                <w:bCs/>
                <w:i/>
                <w:noProof/>
                <w:lang w:eastAsia="zh-CN"/>
              </w:rPr>
            </w:pPr>
            <w:r w:rsidRPr="001662C6">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ED567A0" w14:textId="77777777" w:rsidR="009D5726" w:rsidRPr="001662C6" w:rsidRDefault="009D5726" w:rsidP="00901EE0">
            <w:pPr>
              <w:pStyle w:val="TAL"/>
              <w:jc w:val="center"/>
              <w:rPr>
                <w:lang w:eastAsia="zh-CN"/>
              </w:rPr>
            </w:pPr>
            <w:r w:rsidRPr="001662C6">
              <w:rPr>
                <w:lang w:eastAsia="zh-CN"/>
              </w:rPr>
              <w:t>-</w:t>
            </w:r>
          </w:p>
        </w:tc>
      </w:tr>
      <w:tr w:rsidR="009D5726" w:rsidRPr="001662C6" w14:paraId="7289D18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512D0" w14:textId="77777777" w:rsidR="009D5726" w:rsidRPr="001662C6" w:rsidRDefault="009D5726" w:rsidP="00901EE0">
            <w:pPr>
              <w:pStyle w:val="TAL"/>
              <w:rPr>
                <w:b/>
                <w:i/>
              </w:rPr>
            </w:pPr>
            <w:r w:rsidRPr="001662C6">
              <w:rPr>
                <w:b/>
                <w:i/>
              </w:rPr>
              <w:t>emptyUnicastRegion</w:t>
            </w:r>
          </w:p>
          <w:p w14:paraId="2E5F7999" w14:textId="77777777" w:rsidR="009D5726" w:rsidRPr="001662C6" w:rsidRDefault="009D5726" w:rsidP="00901EE0">
            <w:pPr>
              <w:pStyle w:val="TAL"/>
              <w:rPr>
                <w:rFonts w:cs="Arial"/>
                <w:b/>
                <w:i/>
                <w:szCs w:val="18"/>
              </w:rPr>
            </w:pPr>
            <w:r w:rsidRPr="001662C6">
              <w:rPr>
                <w:noProof/>
                <w:lang w:eastAsia="zh-CN"/>
              </w:rPr>
              <w:t xml:space="preserve">Indicates whether the UE supports unicast reception in subframes with empty unicast control region as described in TS 36.213 [23] clause 12. This field can be included only if </w:t>
            </w:r>
            <w:r w:rsidRPr="001662C6">
              <w:rPr>
                <w:i/>
              </w:rPr>
              <w:t>unicast-fembmsMixedSCell</w:t>
            </w:r>
            <w:r w:rsidRPr="001662C6">
              <w:rPr>
                <w:noProof/>
                <w:lang w:eastAsia="zh-CN"/>
              </w:rPr>
              <w:t xml:space="preserve"> and </w:t>
            </w:r>
            <w:r w:rsidRPr="001662C6">
              <w:rPr>
                <w:i/>
                <w:noProof/>
                <w:lang w:eastAsia="zh-CN"/>
              </w:rPr>
              <w:t>crossCarrierScheduling</w:t>
            </w:r>
            <w:r w:rsidRPr="001662C6">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C8B9BA" w14:textId="77777777" w:rsidR="009D5726" w:rsidRPr="001662C6" w:rsidRDefault="009D5726" w:rsidP="00901EE0">
            <w:pPr>
              <w:pStyle w:val="TAL"/>
              <w:jc w:val="center"/>
              <w:rPr>
                <w:lang w:eastAsia="zh-CN"/>
              </w:rPr>
            </w:pPr>
            <w:r w:rsidRPr="001662C6">
              <w:rPr>
                <w:lang w:eastAsia="zh-CN"/>
              </w:rPr>
              <w:t>No</w:t>
            </w:r>
          </w:p>
        </w:tc>
      </w:tr>
      <w:tr w:rsidR="009D5726" w:rsidRPr="001662C6" w14:paraId="71DEB63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39559C" w14:textId="77777777" w:rsidR="009D5726" w:rsidRPr="001662C6" w:rsidRDefault="009D5726" w:rsidP="00901EE0">
            <w:pPr>
              <w:pStyle w:val="TAL"/>
              <w:rPr>
                <w:b/>
                <w:i/>
                <w:kern w:val="2"/>
              </w:rPr>
            </w:pPr>
            <w:r w:rsidRPr="001662C6">
              <w:rPr>
                <w:b/>
                <w:i/>
                <w:kern w:val="2"/>
              </w:rPr>
              <w:t>en-DC</w:t>
            </w:r>
          </w:p>
          <w:p w14:paraId="2E96027C" w14:textId="77777777" w:rsidR="009D5726" w:rsidRPr="001662C6" w:rsidRDefault="009D5726" w:rsidP="00901EE0">
            <w:pPr>
              <w:pStyle w:val="TAL"/>
              <w:rPr>
                <w:rFonts w:eastAsia="SimSun" w:cs="Arial"/>
                <w:szCs w:val="18"/>
              </w:rPr>
            </w:pPr>
            <w:r w:rsidRPr="001662C6">
              <w:t>Indicates whether the UE supports EN-DC</w:t>
            </w:r>
            <w:r w:rsidRPr="001662C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EA2D75" w14:textId="77777777" w:rsidR="009D5726" w:rsidRPr="001662C6" w:rsidRDefault="009D5726" w:rsidP="00901EE0">
            <w:pPr>
              <w:pStyle w:val="TAL"/>
              <w:jc w:val="center"/>
              <w:rPr>
                <w:rFonts w:eastAsia="SimSun"/>
                <w:noProof/>
                <w:lang w:eastAsia="zh-CN"/>
              </w:rPr>
            </w:pPr>
            <w:r w:rsidRPr="001662C6">
              <w:rPr>
                <w:rFonts w:eastAsia="SimSun"/>
                <w:noProof/>
                <w:lang w:eastAsia="zh-CN"/>
              </w:rPr>
              <w:t>-</w:t>
            </w:r>
          </w:p>
        </w:tc>
      </w:tr>
      <w:tr w:rsidR="009D5726" w:rsidRPr="001662C6" w14:paraId="255F483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27970" w14:textId="77777777" w:rsidR="009D5726" w:rsidRPr="001662C6" w:rsidRDefault="009D5726" w:rsidP="00901EE0">
            <w:pPr>
              <w:keepNext/>
              <w:keepLines/>
              <w:spacing w:after="0"/>
              <w:rPr>
                <w:rFonts w:ascii="Arial" w:hAnsi="Arial" w:cs="Arial"/>
                <w:b/>
                <w:i/>
                <w:sz w:val="18"/>
                <w:szCs w:val="18"/>
              </w:rPr>
            </w:pPr>
            <w:r w:rsidRPr="001662C6">
              <w:rPr>
                <w:rFonts w:ascii="Arial" w:hAnsi="Arial" w:cs="Arial"/>
                <w:b/>
                <w:i/>
                <w:sz w:val="18"/>
                <w:szCs w:val="18"/>
              </w:rPr>
              <w:t>endingDwPTS</w:t>
            </w:r>
          </w:p>
          <w:p w14:paraId="61F97C8D" w14:textId="77777777" w:rsidR="009D5726" w:rsidRPr="001662C6" w:rsidRDefault="009D5726" w:rsidP="00901EE0">
            <w:pPr>
              <w:pStyle w:val="TAL"/>
              <w:rPr>
                <w:b/>
                <w:bCs/>
                <w:noProof/>
                <w:lang w:eastAsia="zh-CN"/>
              </w:rPr>
            </w:pPr>
            <w:r w:rsidRPr="001662C6">
              <w:t xml:space="preserve">Indicates whether the UE supports reception ending with a subframe occupied for a DwPTS-duration as described in TS 36.211 [21] and TS 36.213 </w:t>
            </w:r>
            <w:r w:rsidRPr="001662C6">
              <w:rPr>
                <w:lang w:eastAsia="en-GB"/>
              </w:rPr>
              <w:t>[</w:t>
            </w:r>
            <w:r w:rsidRPr="001662C6">
              <w:t>23</w:t>
            </w:r>
            <w:r w:rsidRPr="001662C6">
              <w:rPr>
                <w:lang w:eastAsia="en-GB"/>
              </w:rPr>
              <w:t xml:space="preserve">].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B2C1646" w14:textId="77777777" w:rsidR="009D5726" w:rsidRPr="001662C6" w:rsidRDefault="009D5726" w:rsidP="00901EE0">
            <w:pPr>
              <w:pStyle w:val="TAL"/>
              <w:jc w:val="center"/>
              <w:rPr>
                <w:lang w:eastAsia="zh-CN"/>
              </w:rPr>
            </w:pPr>
            <w:r w:rsidRPr="001662C6">
              <w:rPr>
                <w:lang w:eastAsia="zh-CN"/>
              </w:rPr>
              <w:t>-</w:t>
            </w:r>
          </w:p>
        </w:tc>
      </w:tr>
      <w:tr w:rsidR="009D5726" w:rsidRPr="001662C6" w14:paraId="40454CD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2E03D" w14:textId="77777777" w:rsidR="009D5726" w:rsidRPr="001662C6" w:rsidRDefault="009D5726" w:rsidP="00901EE0">
            <w:pPr>
              <w:keepNext/>
              <w:keepLines/>
              <w:spacing w:after="0"/>
              <w:rPr>
                <w:rFonts w:ascii="Arial" w:hAnsi="Arial" w:cs="Arial"/>
                <w:b/>
                <w:i/>
                <w:sz w:val="18"/>
                <w:szCs w:val="18"/>
              </w:rPr>
            </w:pPr>
            <w:r w:rsidRPr="001662C6">
              <w:rPr>
                <w:rFonts w:ascii="Arial" w:hAnsi="Arial" w:cs="Arial"/>
                <w:b/>
                <w:i/>
                <w:sz w:val="18"/>
                <w:szCs w:val="18"/>
              </w:rPr>
              <w:t>Enhanced-4TxCodebook</w:t>
            </w:r>
          </w:p>
          <w:p w14:paraId="13417814" w14:textId="77777777" w:rsidR="009D5726" w:rsidRPr="001662C6" w:rsidRDefault="009D5726" w:rsidP="00901EE0">
            <w:pPr>
              <w:pStyle w:val="TAL"/>
              <w:rPr>
                <w:b/>
                <w:bCs/>
                <w:i/>
                <w:noProof/>
                <w:lang w:eastAsia="zh-CN"/>
              </w:rPr>
            </w:pPr>
            <w:r w:rsidRPr="001662C6">
              <w:rPr>
                <w:lang w:eastAsia="en-GB"/>
              </w:rPr>
              <w:t>Indicates whether the UE supports enhanced 4Tx codebook</w:t>
            </w:r>
            <w:r w:rsidRPr="001662C6">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A84AAA" w14:textId="77777777" w:rsidR="009D5726" w:rsidRPr="001662C6" w:rsidRDefault="009D5726" w:rsidP="00901EE0">
            <w:pPr>
              <w:pStyle w:val="TAL"/>
              <w:jc w:val="center"/>
              <w:rPr>
                <w:lang w:eastAsia="zh-CN"/>
              </w:rPr>
            </w:pPr>
            <w:r w:rsidRPr="001662C6">
              <w:rPr>
                <w:bCs/>
                <w:noProof/>
                <w:lang w:eastAsia="en-GB"/>
              </w:rPr>
              <w:t>No</w:t>
            </w:r>
          </w:p>
        </w:tc>
      </w:tr>
      <w:tr w:rsidR="009D5726" w:rsidRPr="001662C6" w14:paraId="4FCA6BF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1182A" w14:textId="77777777" w:rsidR="009D5726" w:rsidRPr="001662C6" w:rsidRDefault="009D5726" w:rsidP="00901EE0">
            <w:pPr>
              <w:pStyle w:val="TAL"/>
              <w:rPr>
                <w:b/>
                <w:i/>
                <w:noProof/>
                <w:lang w:eastAsia="en-GB"/>
              </w:rPr>
            </w:pPr>
            <w:r w:rsidRPr="001662C6">
              <w:rPr>
                <w:b/>
                <w:i/>
                <w:noProof/>
                <w:lang w:eastAsia="en-GB"/>
              </w:rPr>
              <w:t>enhancedDualLayerTDD</w:t>
            </w:r>
          </w:p>
          <w:p w14:paraId="6828D11B" w14:textId="77777777" w:rsidR="009D5726" w:rsidRPr="001662C6" w:rsidRDefault="009D5726" w:rsidP="00901EE0">
            <w:pPr>
              <w:pStyle w:val="TAL"/>
              <w:rPr>
                <w:b/>
                <w:i/>
                <w:noProof/>
                <w:lang w:eastAsia="en-GB"/>
              </w:rPr>
            </w:pPr>
            <w:r w:rsidRPr="001662C6">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0EAEE73" w14:textId="77777777" w:rsidR="009D5726" w:rsidRPr="001662C6" w:rsidRDefault="009D5726" w:rsidP="00901EE0">
            <w:pPr>
              <w:pStyle w:val="TAL"/>
              <w:jc w:val="center"/>
              <w:rPr>
                <w:noProof/>
                <w:lang w:eastAsia="en-GB"/>
              </w:rPr>
            </w:pPr>
            <w:r w:rsidRPr="001662C6">
              <w:rPr>
                <w:noProof/>
                <w:lang w:eastAsia="en-GB"/>
              </w:rPr>
              <w:t>-</w:t>
            </w:r>
          </w:p>
        </w:tc>
      </w:tr>
      <w:tr w:rsidR="009D5726" w:rsidRPr="001662C6" w14:paraId="508F205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9DF4A6" w14:textId="77777777" w:rsidR="009D5726" w:rsidRPr="001662C6" w:rsidRDefault="009D5726" w:rsidP="00901EE0">
            <w:pPr>
              <w:pStyle w:val="TAL"/>
              <w:rPr>
                <w:b/>
                <w:i/>
                <w:noProof/>
                <w:lang w:eastAsia="en-GB"/>
              </w:rPr>
            </w:pPr>
            <w:r w:rsidRPr="001662C6">
              <w:rPr>
                <w:b/>
                <w:i/>
                <w:noProof/>
                <w:lang w:eastAsia="en-GB"/>
              </w:rPr>
              <w:t>ePDCCH</w:t>
            </w:r>
          </w:p>
          <w:p w14:paraId="7DBF4F87" w14:textId="77777777" w:rsidR="009D5726" w:rsidRPr="001662C6" w:rsidRDefault="009D5726" w:rsidP="00901EE0">
            <w:pPr>
              <w:pStyle w:val="TAL"/>
              <w:rPr>
                <w:b/>
                <w:i/>
                <w:noProof/>
                <w:lang w:eastAsia="en-GB"/>
              </w:rPr>
            </w:pPr>
            <w:r w:rsidRPr="001662C6">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2F5AFC55" w14:textId="77777777" w:rsidR="009D5726" w:rsidRPr="001662C6" w:rsidRDefault="009D5726" w:rsidP="00901EE0">
            <w:pPr>
              <w:pStyle w:val="TAL"/>
              <w:jc w:val="center"/>
              <w:rPr>
                <w:noProof/>
                <w:lang w:eastAsia="en-GB"/>
              </w:rPr>
            </w:pPr>
            <w:r w:rsidRPr="001662C6">
              <w:rPr>
                <w:noProof/>
                <w:lang w:eastAsia="en-GB"/>
              </w:rPr>
              <w:t>Yes</w:t>
            </w:r>
          </w:p>
        </w:tc>
      </w:tr>
      <w:tr w:rsidR="009D5726" w:rsidRPr="001662C6" w14:paraId="1B0CC31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7C2A8" w14:textId="77777777" w:rsidR="009D5726" w:rsidRPr="001662C6" w:rsidRDefault="009D5726" w:rsidP="00901EE0">
            <w:pPr>
              <w:pStyle w:val="TAL"/>
              <w:rPr>
                <w:b/>
                <w:i/>
                <w:noProof/>
                <w:lang w:eastAsia="en-GB"/>
              </w:rPr>
            </w:pPr>
            <w:r w:rsidRPr="001662C6">
              <w:rPr>
                <w:b/>
                <w:i/>
                <w:noProof/>
                <w:lang w:eastAsia="en-GB"/>
              </w:rPr>
              <w:t>epdcch-SPT-differentCells</w:t>
            </w:r>
          </w:p>
          <w:p w14:paraId="79536AD7" w14:textId="77777777" w:rsidR="009D5726" w:rsidRPr="001662C6" w:rsidRDefault="009D5726" w:rsidP="00901EE0">
            <w:pPr>
              <w:pStyle w:val="TAL"/>
              <w:rPr>
                <w:b/>
                <w:i/>
                <w:noProof/>
                <w:lang w:eastAsia="en-GB"/>
              </w:rPr>
            </w:pPr>
            <w:r w:rsidRPr="001662C6">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036A2B5" w14:textId="77777777" w:rsidR="009D5726" w:rsidRPr="001662C6" w:rsidRDefault="009D5726" w:rsidP="00901EE0">
            <w:pPr>
              <w:pStyle w:val="TAL"/>
              <w:jc w:val="center"/>
              <w:rPr>
                <w:noProof/>
                <w:lang w:eastAsia="en-GB"/>
              </w:rPr>
            </w:pPr>
            <w:r w:rsidRPr="001662C6">
              <w:rPr>
                <w:noProof/>
                <w:lang w:eastAsia="en-GB"/>
              </w:rPr>
              <w:t>Yes</w:t>
            </w:r>
          </w:p>
        </w:tc>
      </w:tr>
      <w:tr w:rsidR="009D5726" w:rsidRPr="001662C6" w14:paraId="2BB6209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5DC57" w14:textId="77777777" w:rsidR="009D5726" w:rsidRPr="001662C6" w:rsidRDefault="009D5726" w:rsidP="00901EE0">
            <w:pPr>
              <w:pStyle w:val="TAL"/>
              <w:rPr>
                <w:b/>
                <w:i/>
                <w:noProof/>
                <w:lang w:eastAsia="en-GB"/>
              </w:rPr>
            </w:pPr>
            <w:r w:rsidRPr="001662C6">
              <w:rPr>
                <w:b/>
                <w:i/>
                <w:noProof/>
                <w:lang w:eastAsia="en-GB"/>
              </w:rPr>
              <w:t>epdcch-STTI-differentCells</w:t>
            </w:r>
          </w:p>
          <w:p w14:paraId="1D02E746" w14:textId="77777777" w:rsidR="009D5726" w:rsidRPr="001662C6" w:rsidRDefault="009D5726" w:rsidP="00901EE0">
            <w:pPr>
              <w:pStyle w:val="TAL"/>
              <w:rPr>
                <w:b/>
                <w:i/>
                <w:noProof/>
                <w:lang w:eastAsia="en-GB"/>
              </w:rPr>
            </w:pPr>
            <w:r w:rsidRPr="001662C6">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36F30F7" w14:textId="77777777" w:rsidR="009D5726" w:rsidRPr="001662C6" w:rsidRDefault="009D5726" w:rsidP="00901EE0">
            <w:pPr>
              <w:pStyle w:val="TAL"/>
              <w:jc w:val="center"/>
              <w:rPr>
                <w:noProof/>
                <w:lang w:eastAsia="en-GB"/>
              </w:rPr>
            </w:pPr>
            <w:r w:rsidRPr="001662C6">
              <w:rPr>
                <w:noProof/>
                <w:lang w:eastAsia="en-GB"/>
              </w:rPr>
              <w:t>Yes</w:t>
            </w:r>
          </w:p>
        </w:tc>
      </w:tr>
      <w:tr w:rsidR="009D5726" w:rsidRPr="001662C6" w14:paraId="29D0D5C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DF94F" w14:textId="77777777" w:rsidR="009D5726" w:rsidRPr="001662C6" w:rsidRDefault="009D5726" w:rsidP="00901EE0">
            <w:pPr>
              <w:pStyle w:val="TAL"/>
              <w:rPr>
                <w:b/>
                <w:i/>
                <w:noProof/>
                <w:lang w:eastAsia="en-GB"/>
              </w:rPr>
            </w:pPr>
            <w:r w:rsidRPr="001662C6">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0422101D" w14:textId="77777777" w:rsidR="009D5726" w:rsidRPr="001662C6" w:rsidRDefault="009D5726" w:rsidP="00901EE0">
            <w:pPr>
              <w:pStyle w:val="TAL"/>
              <w:jc w:val="center"/>
              <w:rPr>
                <w:noProof/>
                <w:lang w:eastAsia="en-GB"/>
              </w:rPr>
            </w:pPr>
            <w:r w:rsidRPr="001662C6">
              <w:rPr>
                <w:noProof/>
                <w:lang w:eastAsia="en-GB"/>
              </w:rPr>
              <w:t>Y</w:t>
            </w:r>
            <w:r w:rsidRPr="001662C6">
              <w:rPr>
                <w:lang w:eastAsia="en-GB"/>
              </w:rPr>
              <w:t>es</w:t>
            </w:r>
          </w:p>
        </w:tc>
      </w:tr>
      <w:tr w:rsidR="009D5726" w:rsidRPr="001662C6" w14:paraId="70174E8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A69B7F" w14:textId="77777777" w:rsidR="009D5726" w:rsidRPr="001662C6" w:rsidRDefault="009D5726" w:rsidP="00901EE0">
            <w:pPr>
              <w:pStyle w:val="TAL"/>
              <w:rPr>
                <w:b/>
                <w:i/>
                <w:lang w:eastAsia="zh-CN"/>
              </w:rPr>
            </w:pPr>
            <w:r w:rsidRPr="001662C6">
              <w:rPr>
                <w:b/>
                <w:i/>
                <w:lang w:eastAsia="zh-CN"/>
              </w:rPr>
              <w:t>e-RedirectionUTRA-TDD</w:t>
            </w:r>
          </w:p>
          <w:p w14:paraId="51A82D4E" w14:textId="77777777" w:rsidR="009D5726" w:rsidRPr="001662C6" w:rsidRDefault="009D5726" w:rsidP="00901EE0">
            <w:pPr>
              <w:pStyle w:val="TAL"/>
              <w:rPr>
                <w:b/>
                <w:i/>
                <w:noProof/>
                <w:lang w:eastAsia="en-GB"/>
              </w:rPr>
            </w:pPr>
            <w:r w:rsidRPr="001662C6">
              <w:rPr>
                <w:lang w:eastAsia="zh-CN"/>
              </w:rPr>
              <w:t xml:space="preserve">Indicates whether the UE supports enhanced redirection to UTRA TDD to multiple carrier frequencies both with and without using related SIB </w:t>
            </w:r>
            <w:r w:rsidRPr="001662C6">
              <w:rPr>
                <w:lang w:eastAsia="en-GB"/>
              </w:rPr>
              <w:t xml:space="preserve">provided by </w:t>
            </w:r>
            <w:r w:rsidRPr="001662C6">
              <w:rPr>
                <w:i/>
                <w:iCs/>
                <w:lang w:eastAsia="en-GB"/>
              </w:rPr>
              <w:t>RRCConnectionRelease</w:t>
            </w:r>
            <w:r w:rsidRPr="001662C6">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BDEDED4" w14:textId="77777777" w:rsidR="009D5726" w:rsidRPr="001662C6" w:rsidRDefault="009D5726" w:rsidP="00901EE0">
            <w:pPr>
              <w:pStyle w:val="TAL"/>
              <w:jc w:val="center"/>
              <w:rPr>
                <w:lang w:eastAsia="zh-CN"/>
              </w:rPr>
            </w:pPr>
            <w:r w:rsidRPr="001662C6">
              <w:rPr>
                <w:lang w:eastAsia="zh-CN"/>
              </w:rPr>
              <w:t>Y</w:t>
            </w:r>
            <w:r w:rsidRPr="001662C6">
              <w:rPr>
                <w:lang w:eastAsia="en-GB"/>
              </w:rPr>
              <w:t>es</w:t>
            </w:r>
          </w:p>
        </w:tc>
      </w:tr>
      <w:tr w:rsidR="009D5726" w:rsidRPr="001662C6" w14:paraId="563A92FB"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92C268C" w14:textId="77777777" w:rsidR="009D5726" w:rsidRPr="001662C6" w:rsidRDefault="009D5726" w:rsidP="00901EE0">
            <w:pPr>
              <w:pStyle w:val="TAL"/>
              <w:rPr>
                <w:b/>
                <w:i/>
                <w:lang w:eastAsia="en-GB"/>
              </w:rPr>
            </w:pPr>
            <w:r w:rsidRPr="001662C6">
              <w:rPr>
                <w:b/>
                <w:i/>
                <w:lang w:eastAsia="en-GB"/>
              </w:rPr>
              <w:t>etws-CMAS-RxInConnCE-ModeA, etws-CMAS-RxInConn</w:t>
            </w:r>
          </w:p>
          <w:p w14:paraId="3DCFA7CB" w14:textId="77777777" w:rsidR="009D5726" w:rsidRPr="001662C6" w:rsidRDefault="009D5726" w:rsidP="00901EE0">
            <w:pPr>
              <w:pStyle w:val="TAL"/>
              <w:rPr>
                <w:lang w:eastAsia="en-GB"/>
              </w:rPr>
            </w:pPr>
            <w:r w:rsidRPr="001662C6">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264F5E7"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45CD663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58EE3" w14:textId="77777777" w:rsidR="009D5726" w:rsidRPr="001662C6" w:rsidRDefault="009D5726" w:rsidP="00901EE0">
            <w:pPr>
              <w:pStyle w:val="TAL"/>
              <w:rPr>
                <w:b/>
                <w:i/>
                <w:lang w:eastAsia="zh-CN"/>
              </w:rPr>
            </w:pPr>
            <w:r w:rsidRPr="001662C6">
              <w:rPr>
                <w:b/>
                <w:i/>
                <w:lang w:eastAsia="zh-CN"/>
              </w:rPr>
              <w:t>eutra-5GC</w:t>
            </w:r>
          </w:p>
          <w:p w14:paraId="5BE75CED" w14:textId="77777777" w:rsidR="009D5726" w:rsidRPr="001662C6" w:rsidRDefault="009D5726" w:rsidP="00901EE0">
            <w:pPr>
              <w:pStyle w:val="TAL"/>
              <w:rPr>
                <w:b/>
                <w:i/>
                <w:lang w:eastAsia="zh-CN"/>
              </w:rPr>
            </w:pPr>
            <w:r w:rsidRPr="001662C6">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5E4CE5B" w14:textId="77777777" w:rsidR="009D5726" w:rsidRPr="001662C6" w:rsidRDefault="009D5726" w:rsidP="00901EE0">
            <w:pPr>
              <w:pStyle w:val="TAL"/>
              <w:jc w:val="center"/>
              <w:rPr>
                <w:lang w:eastAsia="zh-CN"/>
              </w:rPr>
            </w:pPr>
            <w:r w:rsidRPr="001662C6">
              <w:rPr>
                <w:lang w:eastAsia="zh-CN"/>
              </w:rPr>
              <w:t>Yes</w:t>
            </w:r>
          </w:p>
        </w:tc>
      </w:tr>
      <w:tr w:rsidR="009D5726" w:rsidRPr="001662C6" w14:paraId="472B738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D7B1DC" w14:textId="77777777" w:rsidR="009D5726" w:rsidRPr="001662C6" w:rsidRDefault="009D5726" w:rsidP="00901EE0">
            <w:pPr>
              <w:pStyle w:val="TAL"/>
              <w:rPr>
                <w:b/>
                <w:i/>
                <w:lang w:eastAsia="zh-CN"/>
              </w:rPr>
            </w:pPr>
            <w:r w:rsidRPr="001662C6">
              <w:rPr>
                <w:b/>
                <w:i/>
                <w:lang w:eastAsia="zh-CN"/>
              </w:rPr>
              <w:t>eutra-5GC-HO-ToNR-FDD-FR1</w:t>
            </w:r>
          </w:p>
          <w:p w14:paraId="34CF2940" w14:textId="77777777" w:rsidR="009D5726" w:rsidRPr="001662C6" w:rsidRDefault="009D5726" w:rsidP="00901EE0">
            <w:pPr>
              <w:pStyle w:val="TAL"/>
              <w:rPr>
                <w:b/>
                <w:i/>
                <w:lang w:eastAsia="zh-CN"/>
              </w:rPr>
            </w:pPr>
            <w:r w:rsidRPr="001662C6">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A6E5E7C" w14:textId="77777777" w:rsidR="009D5726" w:rsidRPr="001662C6" w:rsidRDefault="009D5726" w:rsidP="00901EE0">
            <w:pPr>
              <w:pStyle w:val="TAL"/>
              <w:jc w:val="center"/>
              <w:rPr>
                <w:lang w:eastAsia="zh-CN"/>
              </w:rPr>
            </w:pPr>
            <w:r w:rsidRPr="001662C6">
              <w:rPr>
                <w:lang w:eastAsia="zh-CN"/>
              </w:rPr>
              <w:t>Y</w:t>
            </w:r>
            <w:r w:rsidRPr="001662C6">
              <w:rPr>
                <w:lang w:eastAsia="en-GB"/>
              </w:rPr>
              <w:t>es</w:t>
            </w:r>
          </w:p>
        </w:tc>
      </w:tr>
      <w:tr w:rsidR="009D5726" w:rsidRPr="001662C6" w14:paraId="1419D1D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FC73AF" w14:textId="77777777" w:rsidR="009D5726" w:rsidRPr="001662C6" w:rsidRDefault="009D5726" w:rsidP="00901EE0">
            <w:pPr>
              <w:pStyle w:val="TAL"/>
              <w:rPr>
                <w:b/>
                <w:i/>
                <w:lang w:eastAsia="zh-CN"/>
              </w:rPr>
            </w:pPr>
            <w:r w:rsidRPr="001662C6">
              <w:rPr>
                <w:b/>
                <w:i/>
                <w:lang w:eastAsia="zh-CN"/>
              </w:rPr>
              <w:t>eutra-5GC-HO-ToNR-TDD-FR1</w:t>
            </w:r>
          </w:p>
          <w:p w14:paraId="37EEF8C3" w14:textId="77777777" w:rsidR="009D5726" w:rsidRPr="001662C6" w:rsidRDefault="009D5726" w:rsidP="00901EE0">
            <w:pPr>
              <w:pStyle w:val="TAL"/>
              <w:rPr>
                <w:b/>
                <w:i/>
                <w:lang w:eastAsia="zh-CN"/>
              </w:rPr>
            </w:pPr>
            <w:r w:rsidRPr="001662C6">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5CA11CD" w14:textId="77777777" w:rsidR="009D5726" w:rsidRPr="001662C6" w:rsidRDefault="009D5726" w:rsidP="00901EE0">
            <w:pPr>
              <w:pStyle w:val="TAL"/>
              <w:jc w:val="center"/>
              <w:rPr>
                <w:lang w:eastAsia="zh-CN"/>
              </w:rPr>
            </w:pPr>
            <w:r w:rsidRPr="001662C6">
              <w:rPr>
                <w:lang w:eastAsia="zh-CN"/>
              </w:rPr>
              <w:t>Y</w:t>
            </w:r>
            <w:r w:rsidRPr="001662C6">
              <w:rPr>
                <w:lang w:eastAsia="en-GB"/>
              </w:rPr>
              <w:t>es</w:t>
            </w:r>
          </w:p>
        </w:tc>
      </w:tr>
      <w:tr w:rsidR="009D5726" w:rsidRPr="001662C6" w14:paraId="5C827B2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9331CB" w14:textId="77777777" w:rsidR="009D5726" w:rsidRPr="001662C6" w:rsidRDefault="009D5726" w:rsidP="00901EE0">
            <w:pPr>
              <w:pStyle w:val="TAL"/>
              <w:rPr>
                <w:b/>
                <w:i/>
                <w:lang w:eastAsia="zh-CN"/>
              </w:rPr>
            </w:pPr>
            <w:r w:rsidRPr="001662C6">
              <w:rPr>
                <w:b/>
                <w:i/>
                <w:lang w:eastAsia="zh-CN"/>
              </w:rPr>
              <w:t>eutra-5GC-HO-ToNR-FDD-FR2</w:t>
            </w:r>
          </w:p>
          <w:p w14:paraId="52E9FDAE" w14:textId="77777777" w:rsidR="009D5726" w:rsidRPr="001662C6" w:rsidRDefault="009D5726" w:rsidP="00901EE0">
            <w:pPr>
              <w:pStyle w:val="TAL"/>
              <w:rPr>
                <w:b/>
                <w:i/>
                <w:lang w:eastAsia="zh-CN"/>
              </w:rPr>
            </w:pPr>
            <w:r w:rsidRPr="001662C6">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5B5DA3E" w14:textId="77777777" w:rsidR="009D5726" w:rsidRPr="001662C6" w:rsidRDefault="009D5726" w:rsidP="00901EE0">
            <w:pPr>
              <w:pStyle w:val="TAL"/>
              <w:jc w:val="center"/>
              <w:rPr>
                <w:lang w:eastAsia="zh-CN"/>
              </w:rPr>
            </w:pPr>
            <w:r w:rsidRPr="001662C6">
              <w:rPr>
                <w:lang w:eastAsia="zh-CN"/>
              </w:rPr>
              <w:t>Y</w:t>
            </w:r>
            <w:r w:rsidRPr="001662C6">
              <w:rPr>
                <w:lang w:eastAsia="en-GB"/>
              </w:rPr>
              <w:t>es</w:t>
            </w:r>
          </w:p>
        </w:tc>
      </w:tr>
      <w:tr w:rsidR="009D5726" w:rsidRPr="001662C6" w14:paraId="06B1EE4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B601C" w14:textId="77777777" w:rsidR="009D5726" w:rsidRPr="001662C6" w:rsidRDefault="009D5726" w:rsidP="00901EE0">
            <w:pPr>
              <w:pStyle w:val="TAL"/>
              <w:rPr>
                <w:b/>
                <w:i/>
                <w:lang w:eastAsia="zh-CN"/>
              </w:rPr>
            </w:pPr>
            <w:r w:rsidRPr="001662C6">
              <w:rPr>
                <w:b/>
                <w:i/>
                <w:lang w:eastAsia="zh-CN"/>
              </w:rPr>
              <w:t>eutra-5GC-HO-ToNR-TDD-FR2</w:t>
            </w:r>
          </w:p>
          <w:p w14:paraId="7362DCF3" w14:textId="77777777" w:rsidR="009D5726" w:rsidRPr="001662C6" w:rsidRDefault="009D5726" w:rsidP="00901EE0">
            <w:pPr>
              <w:pStyle w:val="TAL"/>
              <w:rPr>
                <w:b/>
                <w:i/>
                <w:lang w:eastAsia="zh-CN"/>
              </w:rPr>
            </w:pPr>
            <w:r w:rsidRPr="001662C6">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2C33AC2" w14:textId="77777777" w:rsidR="009D5726" w:rsidRPr="001662C6" w:rsidRDefault="009D5726" w:rsidP="00901EE0">
            <w:pPr>
              <w:pStyle w:val="TAL"/>
              <w:jc w:val="center"/>
              <w:rPr>
                <w:lang w:eastAsia="zh-CN"/>
              </w:rPr>
            </w:pPr>
            <w:r w:rsidRPr="001662C6">
              <w:rPr>
                <w:lang w:eastAsia="zh-CN"/>
              </w:rPr>
              <w:t>Y</w:t>
            </w:r>
            <w:r w:rsidRPr="001662C6">
              <w:rPr>
                <w:lang w:eastAsia="en-GB"/>
              </w:rPr>
              <w:t>es</w:t>
            </w:r>
          </w:p>
        </w:tc>
      </w:tr>
      <w:tr w:rsidR="009D5726" w:rsidRPr="001662C6" w14:paraId="35265CBC" w14:textId="77777777" w:rsidTr="00901EE0">
        <w:tc>
          <w:tcPr>
            <w:tcW w:w="7808" w:type="dxa"/>
            <w:gridSpan w:val="3"/>
            <w:tcBorders>
              <w:top w:val="single" w:sz="4" w:space="0" w:color="808080"/>
              <w:left w:val="single" w:sz="4" w:space="0" w:color="808080"/>
              <w:bottom w:val="single" w:sz="4" w:space="0" w:color="808080"/>
              <w:right w:val="single" w:sz="4" w:space="0" w:color="808080"/>
            </w:tcBorders>
          </w:tcPr>
          <w:p w14:paraId="730F16C5" w14:textId="77777777" w:rsidR="009D5726" w:rsidRPr="001662C6" w:rsidRDefault="009D5726" w:rsidP="00901EE0">
            <w:pPr>
              <w:pStyle w:val="TAL"/>
              <w:rPr>
                <w:b/>
                <w:i/>
                <w:lang w:eastAsia="zh-CN"/>
              </w:rPr>
            </w:pPr>
            <w:r w:rsidRPr="001662C6">
              <w:rPr>
                <w:b/>
                <w:i/>
                <w:lang w:eastAsia="zh-CN"/>
              </w:rPr>
              <w:t>eutra-CGI-Reporting-ENDC</w:t>
            </w:r>
          </w:p>
          <w:p w14:paraId="24E982DF" w14:textId="77777777" w:rsidR="009D5726" w:rsidRPr="001662C6" w:rsidRDefault="009D5726" w:rsidP="00901EE0">
            <w:pPr>
              <w:pStyle w:val="TAL"/>
              <w:rPr>
                <w:b/>
                <w:i/>
                <w:lang w:eastAsia="zh-CN"/>
              </w:rPr>
            </w:pPr>
            <w:r w:rsidRPr="001662C6">
              <w:rPr>
                <w:lang w:eastAsia="zh-CN"/>
              </w:rPr>
              <w:t xml:space="preserve">Indicates </w:t>
            </w:r>
            <w:r w:rsidRPr="001662C6">
              <w:rPr>
                <w:lang w:eastAsia="en-GB"/>
              </w:rPr>
              <w:t>whether the UE supports</w:t>
            </w:r>
            <w:r w:rsidRPr="001662C6">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D4E6FDE" w14:textId="77777777" w:rsidR="009D5726" w:rsidRPr="001662C6" w:rsidRDefault="009D5726" w:rsidP="00901EE0">
            <w:pPr>
              <w:pStyle w:val="TAL"/>
              <w:jc w:val="center"/>
              <w:rPr>
                <w:bCs/>
                <w:noProof/>
                <w:lang w:eastAsia="zh-CN"/>
              </w:rPr>
            </w:pPr>
            <w:r w:rsidRPr="001662C6">
              <w:rPr>
                <w:bCs/>
                <w:noProof/>
                <w:lang w:eastAsia="zh-CN"/>
              </w:rPr>
              <w:t>Yes</w:t>
            </w:r>
          </w:p>
        </w:tc>
      </w:tr>
      <w:tr w:rsidR="009D5726" w:rsidRPr="001662C6" w14:paraId="76773789" w14:textId="77777777" w:rsidTr="00901EE0">
        <w:tc>
          <w:tcPr>
            <w:tcW w:w="7808" w:type="dxa"/>
            <w:gridSpan w:val="3"/>
            <w:tcBorders>
              <w:top w:val="single" w:sz="4" w:space="0" w:color="808080"/>
              <w:left w:val="single" w:sz="4" w:space="0" w:color="808080"/>
              <w:bottom w:val="single" w:sz="4" w:space="0" w:color="808080"/>
              <w:right w:val="single" w:sz="4" w:space="0" w:color="808080"/>
            </w:tcBorders>
          </w:tcPr>
          <w:p w14:paraId="1BC05DE8" w14:textId="77777777" w:rsidR="009D5726" w:rsidRPr="001662C6" w:rsidRDefault="009D5726" w:rsidP="00901EE0">
            <w:pPr>
              <w:pStyle w:val="TAL"/>
              <w:rPr>
                <w:b/>
                <w:i/>
                <w:lang w:eastAsia="zh-CN"/>
              </w:rPr>
            </w:pPr>
            <w:r w:rsidRPr="001662C6">
              <w:rPr>
                <w:b/>
                <w:i/>
                <w:lang w:eastAsia="zh-CN"/>
              </w:rPr>
              <w:t>eutra-CGI-Reporting-NEDC</w:t>
            </w:r>
          </w:p>
          <w:p w14:paraId="3DDF5D4E" w14:textId="77777777" w:rsidR="009D5726" w:rsidRPr="001662C6" w:rsidRDefault="009D5726" w:rsidP="00901EE0">
            <w:pPr>
              <w:pStyle w:val="TAL"/>
              <w:rPr>
                <w:bCs/>
                <w:iCs/>
                <w:lang w:eastAsia="zh-CN"/>
              </w:rPr>
            </w:pPr>
            <w:r w:rsidRPr="001662C6">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3D0B52E0" w14:textId="77777777" w:rsidR="009D5726" w:rsidRPr="001662C6" w:rsidRDefault="009D5726" w:rsidP="00901EE0">
            <w:pPr>
              <w:pStyle w:val="TAL"/>
              <w:jc w:val="center"/>
              <w:rPr>
                <w:bCs/>
                <w:noProof/>
                <w:lang w:eastAsia="zh-CN"/>
              </w:rPr>
            </w:pPr>
            <w:r w:rsidRPr="001662C6">
              <w:rPr>
                <w:bCs/>
                <w:noProof/>
                <w:lang w:eastAsia="zh-CN"/>
              </w:rPr>
              <w:t>Yes</w:t>
            </w:r>
          </w:p>
        </w:tc>
      </w:tr>
      <w:tr w:rsidR="009D5726" w:rsidRPr="001662C6" w14:paraId="74305FE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9A6CA4" w14:textId="77777777" w:rsidR="009D5726" w:rsidRPr="001662C6" w:rsidRDefault="009D5726" w:rsidP="00901EE0">
            <w:pPr>
              <w:pStyle w:val="TAL"/>
              <w:rPr>
                <w:b/>
                <w:i/>
                <w:lang w:eastAsia="zh-CN"/>
              </w:rPr>
            </w:pPr>
            <w:r w:rsidRPr="001662C6">
              <w:rPr>
                <w:b/>
                <w:i/>
                <w:lang w:eastAsia="zh-CN"/>
              </w:rPr>
              <w:t>eutra-EPC-HO-ToNR-FDD-FR1</w:t>
            </w:r>
          </w:p>
          <w:p w14:paraId="7D46C2BD" w14:textId="77777777" w:rsidR="009D5726" w:rsidRPr="001662C6" w:rsidRDefault="009D5726" w:rsidP="00901EE0">
            <w:pPr>
              <w:pStyle w:val="TAL"/>
              <w:rPr>
                <w:b/>
                <w:i/>
                <w:lang w:eastAsia="zh-CN"/>
              </w:rPr>
            </w:pPr>
            <w:r w:rsidRPr="001662C6">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EA9D3D5" w14:textId="77777777" w:rsidR="009D5726" w:rsidRPr="001662C6" w:rsidRDefault="009D5726" w:rsidP="00901EE0">
            <w:pPr>
              <w:pStyle w:val="TAL"/>
              <w:jc w:val="center"/>
              <w:rPr>
                <w:lang w:eastAsia="zh-CN"/>
              </w:rPr>
            </w:pPr>
            <w:r w:rsidRPr="001662C6">
              <w:rPr>
                <w:lang w:eastAsia="zh-CN"/>
              </w:rPr>
              <w:t>Y</w:t>
            </w:r>
            <w:r w:rsidRPr="001662C6">
              <w:rPr>
                <w:lang w:eastAsia="en-GB"/>
              </w:rPr>
              <w:t>es</w:t>
            </w:r>
          </w:p>
        </w:tc>
      </w:tr>
      <w:tr w:rsidR="009D5726" w:rsidRPr="001662C6" w14:paraId="77ECEB8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DD0739" w14:textId="77777777" w:rsidR="009D5726" w:rsidRPr="001662C6" w:rsidRDefault="009D5726" w:rsidP="00901EE0">
            <w:pPr>
              <w:pStyle w:val="TAL"/>
              <w:rPr>
                <w:b/>
                <w:i/>
                <w:lang w:eastAsia="zh-CN"/>
              </w:rPr>
            </w:pPr>
            <w:r w:rsidRPr="001662C6">
              <w:rPr>
                <w:b/>
                <w:i/>
                <w:lang w:eastAsia="zh-CN"/>
              </w:rPr>
              <w:t>eutra-EPC-HO-ToNR-TDD-FR1</w:t>
            </w:r>
          </w:p>
          <w:p w14:paraId="006B06EE" w14:textId="77777777" w:rsidR="009D5726" w:rsidRPr="001662C6" w:rsidRDefault="009D5726" w:rsidP="00901EE0">
            <w:pPr>
              <w:pStyle w:val="TAL"/>
              <w:rPr>
                <w:b/>
                <w:i/>
                <w:lang w:eastAsia="zh-CN"/>
              </w:rPr>
            </w:pPr>
            <w:r w:rsidRPr="001662C6">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4F57742" w14:textId="77777777" w:rsidR="009D5726" w:rsidRPr="001662C6" w:rsidRDefault="009D5726" w:rsidP="00901EE0">
            <w:pPr>
              <w:pStyle w:val="TAL"/>
              <w:jc w:val="center"/>
              <w:rPr>
                <w:lang w:eastAsia="zh-CN"/>
              </w:rPr>
            </w:pPr>
            <w:r w:rsidRPr="001662C6">
              <w:rPr>
                <w:lang w:eastAsia="zh-CN"/>
              </w:rPr>
              <w:t>Y</w:t>
            </w:r>
            <w:r w:rsidRPr="001662C6">
              <w:rPr>
                <w:lang w:eastAsia="en-GB"/>
              </w:rPr>
              <w:t>es</w:t>
            </w:r>
          </w:p>
        </w:tc>
      </w:tr>
      <w:tr w:rsidR="009D5726" w:rsidRPr="001662C6" w14:paraId="45FE55F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157DFD" w14:textId="77777777" w:rsidR="009D5726" w:rsidRPr="001662C6" w:rsidRDefault="009D5726" w:rsidP="00901EE0">
            <w:pPr>
              <w:pStyle w:val="TAL"/>
              <w:rPr>
                <w:b/>
                <w:i/>
                <w:lang w:eastAsia="zh-CN"/>
              </w:rPr>
            </w:pPr>
            <w:r w:rsidRPr="001662C6">
              <w:rPr>
                <w:b/>
                <w:i/>
                <w:lang w:eastAsia="zh-CN"/>
              </w:rPr>
              <w:t>eutra-EPC-HO-ToNR-FDD-FR2</w:t>
            </w:r>
          </w:p>
          <w:p w14:paraId="6E8F3B95" w14:textId="77777777" w:rsidR="009D5726" w:rsidRPr="001662C6" w:rsidRDefault="009D5726" w:rsidP="00901EE0">
            <w:pPr>
              <w:pStyle w:val="TAL"/>
              <w:rPr>
                <w:b/>
                <w:i/>
                <w:lang w:eastAsia="zh-CN"/>
              </w:rPr>
            </w:pPr>
            <w:r w:rsidRPr="001662C6">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7EDB9D2" w14:textId="77777777" w:rsidR="009D5726" w:rsidRPr="001662C6" w:rsidRDefault="009D5726" w:rsidP="00901EE0">
            <w:pPr>
              <w:pStyle w:val="TAL"/>
              <w:jc w:val="center"/>
              <w:rPr>
                <w:lang w:eastAsia="zh-CN"/>
              </w:rPr>
            </w:pPr>
            <w:r w:rsidRPr="001662C6">
              <w:rPr>
                <w:lang w:eastAsia="zh-CN"/>
              </w:rPr>
              <w:t>Y</w:t>
            </w:r>
            <w:r w:rsidRPr="001662C6">
              <w:rPr>
                <w:lang w:eastAsia="en-GB"/>
              </w:rPr>
              <w:t>es</w:t>
            </w:r>
          </w:p>
        </w:tc>
      </w:tr>
      <w:tr w:rsidR="009D5726" w:rsidRPr="001662C6" w14:paraId="3DF7059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5237F" w14:textId="77777777" w:rsidR="009D5726" w:rsidRPr="001662C6" w:rsidRDefault="009D5726" w:rsidP="00901EE0">
            <w:pPr>
              <w:pStyle w:val="TAL"/>
              <w:rPr>
                <w:b/>
                <w:i/>
                <w:lang w:eastAsia="zh-CN"/>
              </w:rPr>
            </w:pPr>
            <w:r w:rsidRPr="001662C6">
              <w:rPr>
                <w:b/>
                <w:i/>
                <w:lang w:eastAsia="zh-CN"/>
              </w:rPr>
              <w:t>eutra-EPC-HO-ToNR-TDD-FR2</w:t>
            </w:r>
          </w:p>
          <w:p w14:paraId="169FAA83" w14:textId="77777777" w:rsidR="009D5726" w:rsidRPr="001662C6" w:rsidRDefault="009D5726" w:rsidP="00901EE0">
            <w:pPr>
              <w:pStyle w:val="TAL"/>
              <w:rPr>
                <w:b/>
                <w:i/>
                <w:lang w:eastAsia="zh-CN"/>
              </w:rPr>
            </w:pPr>
            <w:r w:rsidRPr="001662C6">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65D223C" w14:textId="77777777" w:rsidR="009D5726" w:rsidRPr="001662C6" w:rsidRDefault="009D5726" w:rsidP="00901EE0">
            <w:pPr>
              <w:pStyle w:val="TAL"/>
              <w:jc w:val="center"/>
              <w:rPr>
                <w:lang w:eastAsia="zh-CN"/>
              </w:rPr>
            </w:pPr>
            <w:r w:rsidRPr="001662C6">
              <w:rPr>
                <w:lang w:eastAsia="zh-CN"/>
              </w:rPr>
              <w:t>Y</w:t>
            </w:r>
            <w:r w:rsidRPr="001662C6">
              <w:rPr>
                <w:lang w:eastAsia="en-GB"/>
              </w:rPr>
              <w:t>es</w:t>
            </w:r>
          </w:p>
        </w:tc>
      </w:tr>
      <w:tr w:rsidR="009D5726" w:rsidRPr="001662C6" w14:paraId="408DBCC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DD7EE" w14:textId="77777777" w:rsidR="009D5726" w:rsidRPr="001662C6" w:rsidRDefault="009D5726" w:rsidP="00901EE0">
            <w:pPr>
              <w:pStyle w:val="TAL"/>
              <w:rPr>
                <w:b/>
                <w:i/>
                <w:lang w:eastAsia="zh-CN"/>
              </w:rPr>
            </w:pPr>
            <w:r w:rsidRPr="001662C6">
              <w:rPr>
                <w:b/>
                <w:i/>
                <w:lang w:eastAsia="zh-CN"/>
              </w:rPr>
              <w:t>eutra-EPC-HO-EUTRA-5GC</w:t>
            </w:r>
          </w:p>
          <w:p w14:paraId="6A71A524" w14:textId="77777777" w:rsidR="009D5726" w:rsidRPr="001662C6" w:rsidRDefault="009D5726" w:rsidP="00901EE0">
            <w:pPr>
              <w:pStyle w:val="TAL"/>
              <w:rPr>
                <w:b/>
                <w:i/>
                <w:lang w:eastAsia="zh-CN"/>
              </w:rPr>
            </w:pPr>
            <w:r w:rsidRPr="001662C6">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4D9548F" w14:textId="77777777" w:rsidR="009D5726" w:rsidRPr="001662C6" w:rsidRDefault="009D5726" w:rsidP="00901EE0">
            <w:pPr>
              <w:pStyle w:val="TAL"/>
              <w:jc w:val="center"/>
              <w:rPr>
                <w:lang w:eastAsia="zh-CN"/>
              </w:rPr>
            </w:pPr>
            <w:r w:rsidRPr="001662C6">
              <w:rPr>
                <w:lang w:eastAsia="zh-CN"/>
              </w:rPr>
              <w:t>Y</w:t>
            </w:r>
            <w:r w:rsidRPr="001662C6">
              <w:rPr>
                <w:lang w:eastAsia="en-GB"/>
              </w:rPr>
              <w:t>es</w:t>
            </w:r>
          </w:p>
        </w:tc>
      </w:tr>
      <w:tr w:rsidR="009D5726" w:rsidRPr="001662C6" w14:paraId="01ADB2D1" w14:textId="77777777" w:rsidTr="00901EE0">
        <w:tc>
          <w:tcPr>
            <w:tcW w:w="7808" w:type="dxa"/>
            <w:gridSpan w:val="3"/>
            <w:tcBorders>
              <w:top w:val="single" w:sz="4" w:space="0" w:color="808080"/>
              <w:left w:val="single" w:sz="4" w:space="0" w:color="808080"/>
              <w:bottom w:val="single" w:sz="4" w:space="0" w:color="808080"/>
              <w:right w:val="single" w:sz="4" w:space="0" w:color="808080"/>
            </w:tcBorders>
          </w:tcPr>
          <w:p w14:paraId="1890EFEC" w14:textId="77777777" w:rsidR="009D5726" w:rsidRPr="001662C6" w:rsidRDefault="009D5726" w:rsidP="00901EE0">
            <w:pPr>
              <w:pStyle w:val="TAL"/>
              <w:rPr>
                <w:b/>
                <w:bCs/>
                <w:i/>
                <w:noProof/>
                <w:lang w:eastAsia="en-GB"/>
              </w:rPr>
            </w:pPr>
            <w:r w:rsidRPr="001662C6">
              <w:rPr>
                <w:b/>
                <w:bCs/>
                <w:i/>
                <w:noProof/>
                <w:lang w:eastAsia="en-GB"/>
              </w:rPr>
              <w:t>eutra-IdleInactiveMeasurements</w:t>
            </w:r>
          </w:p>
          <w:p w14:paraId="0B50F659" w14:textId="77777777" w:rsidR="009D5726" w:rsidRPr="001662C6" w:rsidRDefault="009D5726" w:rsidP="00901EE0">
            <w:pPr>
              <w:pStyle w:val="TAL"/>
              <w:rPr>
                <w:b/>
                <w:i/>
                <w:lang w:eastAsia="zh-CN"/>
              </w:rPr>
            </w:pPr>
            <w:r w:rsidRPr="001662C6">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3C075DFE" w14:textId="77777777" w:rsidR="009D5726" w:rsidRPr="001662C6" w:rsidRDefault="009D5726" w:rsidP="00901EE0">
            <w:pPr>
              <w:pStyle w:val="TAL"/>
              <w:jc w:val="center"/>
              <w:rPr>
                <w:bCs/>
                <w:noProof/>
                <w:lang w:eastAsia="zh-CN"/>
              </w:rPr>
            </w:pPr>
            <w:r w:rsidRPr="001662C6">
              <w:rPr>
                <w:bCs/>
                <w:noProof/>
                <w:lang w:eastAsia="en-GB"/>
              </w:rPr>
              <w:t>No</w:t>
            </w:r>
          </w:p>
        </w:tc>
      </w:tr>
      <w:tr w:rsidR="009D5726" w:rsidRPr="001662C6" w14:paraId="75434F3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B1B1B9" w14:textId="77777777" w:rsidR="009D5726" w:rsidRPr="001662C6" w:rsidRDefault="009D5726" w:rsidP="00901EE0">
            <w:pPr>
              <w:pStyle w:val="TAL"/>
              <w:rPr>
                <w:b/>
                <w:i/>
                <w:lang w:eastAsia="zh-CN"/>
              </w:rPr>
            </w:pPr>
            <w:r w:rsidRPr="001662C6">
              <w:rPr>
                <w:b/>
                <w:i/>
                <w:lang w:eastAsia="zh-CN"/>
              </w:rPr>
              <w:t>eutra-SI-AcquisitionForHO-ENDC</w:t>
            </w:r>
          </w:p>
          <w:p w14:paraId="5EFBF015" w14:textId="77777777" w:rsidR="009D5726" w:rsidRPr="001662C6" w:rsidRDefault="009D5726" w:rsidP="00901EE0">
            <w:pPr>
              <w:pStyle w:val="TAL"/>
              <w:rPr>
                <w:b/>
                <w:i/>
                <w:lang w:eastAsia="zh-CN"/>
              </w:rPr>
            </w:pPr>
            <w:r w:rsidRPr="001662C6">
              <w:rPr>
                <w:lang w:eastAsia="zh-CN"/>
              </w:rPr>
              <w:t>Indicates whether the UE supports, upon configuration of</w:t>
            </w:r>
            <w:r w:rsidRPr="001662C6">
              <w:rPr>
                <w:i/>
                <w:iCs/>
                <w:lang w:eastAsia="zh-CN"/>
              </w:rPr>
              <w:t xml:space="preserve"> si-RequestForHO</w:t>
            </w:r>
            <w:r w:rsidRPr="001662C6">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0236395D" w14:textId="77777777" w:rsidR="009D5726" w:rsidRPr="001662C6" w:rsidRDefault="009D5726" w:rsidP="00901EE0">
            <w:pPr>
              <w:pStyle w:val="TAL"/>
              <w:jc w:val="center"/>
              <w:rPr>
                <w:lang w:eastAsia="zh-CN"/>
              </w:rPr>
            </w:pPr>
            <w:r w:rsidRPr="001662C6">
              <w:rPr>
                <w:lang w:eastAsia="zh-CN"/>
              </w:rPr>
              <w:t>Y</w:t>
            </w:r>
            <w:r w:rsidRPr="001662C6">
              <w:rPr>
                <w:lang w:eastAsia="en-GB"/>
              </w:rPr>
              <w:t>es</w:t>
            </w:r>
          </w:p>
        </w:tc>
      </w:tr>
      <w:tr w:rsidR="009D5726" w:rsidRPr="001662C6" w14:paraId="031D8330" w14:textId="77777777" w:rsidTr="00901EE0">
        <w:trPr>
          <w:cantSplit/>
        </w:trPr>
        <w:tc>
          <w:tcPr>
            <w:tcW w:w="7793" w:type="dxa"/>
            <w:gridSpan w:val="2"/>
          </w:tcPr>
          <w:p w14:paraId="324203AA" w14:textId="77777777" w:rsidR="009D5726" w:rsidRPr="001662C6" w:rsidRDefault="009D5726" w:rsidP="00901EE0">
            <w:pPr>
              <w:pStyle w:val="TAL"/>
              <w:rPr>
                <w:b/>
                <w:bCs/>
                <w:i/>
                <w:noProof/>
                <w:lang w:eastAsia="en-GB"/>
              </w:rPr>
            </w:pPr>
            <w:r w:rsidRPr="001662C6">
              <w:rPr>
                <w:b/>
                <w:bCs/>
                <w:i/>
                <w:noProof/>
                <w:lang w:eastAsia="en-GB"/>
              </w:rPr>
              <w:t>eventB2</w:t>
            </w:r>
          </w:p>
          <w:p w14:paraId="29935AB7" w14:textId="77777777" w:rsidR="009D5726" w:rsidRPr="001662C6" w:rsidRDefault="009D5726" w:rsidP="00901EE0">
            <w:pPr>
              <w:pStyle w:val="TAL"/>
              <w:rPr>
                <w:b/>
                <w:bCs/>
                <w:i/>
                <w:noProof/>
                <w:lang w:eastAsia="en-GB"/>
              </w:rPr>
            </w:pPr>
            <w:r w:rsidRPr="001662C6">
              <w:rPr>
                <w:lang w:eastAsia="en-GB"/>
              </w:rPr>
              <w:t xml:space="preserve">Indicates whether the UE supports event B2. A UE supporting NR SA operation shall set this bit to </w:t>
            </w:r>
            <w:r w:rsidRPr="001662C6">
              <w:rPr>
                <w:i/>
                <w:lang w:eastAsia="en-GB"/>
              </w:rPr>
              <w:t>supported</w:t>
            </w:r>
            <w:r w:rsidRPr="001662C6">
              <w:rPr>
                <w:lang w:eastAsia="en-GB"/>
              </w:rPr>
              <w:t>.</w:t>
            </w:r>
          </w:p>
        </w:tc>
        <w:tc>
          <w:tcPr>
            <w:tcW w:w="862" w:type="dxa"/>
            <w:gridSpan w:val="2"/>
          </w:tcPr>
          <w:p w14:paraId="150BDCAD"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59518B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3E6D9B" w14:textId="77777777" w:rsidR="009D5726" w:rsidRPr="001662C6" w:rsidRDefault="009D5726" w:rsidP="00901EE0">
            <w:pPr>
              <w:keepNext/>
              <w:keepLines/>
              <w:spacing w:after="0"/>
              <w:rPr>
                <w:rFonts w:ascii="Arial" w:hAnsi="Arial"/>
                <w:b/>
                <w:i/>
                <w:sz w:val="18"/>
                <w:lang w:eastAsia="zh-CN"/>
              </w:rPr>
            </w:pPr>
            <w:r w:rsidRPr="001662C6">
              <w:rPr>
                <w:rFonts w:ascii="Arial" w:hAnsi="Arial"/>
                <w:b/>
                <w:i/>
                <w:sz w:val="18"/>
                <w:lang w:eastAsia="zh-CN"/>
              </w:rPr>
              <w:t>extendedFreqPriorities</w:t>
            </w:r>
          </w:p>
          <w:p w14:paraId="5BFF8A62" w14:textId="77777777" w:rsidR="009D5726" w:rsidRPr="001662C6" w:rsidRDefault="009D5726" w:rsidP="00901EE0">
            <w:pPr>
              <w:pStyle w:val="TAL"/>
              <w:rPr>
                <w:b/>
                <w:i/>
                <w:lang w:eastAsia="zh-CN"/>
              </w:rPr>
            </w:pPr>
            <w:r w:rsidRPr="001662C6">
              <w:rPr>
                <w:lang w:eastAsia="zh-CN"/>
              </w:rPr>
              <w:t xml:space="preserve">Indicates whether the UE supports extended E-UTRA frequency priorities indicated by </w:t>
            </w:r>
            <w:r w:rsidRPr="001662C6">
              <w:rPr>
                <w:i/>
                <w:lang w:eastAsia="zh-CN"/>
              </w:rPr>
              <w:t>cellReselectionSubPriority</w:t>
            </w:r>
            <w:r w:rsidRPr="001662C6">
              <w:rPr>
                <w:lang w:eastAsia="zh-CN"/>
              </w:rPr>
              <w:t xml:space="preserve"> field. A UE supporting NR SA operation shall set this bit to </w:t>
            </w:r>
            <w:r w:rsidRPr="001662C6">
              <w:rPr>
                <w:i/>
                <w:lang w:eastAsia="zh-CN"/>
              </w:rPr>
              <w:t>supported</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6CAF7C" w14:textId="77777777" w:rsidR="009D5726" w:rsidRPr="001662C6" w:rsidRDefault="009D5726" w:rsidP="00901EE0">
            <w:pPr>
              <w:pStyle w:val="TAL"/>
              <w:jc w:val="center"/>
              <w:rPr>
                <w:lang w:eastAsia="zh-CN"/>
              </w:rPr>
            </w:pPr>
            <w:r w:rsidRPr="001662C6">
              <w:rPr>
                <w:lang w:eastAsia="zh-CN"/>
              </w:rPr>
              <w:t>-</w:t>
            </w:r>
          </w:p>
        </w:tc>
      </w:tr>
      <w:tr w:rsidR="009D5726" w:rsidRPr="001662C6" w14:paraId="5E3DC59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2EBB2" w14:textId="77777777" w:rsidR="009D5726" w:rsidRPr="001662C6" w:rsidRDefault="009D5726" w:rsidP="00901EE0">
            <w:pPr>
              <w:pStyle w:val="TAL"/>
              <w:rPr>
                <w:b/>
                <w:i/>
              </w:rPr>
            </w:pPr>
            <w:r w:rsidRPr="001662C6">
              <w:rPr>
                <w:b/>
                <w:i/>
              </w:rPr>
              <w:t>extendedLCID-Duplication</w:t>
            </w:r>
          </w:p>
          <w:p w14:paraId="5378C7C1" w14:textId="77777777" w:rsidR="009D5726" w:rsidRPr="001662C6" w:rsidRDefault="009D5726" w:rsidP="00901EE0">
            <w:pPr>
              <w:pStyle w:val="TAL"/>
              <w:rPr>
                <w:lang w:eastAsia="zh-CN"/>
              </w:rPr>
            </w:pPr>
            <w:r w:rsidRPr="001662C6">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942AE0" w14:textId="77777777" w:rsidR="009D5726" w:rsidRPr="001662C6" w:rsidRDefault="009D5726" w:rsidP="00901EE0">
            <w:pPr>
              <w:pStyle w:val="TAL"/>
              <w:jc w:val="center"/>
              <w:rPr>
                <w:lang w:eastAsia="zh-CN"/>
              </w:rPr>
            </w:pPr>
            <w:r w:rsidRPr="001662C6">
              <w:rPr>
                <w:lang w:eastAsia="zh-CN"/>
              </w:rPr>
              <w:t>-</w:t>
            </w:r>
          </w:p>
        </w:tc>
      </w:tr>
      <w:tr w:rsidR="009D5726" w:rsidRPr="001662C6" w14:paraId="35F15B8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11EA0" w14:textId="77777777" w:rsidR="009D5726" w:rsidRPr="001662C6" w:rsidRDefault="009D5726" w:rsidP="00901EE0">
            <w:pPr>
              <w:pStyle w:val="TAL"/>
              <w:rPr>
                <w:b/>
                <w:i/>
              </w:rPr>
            </w:pPr>
            <w:r w:rsidRPr="001662C6">
              <w:rPr>
                <w:b/>
                <w:i/>
              </w:rPr>
              <w:t>extendedLongDRX</w:t>
            </w:r>
          </w:p>
          <w:p w14:paraId="2B909686" w14:textId="77777777" w:rsidR="009D5726" w:rsidRPr="001662C6" w:rsidRDefault="009D5726" w:rsidP="00901EE0">
            <w:pPr>
              <w:pStyle w:val="TAL"/>
              <w:rPr>
                <w:rFonts w:cs="Arial"/>
                <w:szCs w:val="18"/>
              </w:rPr>
            </w:pPr>
            <w:r w:rsidRPr="001662C6">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4EB6793" w14:textId="77777777" w:rsidR="009D5726" w:rsidRPr="001662C6" w:rsidRDefault="009D5726" w:rsidP="00901EE0">
            <w:pPr>
              <w:pStyle w:val="TAL"/>
              <w:jc w:val="center"/>
              <w:rPr>
                <w:bCs/>
                <w:noProof/>
              </w:rPr>
            </w:pPr>
            <w:r w:rsidRPr="001662C6">
              <w:rPr>
                <w:bCs/>
                <w:noProof/>
              </w:rPr>
              <w:t>-</w:t>
            </w:r>
          </w:p>
        </w:tc>
      </w:tr>
      <w:tr w:rsidR="009D5726" w:rsidRPr="001662C6" w14:paraId="7EEC1E96" w14:textId="77777777" w:rsidTr="00901EE0">
        <w:tc>
          <w:tcPr>
            <w:tcW w:w="7793" w:type="dxa"/>
            <w:gridSpan w:val="2"/>
            <w:tcBorders>
              <w:top w:val="single" w:sz="4" w:space="0" w:color="808080"/>
              <w:left w:val="single" w:sz="4" w:space="0" w:color="808080"/>
              <w:bottom w:val="single" w:sz="4" w:space="0" w:color="808080"/>
              <w:right w:val="single" w:sz="4" w:space="0" w:color="808080"/>
            </w:tcBorders>
            <w:hideMark/>
          </w:tcPr>
          <w:p w14:paraId="07511DD1" w14:textId="77777777" w:rsidR="009D5726" w:rsidRPr="001662C6" w:rsidRDefault="009D5726" w:rsidP="00901EE0">
            <w:pPr>
              <w:pStyle w:val="TAL"/>
              <w:rPr>
                <w:b/>
                <w:i/>
              </w:rPr>
            </w:pPr>
            <w:r w:rsidRPr="001662C6">
              <w:rPr>
                <w:b/>
                <w:i/>
              </w:rPr>
              <w:t>extendedMAC-LengthField</w:t>
            </w:r>
          </w:p>
          <w:p w14:paraId="4DF19140" w14:textId="77777777" w:rsidR="009D5726" w:rsidRPr="001662C6" w:rsidRDefault="009D5726" w:rsidP="00901EE0">
            <w:pPr>
              <w:pStyle w:val="TAL"/>
            </w:pPr>
            <w:r w:rsidRPr="001662C6">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5E122D" w14:textId="77777777" w:rsidR="009D5726" w:rsidRPr="001662C6" w:rsidRDefault="009D5726" w:rsidP="00901EE0">
            <w:pPr>
              <w:pStyle w:val="TAL"/>
              <w:jc w:val="center"/>
            </w:pPr>
            <w:r w:rsidRPr="001662C6">
              <w:rPr>
                <w:bCs/>
                <w:noProof/>
                <w:lang w:eastAsia="en-GB"/>
              </w:rPr>
              <w:t>-</w:t>
            </w:r>
          </w:p>
        </w:tc>
      </w:tr>
      <w:tr w:rsidR="009D5726" w:rsidRPr="001662C6" w14:paraId="3D41F9F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E6351" w14:textId="77777777" w:rsidR="009D5726" w:rsidRPr="001662C6" w:rsidRDefault="009D5726" w:rsidP="00901EE0">
            <w:pPr>
              <w:keepNext/>
              <w:keepLines/>
              <w:spacing w:after="0"/>
              <w:rPr>
                <w:rFonts w:ascii="Arial" w:hAnsi="Arial" w:cs="Arial"/>
                <w:b/>
                <w:i/>
                <w:sz w:val="18"/>
                <w:szCs w:val="18"/>
                <w:lang w:eastAsia="zh-CN"/>
              </w:rPr>
            </w:pPr>
            <w:r w:rsidRPr="001662C6">
              <w:rPr>
                <w:rFonts w:ascii="Arial" w:hAnsi="Arial" w:cs="Arial"/>
                <w:b/>
                <w:i/>
                <w:sz w:val="18"/>
                <w:szCs w:val="18"/>
                <w:lang w:eastAsia="zh-CN"/>
              </w:rPr>
              <w:t>extendedMaxMeasId</w:t>
            </w:r>
          </w:p>
          <w:p w14:paraId="1714F9F6" w14:textId="77777777" w:rsidR="009D5726" w:rsidRPr="001662C6" w:rsidRDefault="009D5726" w:rsidP="00901EE0">
            <w:pPr>
              <w:pStyle w:val="TAL"/>
              <w:rPr>
                <w:b/>
                <w:i/>
                <w:lang w:eastAsia="zh-CN"/>
              </w:rPr>
            </w:pPr>
            <w:r w:rsidRPr="001662C6">
              <w:rPr>
                <w:lang w:eastAsia="en-GB"/>
              </w:rPr>
              <w:t xml:space="preserve">Indicates whether the UE supports extended number of measurement identies as defined by </w:t>
            </w:r>
            <w:r w:rsidRPr="001662C6">
              <w:rPr>
                <w:i/>
                <w:lang w:eastAsia="en-GB"/>
              </w:rPr>
              <w:t>maxMeasId-r12</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C61C8C" w14:textId="77777777" w:rsidR="009D5726" w:rsidRPr="001662C6" w:rsidRDefault="009D5726" w:rsidP="00901EE0">
            <w:pPr>
              <w:pStyle w:val="TAL"/>
              <w:jc w:val="center"/>
              <w:rPr>
                <w:lang w:eastAsia="zh-CN"/>
              </w:rPr>
            </w:pPr>
            <w:r w:rsidRPr="001662C6">
              <w:rPr>
                <w:bCs/>
                <w:noProof/>
                <w:lang w:eastAsia="en-GB"/>
              </w:rPr>
              <w:t>No</w:t>
            </w:r>
          </w:p>
        </w:tc>
      </w:tr>
      <w:tr w:rsidR="009D5726" w:rsidRPr="001662C6" w14:paraId="14D32EA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EF057" w14:textId="77777777" w:rsidR="009D5726" w:rsidRPr="001662C6" w:rsidRDefault="009D5726" w:rsidP="00901EE0">
            <w:pPr>
              <w:keepNext/>
              <w:keepLines/>
              <w:spacing w:after="0"/>
              <w:rPr>
                <w:rFonts w:ascii="Arial" w:hAnsi="Arial" w:cs="Arial"/>
                <w:b/>
                <w:i/>
                <w:sz w:val="18"/>
                <w:szCs w:val="18"/>
                <w:lang w:eastAsia="zh-CN"/>
              </w:rPr>
            </w:pPr>
            <w:r w:rsidRPr="001662C6">
              <w:rPr>
                <w:rFonts w:ascii="Arial" w:hAnsi="Arial" w:cs="Arial"/>
                <w:b/>
                <w:i/>
                <w:sz w:val="18"/>
                <w:szCs w:val="18"/>
                <w:lang w:eastAsia="zh-CN"/>
              </w:rPr>
              <w:t>extendedMaxObjectId</w:t>
            </w:r>
          </w:p>
          <w:p w14:paraId="68F70641" w14:textId="77777777" w:rsidR="009D5726" w:rsidRPr="001662C6" w:rsidRDefault="009D5726" w:rsidP="00901EE0">
            <w:pPr>
              <w:pStyle w:val="TAL"/>
              <w:rPr>
                <w:rFonts w:cs="Arial"/>
                <w:b/>
                <w:i/>
                <w:szCs w:val="18"/>
                <w:lang w:eastAsia="zh-CN"/>
              </w:rPr>
            </w:pPr>
            <w:r w:rsidRPr="001662C6">
              <w:rPr>
                <w:lang w:eastAsia="en-GB"/>
              </w:rPr>
              <w:t xml:space="preserve">Indicates whether the UE supports extended number of measurement object identies as defined by </w:t>
            </w:r>
            <w:r w:rsidRPr="001662C6">
              <w:rPr>
                <w:i/>
                <w:lang w:eastAsia="en-GB"/>
              </w:rPr>
              <w:t>maxObjectId-r13</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B7E4D8" w14:textId="77777777" w:rsidR="009D5726" w:rsidRPr="001662C6" w:rsidRDefault="009D5726" w:rsidP="00901EE0">
            <w:pPr>
              <w:pStyle w:val="TAL"/>
              <w:jc w:val="center"/>
              <w:rPr>
                <w:bCs/>
                <w:noProof/>
                <w:lang w:eastAsia="en-GB"/>
              </w:rPr>
            </w:pPr>
            <w:r w:rsidRPr="001662C6">
              <w:rPr>
                <w:bCs/>
                <w:noProof/>
                <w:lang w:eastAsia="zh-CN"/>
              </w:rPr>
              <w:t>No</w:t>
            </w:r>
          </w:p>
        </w:tc>
      </w:tr>
      <w:tr w:rsidR="009D5726" w:rsidRPr="001662C6" w14:paraId="7FB6733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4B08925" w14:textId="77777777" w:rsidR="009D5726" w:rsidRPr="001662C6" w:rsidRDefault="009D5726" w:rsidP="00901EE0">
            <w:pPr>
              <w:pStyle w:val="TAL"/>
              <w:rPr>
                <w:b/>
                <w:i/>
                <w:lang w:eastAsia="ko-KR"/>
              </w:rPr>
            </w:pPr>
            <w:r w:rsidRPr="001662C6">
              <w:rPr>
                <w:b/>
                <w:i/>
              </w:rPr>
              <w:t>extendedNumberOfDRBs</w:t>
            </w:r>
          </w:p>
          <w:p w14:paraId="0389FBD4" w14:textId="77777777" w:rsidR="009D5726" w:rsidRPr="001662C6" w:rsidRDefault="009D5726" w:rsidP="00901EE0">
            <w:pPr>
              <w:pStyle w:val="TAL"/>
              <w:rPr>
                <w:lang w:eastAsia="ko-KR"/>
              </w:rPr>
            </w:pPr>
            <w:r w:rsidRPr="001662C6">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5F8EAE02" w14:textId="77777777" w:rsidR="009D5726" w:rsidRPr="001662C6" w:rsidRDefault="009D5726" w:rsidP="00901EE0">
            <w:pPr>
              <w:pStyle w:val="TAL"/>
              <w:jc w:val="center"/>
              <w:rPr>
                <w:bCs/>
                <w:noProof/>
                <w:lang w:eastAsia="ko-KR"/>
              </w:rPr>
            </w:pPr>
            <w:r w:rsidRPr="001662C6">
              <w:rPr>
                <w:bCs/>
                <w:noProof/>
                <w:lang w:eastAsia="ko-KR"/>
              </w:rPr>
              <w:t>-</w:t>
            </w:r>
          </w:p>
        </w:tc>
      </w:tr>
      <w:tr w:rsidR="009D5726" w:rsidRPr="001662C6" w14:paraId="07D2498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E114B" w14:textId="77777777" w:rsidR="009D5726" w:rsidRPr="001662C6" w:rsidRDefault="009D5726" w:rsidP="00901EE0">
            <w:pPr>
              <w:pStyle w:val="TAL"/>
              <w:rPr>
                <w:b/>
                <w:i/>
              </w:rPr>
            </w:pPr>
            <w:r w:rsidRPr="001662C6">
              <w:rPr>
                <w:b/>
                <w:i/>
              </w:rPr>
              <w:t>extendedPollByte</w:t>
            </w:r>
          </w:p>
          <w:p w14:paraId="3A9A32B4" w14:textId="77777777" w:rsidR="009D5726" w:rsidRPr="001662C6" w:rsidRDefault="009D5726" w:rsidP="00901EE0">
            <w:pPr>
              <w:keepNext/>
              <w:keepLines/>
              <w:spacing w:after="0"/>
              <w:rPr>
                <w:rFonts w:ascii="Arial" w:hAnsi="Arial" w:cs="Arial"/>
                <w:b/>
                <w:i/>
                <w:sz w:val="18"/>
                <w:szCs w:val="18"/>
                <w:lang w:eastAsia="zh-CN"/>
              </w:rPr>
            </w:pPr>
            <w:r w:rsidRPr="001662C6">
              <w:rPr>
                <w:rFonts w:ascii="Arial" w:hAnsi="Arial"/>
                <w:sz w:val="18"/>
                <w:lang w:eastAsia="en-GB"/>
              </w:rPr>
              <w:t xml:space="preserve">Indicates whether the UE supports extended pollByte values as defined by </w:t>
            </w:r>
            <w:r w:rsidRPr="001662C6">
              <w:rPr>
                <w:rFonts w:ascii="Arial" w:hAnsi="Arial"/>
                <w:i/>
                <w:sz w:val="18"/>
                <w:lang w:eastAsia="en-GB"/>
              </w:rPr>
              <w:t>pollByte-r14</w:t>
            </w:r>
            <w:r w:rsidRPr="001662C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97EFAB" w14:textId="77777777" w:rsidR="009D5726" w:rsidRPr="001662C6" w:rsidRDefault="009D5726" w:rsidP="00901EE0">
            <w:pPr>
              <w:pStyle w:val="TAL"/>
              <w:jc w:val="center"/>
              <w:rPr>
                <w:bCs/>
                <w:noProof/>
                <w:lang w:eastAsia="zh-CN"/>
              </w:rPr>
            </w:pPr>
            <w:r w:rsidRPr="001662C6">
              <w:rPr>
                <w:bCs/>
                <w:noProof/>
              </w:rPr>
              <w:t>-</w:t>
            </w:r>
          </w:p>
        </w:tc>
      </w:tr>
      <w:tr w:rsidR="009D5726" w:rsidRPr="001662C6" w14:paraId="18D56A9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5B10FD" w14:textId="77777777" w:rsidR="009D5726" w:rsidRPr="001662C6" w:rsidRDefault="009D5726" w:rsidP="00901EE0">
            <w:pPr>
              <w:keepNext/>
              <w:keepLines/>
              <w:spacing w:after="0"/>
              <w:rPr>
                <w:rFonts w:ascii="Arial" w:hAnsi="Arial"/>
                <w:b/>
                <w:i/>
                <w:sz w:val="18"/>
                <w:lang w:eastAsia="zh-CN"/>
              </w:rPr>
            </w:pPr>
            <w:r w:rsidRPr="001662C6">
              <w:rPr>
                <w:rFonts w:ascii="Arial" w:hAnsi="Arial"/>
                <w:b/>
                <w:i/>
                <w:sz w:val="18"/>
                <w:lang w:eastAsia="zh-CN"/>
              </w:rPr>
              <w:t>extended-RLC-LI-Field</w:t>
            </w:r>
          </w:p>
          <w:p w14:paraId="25A7910E" w14:textId="77777777" w:rsidR="009D5726" w:rsidRPr="001662C6" w:rsidRDefault="009D5726" w:rsidP="00901EE0">
            <w:pPr>
              <w:pStyle w:val="TAL"/>
              <w:rPr>
                <w:b/>
                <w:i/>
                <w:lang w:eastAsia="zh-CN"/>
              </w:rPr>
            </w:pPr>
            <w:r w:rsidRPr="001662C6">
              <w:rPr>
                <w:lang w:eastAsia="en-GB"/>
              </w:rPr>
              <w:t>Indicates whether the UE supports 15 bit RLC length indicato</w:t>
            </w:r>
            <w:r w:rsidRPr="001662C6">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28748314" w14:textId="77777777" w:rsidR="009D5726" w:rsidRPr="001662C6" w:rsidRDefault="009D5726" w:rsidP="00901EE0">
            <w:pPr>
              <w:pStyle w:val="TAL"/>
              <w:jc w:val="center"/>
              <w:rPr>
                <w:lang w:eastAsia="zh-CN"/>
              </w:rPr>
            </w:pPr>
            <w:r w:rsidRPr="001662C6">
              <w:rPr>
                <w:bCs/>
                <w:noProof/>
                <w:lang w:eastAsia="en-GB"/>
              </w:rPr>
              <w:t>-</w:t>
            </w:r>
          </w:p>
        </w:tc>
      </w:tr>
      <w:tr w:rsidR="009D5726" w:rsidRPr="001662C6" w14:paraId="7511706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5D70D" w14:textId="77777777" w:rsidR="009D5726" w:rsidRPr="001662C6" w:rsidRDefault="009D5726" w:rsidP="00901EE0">
            <w:pPr>
              <w:keepNext/>
              <w:keepLines/>
              <w:spacing w:after="0"/>
              <w:rPr>
                <w:rFonts w:ascii="Arial" w:hAnsi="Arial"/>
                <w:b/>
                <w:i/>
                <w:sz w:val="18"/>
                <w:lang w:eastAsia="zh-CN"/>
              </w:rPr>
            </w:pPr>
            <w:r w:rsidRPr="001662C6">
              <w:rPr>
                <w:rFonts w:ascii="Arial" w:hAnsi="Arial"/>
                <w:b/>
                <w:i/>
                <w:sz w:val="18"/>
                <w:lang w:eastAsia="zh-CN"/>
              </w:rPr>
              <w:t>extendedRLC-SN-SO-Field</w:t>
            </w:r>
          </w:p>
          <w:p w14:paraId="33F7E52A" w14:textId="77777777" w:rsidR="009D5726" w:rsidRPr="001662C6" w:rsidRDefault="009D5726" w:rsidP="00901EE0">
            <w:pPr>
              <w:keepNext/>
              <w:keepLines/>
              <w:spacing w:after="0"/>
              <w:rPr>
                <w:rFonts w:ascii="Arial" w:hAnsi="Arial"/>
                <w:b/>
                <w:i/>
                <w:sz w:val="18"/>
                <w:lang w:eastAsia="zh-CN"/>
              </w:rPr>
            </w:pPr>
            <w:r w:rsidRPr="001662C6">
              <w:rPr>
                <w:rFonts w:ascii="Arial" w:hAnsi="Arial"/>
                <w:sz w:val="18"/>
              </w:rPr>
              <w:t>Indicates whether the UE supports 16 bits of RLC sequence number and segmentation offset</w:t>
            </w:r>
            <w:r w:rsidRPr="001662C6">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1F551F" w14:textId="77777777" w:rsidR="009D5726" w:rsidRPr="001662C6" w:rsidRDefault="009D5726" w:rsidP="00901EE0">
            <w:pPr>
              <w:keepNext/>
              <w:keepLines/>
              <w:spacing w:after="0"/>
              <w:jc w:val="center"/>
              <w:rPr>
                <w:rFonts w:ascii="Arial" w:hAnsi="Arial"/>
                <w:bCs/>
                <w:noProof/>
                <w:sz w:val="18"/>
              </w:rPr>
            </w:pPr>
            <w:r w:rsidRPr="001662C6">
              <w:rPr>
                <w:rFonts w:ascii="Arial" w:hAnsi="Arial"/>
                <w:bCs/>
                <w:noProof/>
                <w:sz w:val="18"/>
              </w:rPr>
              <w:t>-</w:t>
            </w:r>
          </w:p>
        </w:tc>
      </w:tr>
      <w:tr w:rsidR="009D5726" w:rsidRPr="001662C6" w14:paraId="5665A05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133AED" w14:textId="77777777" w:rsidR="009D5726" w:rsidRPr="001662C6" w:rsidRDefault="009D5726" w:rsidP="00901EE0">
            <w:pPr>
              <w:keepNext/>
              <w:keepLines/>
              <w:spacing w:after="0"/>
              <w:rPr>
                <w:rFonts w:ascii="Arial" w:hAnsi="Arial"/>
                <w:b/>
                <w:i/>
                <w:kern w:val="2"/>
                <w:sz w:val="18"/>
                <w:lang w:eastAsia="zh-CN"/>
              </w:rPr>
            </w:pPr>
            <w:r w:rsidRPr="001662C6">
              <w:rPr>
                <w:rFonts w:ascii="Arial" w:hAnsi="Arial"/>
                <w:b/>
                <w:i/>
                <w:kern w:val="2"/>
                <w:sz w:val="18"/>
                <w:lang w:eastAsia="zh-CN"/>
              </w:rPr>
              <w:t>extendedRSRQ-LowerRange</w:t>
            </w:r>
          </w:p>
          <w:p w14:paraId="31C85F74" w14:textId="77777777" w:rsidR="009D5726" w:rsidRPr="001662C6" w:rsidRDefault="009D5726" w:rsidP="00901EE0">
            <w:pPr>
              <w:pStyle w:val="TAL"/>
              <w:rPr>
                <w:b/>
                <w:i/>
                <w:lang w:eastAsia="zh-CN"/>
              </w:rPr>
            </w:pPr>
            <w:r w:rsidRPr="001662C6">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6F02B84F" w14:textId="77777777" w:rsidR="009D5726" w:rsidRPr="001662C6" w:rsidRDefault="009D5726" w:rsidP="00901EE0">
            <w:pPr>
              <w:pStyle w:val="TAL"/>
              <w:jc w:val="center"/>
              <w:rPr>
                <w:bCs/>
                <w:noProof/>
                <w:lang w:eastAsia="en-GB"/>
              </w:rPr>
            </w:pPr>
            <w:r w:rsidRPr="001662C6">
              <w:rPr>
                <w:bCs/>
                <w:noProof/>
                <w:kern w:val="2"/>
                <w:lang w:eastAsia="zh-CN"/>
              </w:rPr>
              <w:t>No</w:t>
            </w:r>
          </w:p>
        </w:tc>
      </w:tr>
      <w:tr w:rsidR="009D5726" w:rsidRPr="001662C6" w14:paraId="088024E9" w14:textId="77777777" w:rsidTr="00901EE0">
        <w:trPr>
          <w:cantSplit/>
        </w:trPr>
        <w:tc>
          <w:tcPr>
            <w:tcW w:w="7793" w:type="dxa"/>
            <w:gridSpan w:val="2"/>
            <w:tcBorders>
              <w:bottom w:val="single" w:sz="4" w:space="0" w:color="808080"/>
            </w:tcBorders>
          </w:tcPr>
          <w:p w14:paraId="13C5FEC2" w14:textId="77777777" w:rsidR="009D5726" w:rsidRPr="001662C6" w:rsidRDefault="009D5726" w:rsidP="00901EE0">
            <w:pPr>
              <w:keepNext/>
              <w:keepLines/>
              <w:spacing w:after="0"/>
              <w:rPr>
                <w:rFonts w:ascii="Arial" w:hAnsi="Arial"/>
                <w:b/>
                <w:bCs/>
                <w:i/>
                <w:noProof/>
                <w:sz w:val="18"/>
              </w:rPr>
            </w:pPr>
            <w:r w:rsidRPr="001662C6">
              <w:rPr>
                <w:rFonts w:ascii="Arial" w:hAnsi="Arial"/>
                <w:b/>
                <w:bCs/>
                <w:i/>
                <w:noProof/>
                <w:sz w:val="18"/>
              </w:rPr>
              <w:t>fdd-HARQ-TimingTDD</w:t>
            </w:r>
          </w:p>
          <w:p w14:paraId="2DCB0C54" w14:textId="77777777" w:rsidR="009D5726" w:rsidRPr="001662C6" w:rsidRDefault="009D5726" w:rsidP="00901EE0">
            <w:pPr>
              <w:keepNext/>
              <w:keepLines/>
              <w:spacing w:after="0"/>
              <w:rPr>
                <w:rFonts w:ascii="Arial" w:hAnsi="Arial"/>
                <w:bCs/>
                <w:noProof/>
                <w:sz w:val="18"/>
              </w:rPr>
            </w:pPr>
            <w:r w:rsidRPr="001662C6">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61A4C0AA" w14:textId="77777777" w:rsidR="009D5726" w:rsidRPr="001662C6" w:rsidRDefault="009D5726" w:rsidP="00901EE0">
            <w:pPr>
              <w:keepNext/>
              <w:keepLines/>
              <w:spacing w:after="0"/>
              <w:jc w:val="center"/>
              <w:rPr>
                <w:rFonts w:ascii="Arial" w:hAnsi="Arial"/>
                <w:bCs/>
                <w:noProof/>
                <w:sz w:val="18"/>
              </w:rPr>
            </w:pPr>
            <w:r w:rsidRPr="001662C6">
              <w:rPr>
                <w:rFonts w:ascii="Arial" w:hAnsi="Arial"/>
                <w:bCs/>
                <w:noProof/>
                <w:sz w:val="18"/>
              </w:rPr>
              <w:t>Yes</w:t>
            </w:r>
          </w:p>
        </w:tc>
      </w:tr>
      <w:tr w:rsidR="009D5726" w:rsidRPr="001662C6" w14:paraId="2B8933D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14A861" w14:textId="77777777" w:rsidR="009D5726" w:rsidRPr="001662C6" w:rsidRDefault="009D5726" w:rsidP="00901EE0">
            <w:pPr>
              <w:pStyle w:val="TAL"/>
              <w:rPr>
                <w:b/>
                <w:bCs/>
                <w:i/>
                <w:noProof/>
                <w:lang w:eastAsia="en-GB"/>
              </w:rPr>
            </w:pPr>
            <w:r w:rsidRPr="001662C6">
              <w:rPr>
                <w:b/>
                <w:bCs/>
                <w:i/>
                <w:noProof/>
                <w:lang w:eastAsia="en-GB"/>
              </w:rPr>
              <w:t>featureGroupIndicators, featureGroupIndRel9Add, featureGroupIndRel10</w:t>
            </w:r>
          </w:p>
          <w:p w14:paraId="2E8C71BF" w14:textId="77777777" w:rsidR="009D5726" w:rsidRPr="001662C6" w:rsidDel="00C220DB" w:rsidRDefault="009D5726" w:rsidP="00901EE0">
            <w:pPr>
              <w:pStyle w:val="TAL"/>
              <w:rPr>
                <w:bCs/>
                <w:noProof/>
                <w:lang w:eastAsia="en-GB"/>
              </w:rPr>
            </w:pPr>
            <w:r w:rsidRPr="001662C6">
              <w:rPr>
                <w:bCs/>
                <w:noProof/>
                <w:lang w:eastAsia="en-GB"/>
              </w:rPr>
              <w:t xml:space="preserve">The definitions of the bits in the bit string are described in Annex B.1 (for </w:t>
            </w:r>
            <w:r w:rsidRPr="001662C6">
              <w:rPr>
                <w:bCs/>
                <w:i/>
                <w:noProof/>
                <w:lang w:eastAsia="en-GB"/>
              </w:rPr>
              <w:t>featureGroupIndicators</w:t>
            </w:r>
            <w:r w:rsidRPr="001662C6">
              <w:rPr>
                <w:bCs/>
                <w:noProof/>
                <w:lang w:eastAsia="en-GB"/>
              </w:rPr>
              <w:t xml:space="preserve"> and </w:t>
            </w:r>
            <w:r w:rsidRPr="001662C6">
              <w:rPr>
                <w:bCs/>
                <w:i/>
                <w:noProof/>
                <w:lang w:eastAsia="en-GB"/>
              </w:rPr>
              <w:t>featureGroupIndRel9Add</w:t>
            </w:r>
            <w:r w:rsidRPr="001662C6">
              <w:rPr>
                <w:bCs/>
                <w:noProof/>
                <w:lang w:eastAsia="en-GB"/>
              </w:rPr>
              <w:t xml:space="preserve">) and in Annex C.1 (for </w:t>
            </w:r>
            <w:r w:rsidRPr="001662C6">
              <w:rPr>
                <w:bCs/>
                <w:i/>
                <w:noProof/>
                <w:lang w:eastAsia="en-GB"/>
              </w:rPr>
              <w:t>featureGroupIndRel10</w:t>
            </w:r>
            <w:r w:rsidRPr="001662C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F4846D" w14:textId="77777777" w:rsidR="009D5726" w:rsidRPr="001662C6" w:rsidRDefault="009D5726" w:rsidP="00901EE0">
            <w:pPr>
              <w:pStyle w:val="TAL"/>
              <w:jc w:val="center"/>
              <w:rPr>
                <w:bCs/>
                <w:noProof/>
                <w:lang w:eastAsia="en-GB"/>
              </w:rPr>
            </w:pPr>
            <w:r w:rsidRPr="001662C6">
              <w:rPr>
                <w:bCs/>
                <w:noProof/>
                <w:lang w:eastAsia="en-GB"/>
              </w:rPr>
              <w:t>Y</w:t>
            </w:r>
            <w:r w:rsidRPr="001662C6">
              <w:rPr>
                <w:lang w:eastAsia="en-GB"/>
              </w:rPr>
              <w:t>es</w:t>
            </w:r>
          </w:p>
        </w:tc>
      </w:tr>
      <w:tr w:rsidR="009D5726" w:rsidRPr="001662C6" w14:paraId="2A248AF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6D509" w14:textId="77777777" w:rsidR="009D5726" w:rsidRPr="001662C6" w:rsidRDefault="009D5726" w:rsidP="00901EE0">
            <w:pPr>
              <w:pStyle w:val="TAL"/>
              <w:rPr>
                <w:b/>
                <w:i/>
              </w:rPr>
            </w:pPr>
            <w:r w:rsidRPr="001662C6">
              <w:rPr>
                <w:b/>
                <w:i/>
              </w:rPr>
              <w:t>featureSetsDL-PerCC</w:t>
            </w:r>
          </w:p>
          <w:p w14:paraId="3A77A5DE" w14:textId="77777777" w:rsidR="009D5726" w:rsidRPr="001662C6" w:rsidRDefault="009D5726" w:rsidP="00901EE0">
            <w:pPr>
              <w:pStyle w:val="TAL"/>
              <w:rPr>
                <w:b/>
                <w:bCs/>
                <w:i/>
                <w:noProof/>
                <w:lang w:eastAsia="en-GB"/>
              </w:rPr>
            </w:pPr>
            <w:r w:rsidRPr="001662C6">
              <w:t>In MR-DC, indicates a set of features that the UE supports on one component carrier in a bandwidth class for a band in a given band combination.</w:t>
            </w:r>
            <w:r w:rsidRPr="001662C6">
              <w:rPr>
                <w:szCs w:val="22"/>
              </w:rPr>
              <w:t xml:space="preserve"> The UE shall hence include at least as many </w:t>
            </w:r>
            <w:r w:rsidRPr="001662C6">
              <w:rPr>
                <w:i/>
                <w:szCs w:val="22"/>
              </w:rPr>
              <w:t>FeatureSetDL-PerCC-Id</w:t>
            </w:r>
            <w:r w:rsidRPr="001662C6">
              <w:rPr>
                <w:szCs w:val="22"/>
              </w:rPr>
              <w:t xml:space="preserve"> in this list as the number of carriers it supports according to the </w:t>
            </w:r>
            <w:r w:rsidRPr="001662C6">
              <w:rPr>
                <w:i/>
                <w:szCs w:val="22"/>
              </w:rPr>
              <w:t>ca-bandwidthClassDL</w:t>
            </w:r>
            <w:r w:rsidRPr="001662C6">
              <w:rPr>
                <w:szCs w:val="22"/>
              </w:rPr>
              <w:t xml:space="preserve">, </w:t>
            </w:r>
            <w:r w:rsidRPr="001662C6">
              <w:t xml:space="preserve">except if indicating additional functionality by reducing the number of </w:t>
            </w:r>
            <w:r w:rsidRPr="001662C6">
              <w:rPr>
                <w:i/>
              </w:rPr>
              <w:t>FeatureSetDownlinkPerCC-Id</w:t>
            </w:r>
            <w:r w:rsidRPr="001662C6">
              <w:t xml:space="preserve"> in the feature set</w:t>
            </w:r>
            <w:r w:rsidRPr="001662C6">
              <w:rPr>
                <w:szCs w:val="22"/>
              </w:rPr>
              <w:t xml:space="preserve">. The order of the elements in this list is not relevant, i.e., the network may configure any of the carriers in accordance with any of the </w:t>
            </w:r>
            <w:r w:rsidRPr="001662C6">
              <w:rPr>
                <w:i/>
                <w:szCs w:val="22"/>
              </w:rPr>
              <w:t>FeatureSetDL-PerCC-Id</w:t>
            </w:r>
            <w:r w:rsidRPr="001662C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B230932"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3E99239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34034" w14:textId="77777777" w:rsidR="009D5726" w:rsidRPr="001662C6" w:rsidRDefault="009D5726" w:rsidP="00901EE0">
            <w:pPr>
              <w:pStyle w:val="TAL"/>
              <w:rPr>
                <w:b/>
                <w:bCs/>
                <w:i/>
                <w:noProof/>
                <w:lang w:eastAsia="en-GB"/>
              </w:rPr>
            </w:pPr>
            <w:r w:rsidRPr="001662C6">
              <w:rPr>
                <w:b/>
                <w:bCs/>
                <w:i/>
                <w:noProof/>
                <w:lang w:eastAsia="en-GB"/>
              </w:rPr>
              <w:t>FeatureSetDL-PerCC-Id</w:t>
            </w:r>
          </w:p>
          <w:p w14:paraId="4CF2E002" w14:textId="77777777" w:rsidR="009D5726" w:rsidRPr="001662C6" w:rsidRDefault="009D5726" w:rsidP="00901EE0">
            <w:pPr>
              <w:pStyle w:val="TAL"/>
              <w:rPr>
                <w:b/>
                <w:i/>
              </w:rPr>
            </w:pPr>
            <w:r w:rsidRPr="001662C6">
              <w:rPr>
                <w:rFonts w:eastAsia="Yu Mincho"/>
                <w:bCs/>
                <w:noProof/>
              </w:rPr>
              <w:t xml:space="preserve">In </w:t>
            </w:r>
            <w:r w:rsidRPr="001662C6">
              <w:t>MR</w:t>
            </w:r>
            <w:r w:rsidRPr="001662C6">
              <w:rPr>
                <w:rFonts w:eastAsia="Yu Mincho"/>
                <w:bCs/>
                <w:noProof/>
              </w:rPr>
              <w:t>-DC, indicates the index position of the</w:t>
            </w:r>
            <w:r w:rsidRPr="001662C6">
              <w:t xml:space="preserve"> </w:t>
            </w:r>
            <w:r w:rsidRPr="001662C6">
              <w:rPr>
                <w:i/>
              </w:rPr>
              <w:t>FeatureSetDL-PerCC-r15</w:t>
            </w:r>
            <w:r w:rsidRPr="001662C6">
              <w:rPr>
                <w:rFonts w:eastAsia="Yu Mincho"/>
                <w:bCs/>
                <w:noProof/>
              </w:rPr>
              <w:t xml:space="preserve"> in the </w:t>
            </w:r>
            <w:r w:rsidRPr="001662C6">
              <w:rPr>
                <w:rFonts w:eastAsia="Yu Mincho"/>
                <w:bCs/>
                <w:i/>
                <w:noProof/>
              </w:rPr>
              <w:t>featureSetsDL-PerCC-r15</w:t>
            </w:r>
            <w:r w:rsidRPr="001662C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C8893C1"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186F04C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70E7B" w14:textId="77777777" w:rsidR="009D5726" w:rsidRPr="001662C6" w:rsidRDefault="009D5726" w:rsidP="00901EE0">
            <w:pPr>
              <w:pStyle w:val="TAL"/>
              <w:rPr>
                <w:b/>
                <w:i/>
              </w:rPr>
            </w:pPr>
            <w:r w:rsidRPr="001662C6">
              <w:rPr>
                <w:b/>
                <w:i/>
              </w:rPr>
              <w:t>featureSetsUL-PerCC</w:t>
            </w:r>
          </w:p>
          <w:p w14:paraId="07F3481F" w14:textId="77777777" w:rsidR="009D5726" w:rsidRPr="001662C6" w:rsidRDefault="009D5726" w:rsidP="00901EE0">
            <w:pPr>
              <w:pStyle w:val="TAL"/>
              <w:rPr>
                <w:b/>
                <w:bCs/>
                <w:i/>
                <w:noProof/>
                <w:lang w:eastAsia="en-GB"/>
              </w:rPr>
            </w:pPr>
            <w:r w:rsidRPr="001662C6">
              <w:t xml:space="preserve">In MR-DC, indicates a set of features that the UE supports on one component carrier in a bandwidth class for a band in a given band combination. </w:t>
            </w:r>
            <w:r w:rsidRPr="001662C6">
              <w:rPr>
                <w:szCs w:val="22"/>
              </w:rPr>
              <w:t xml:space="preserve">The UE shall hence include at least as many </w:t>
            </w:r>
            <w:r w:rsidRPr="001662C6">
              <w:rPr>
                <w:i/>
                <w:szCs w:val="22"/>
              </w:rPr>
              <w:t>FeatureSetUL-PerCC-Id</w:t>
            </w:r>
            <w:r w:rsidRPr="001662C6">
              <w:rPr>
                <w:szCs w:val="22"/>
              </w:rPr>
              <w:t xml:space="preserve"> in this list as the number of carriers it supports according to the </w:t>
            </w:r>
            <w:r w:rsidRPr="001662C6">
              <w:rPr>
                <w:i/>
                <w:szCs w:val="22"/>
              </w:rPr>
              <w:t>ca-bandwidthClassUL</w:t>
            </w:r>
            <w:r w:rsidRPr="001662C6">
              <w:rPr>
                <w:szCs w:val="22"/>
              </w:rPr>
              <w:t xml:space="preserve">, </w:t>
            </w:r>
            <w:r w:rsidRPr="001662C6">
              <w:t xml:space="preserve">except if indicating additional functionality by reducing the number of </w:t>
            </w:r>
            <w:r w:rsidRPr="001662C6">
              <w:rPr>
                <w:i/>
              </w:rPr>
              <w:t>FeatureSetDownlinkPerCC-Id</w:t>
            </w:r>
            <w:r w:rsidRPr="001662C6">
              <w:t xml:space="preserve"> in the feature set</w:t>
            </w:r>
            <w:r w:rsidRPr="001662C6">
              <w:rPr>
                <w:szCs w:val="22"/>
              </w:rPr>
              <w:t xml:space="preserve">. The order of the elements in this list is not relevant, i.e., the network may configure any of the carriers in accordance with any of the </w:t>
            </w:r>
            <w:r w:rsidRPr="001662C6">
              <w:rPr>
                <w:i/>
                <w:szCs w:val="22"/>
              </w:rPr>
              <w:t>FeatureSetUL-PerCC-Id</w:t>
            </w:r>
            <w:r w:rsidRPr="001662C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B229306"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51C5B53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71796" w14:textId="77777777" w:rsidR="009D5726" w:rsidRPr="001662C6" w:rsidRDefault="009D5726" w:rsidP="00901EE0">
            <w:pPr>
              <w:pStyle w:val="TAL"/>
              <w:rPr>
                <w:b/>
                <w:bCs/>
                <w:i/>
                <w:noProof/>
                <w:lang w:eastAsia="en-GB"/>
              </w:rPr>
            </w:pPr>
            <w:r w:rsidRPr="001662C6">
              <w:rPr>
                <w:b/>
                <w:bCs/>
                <w:i/>
                <w:noProof/>
                <w:lang w:eastAsia="en-GB"/>
              </w:rPr>
              <w:t>FeatureSetUL-PerCC-Id</w:t>
            </w:r>
          </w:p>
          <w:p w14:paraId="6EF0D8C4" w14:textId="77777777" w:rsidR="009D5726" w:rsidRPr="001662C6" w:rsidRDefault="009D5726" w:rsidP="00901EE0">
            <w:pPr>
              <w:pStyle w:val="TAL"/>
              <w:rPr>
                <w:b/>
                <w:i/>
              </w:rPr>
            </w:pPr>
            <w:r w:rsidRPr="001662C6">
              <w:rPr>
                <w:rFonts w:eastAsia="Yu Mincho"/>
                <w:bCs/>
                <w:noProof/>
              </w:rPr>
              <w:t xml:space="preserve">In </w:t>
            </w:r>
            <w:r w:rsidRPr="001662C6">
              <w:t>MR</w:t>
            </w:r>
            <w:r w:rsidRPr="001662C6">
              <w:rPr>
                <w:rFonts w:eastAsia="Yu Mincho"/>
                <w:bCs/>
                <w:noProof/>
              </w:rPr>
              <w:t>-DC, indicates the index position of the</w:t>
            </w:r>
            <w:r w:rsidRPr="001662C6">
              <w:t xml:space="preserve"> </w:t>
            </w:r>
            <w:r w:rsidRPr="001662C6">
              <w:rPr>
                <w:i/>
              </w:rPr>
              <w:t>FeatureSetUL-PerCC-r15</w:t>
            </w:r>
            <w:r w:rsidRPr="001662C6">
              <w:rPr>
                <w:rFonts w:eastAsia="Yu Mincho"/>
                <w:bCs/>
                <w:noProof/>
              </w:rPr>
              <w:t xml:space="preserve"> in the </w:t>
            </w:r>
            <w:r w:rsidRPr="001662C6">
              <w:rPr>
                <w:rFonts w:eastAsia="Yu Mincho"/>
                <w:bCs/>
                <w:i/>
                <w:noProof/>
              </w:rPr>
              <w:t>featureSetsUL-PerCC-r15</w:t>
            </w:r>
            <w:r w:rsidRPr="001662C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8B8BA09"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4966245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63043" w14:textId="77777777" w:rsidR="009D5726" w:rsidRPr="001662C6" w:rsidRDefault="009D5726" w:rsidP="00901EE0">
            <w:pPr>
              <w:pStyle w:val="TAL"/>
              <w:rPr>
                <w:b/>
                <w:bCs/>
                <w:i/>
                <w:noProof/>
                <w:lang w:eastAsia="en-GB"/>
              </w:rPr>
            </w:pPr>
            <w:r w:rsidRPr="001662C6">
              <w:rPr>
                <w:b/>
                <w:bCs/>
                <w:i/>
                <w:noProof/>
                <w:lang w:eastAsia="en-GB"/>
              </w:rPr>
              <w:t>fembmsMixedCell</w:t>
            </w:r>
          </w:p>
          <w:p w14:paraId="56364B09" w14:textId="77777777" w:rsidR="009D5726" w:rsidRPr="001662C6" w:rsidRDefault="009D5726" w:rsidP="00901EE0">
            <w:pPr>
              <w:pStyle w:val="TAL"/>
              <w:rPr>
                <w:b/>
                <w:bCs/>
                <w:i/>
                <w:noProof/>
                <w:lang w:eastAsia="en-GB"/>
              </w:rPr>
            </w:pPr>
            <w:r w:rsidRPr="001662C6">
              <w:rPr>
                <w:bCs/>
                <w:noProof/>
                <w:lang w:eastAsia="en-GB"/>
              </w:rPr>
              <w:t xml:space="preserve">Indicates whether the UE in RRC_CONNECTED supports MBMS reception with </w:t>
            </w:r>
            <w:r w:rsidRPr="001662C6">
              <w:t>15 kHz subcarrier spacings</w:t>
            </w:r>
            <w:r w:rsidRPr="001662C6">
              <w:rPr>
                <w:bCs/>
                <w:noProof/>
                <w:lang w:eastAsia="en-GB"/>
              </w:rPr>
              <w:t xml:space="preserve"> via MBSFN from </w:t>
            </w:r>
            <w:r w:rsidRPr="001662C6">
              <w:t>FeMBMS/Unicast mixed cells</w:t>
            </w:r>
            <w:r w:rsidRPr="001662C6">
              <w:rPr>
                <w:bCs/>
                <w:noProof/>
                <w:lang w:eastAsia="en-GB"/>
              </w:rPr>
              <w:t xml:space="preserve"> on a frequency indicated in an </w:t>
            </w:r>
            <w:r w:rsidRPr="001662C6">
              <w:rPr>
                <w:bCs/>
                <w:i/>
                <w:noProof/>
                <w:lang w:eastAsia="en-GB"/>
              </w:rPr>
              <w:t>MBMSInterestIndication</w:t>
            </w:r>
            <w:r w:rsidRPr="001662C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BE98A28" w14:textId="77777777" w:rsidR="009D5726" w:rsidRPr="001662C6" w:rsidRDefault="009D5726" w:rsidP="00901EE0">
            <w:pPr>
              <w:pStyle w:val="TAL"/>
              <w:jc w:val="center"/>
              <w:rPr>
                <w:bCs/>
                <w:noProof/>
                <w:lang w:eastAsia="en-GB"/>
              </w:rPr>
            </w:pPr>
          </w:p>
        </w:tc>
      </w:tr>
      <w:tr w:rsidR="009D5726" w:rsidRPr="001662C6" w14:paraId="7ADB1DD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8C97D5" w14:textId="77777777" w:rsidR="009D5726" w:rsidRPr="001662C6" w:rsidRDefault="009D5726" w:rsidP="00901EE0">
            <w:pPr>
              <w:pStyle w:val="TAL"/>
              <w:rPr>
                <w:b/>
                <w:bCs/>
                <w:i/>
                <w:noProof/>
                <w:lang w:eastAsia="en-GB"/>
              </w:rPr>
            </w:pPr>
            <w:r w:rsidRPr="001662C6">
              <w:rPr>
                <w:b/>
                <w:bCs/>
                <w:i/>
                <w:noProof/>
                <w:lang w:eastAsia="en-GB"/>
              </w:rPr>
              <w:t>fembmsDedicatedCell</w:t>
            </w:r>
          </w:p>
          <w:p w14:paraId="22A9C71C" w14:textId="77777777" w:rsidR="009D5726" w:rsidRPr="001662C6" w:rsidRDefault="009D5726" w:rsidP="00901EE0">
            <w:pPr>
              <w:pStyle w:val="TAL"/>
              <w:rPr>
                <w:b/>
                <w:bCs/>
                <w:i/>
                <w:noProof/>
                <w:lang w:eastAsia="en-GB"/>
              </w:rPr>
            </w:pPr>
            <w:r w:rsidRPr="001662C6">
              <w:rPr>
                <w:bCs/>
                <w:noProof/>
                <w:lang w:eastAsia="en-GB"/>
              </w:rPr>
              <w:t xml:space="preserve">Indicates whether the UE in RRC_CONNECTED supports MBMS reception with </w:t>
            </w:r>
            <w:r w:rsidRPr="001662C6">
              <w:t>15 kHz subcarrier spacings</w:t>
            </w:r>
            <w:r w:rsidRPr="001662C6">
              <w:rPr>
                <w:bCs/>
                <w:noProof/>
                <w:lang w:eastAsia="en-GB"/>
              </w:rPr>
              <w:t xml:space="preserve"> via MBSFN from </w:t>
            </w:r>
            <w:r w:rsidRPr="001662C6">
              <w:t xml:space="preserve">MBMS-dedicated cells </w:t>
            </w:r>
            <w:r w:rsidRPr="001662C6">
              <w:rPr>
                <w:bCs/>
                <w:noProof/>
                <w:lang w:eastAsia="en-GB"/>
              </w:rPr>
              <w:t xml:space="preserve">on a frequency indicated in an </w:t>
            </w:r>
            <w:r w:rsidRPr="001662C6">
              <w:rPr>
                <w:bCs/>
                <w:i/>
                <w:noProof/>
                <w:lang w:eastAsia="en-GB"/>
              </w:rPr>
              <w:t>MBMSInterestIndication</w:t>
            </w:r>
            <w:r w:rsidRPr="001662C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648330B" w14:textId="77777777" w:rsidR="009D5726" w:rsidRPr="001662C6" w:rsidRDefault="009D5726" w:rsidP="00901EE0">
            <w:pPr>
              <w:pStyle w:val="TAL"/>
              <w:jc w:val="center"/>
              <w:rPr>
                <w:bCs/>
                <w:noProof/>
                <w:lang w:eastAsia="en-GB"/>
              </w:rPr>
            </w:pPr>
          </w:p>
        </w:tc>
      </w:tr>
      <w:tr w:rsidR="009D5726" w:rsidRPr="001662C6" w14:paraId="43CDAD9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31489B6" w14:textId="77777777" w:rsidR="009D5726" w:rsidRPr="001662C6" w:rsidRDefault="009D5726" w:rsidP="00901EE0">
            <w:pPr>
              <w:pStyle w:val="TAL"/>
              <w:rPr>
                <w:b/>
                <w:bCs/>
                <w:i/>
                <w:noProof/>
                <w:lang w:eastAsia="en-GB"/>
              </w:rPr>
            </w:pPr>
            <w:r w:rsidRPr="001662C6">
              <w:rPr>
                <w:b/>
                <w:bCs/>
                <w:i/>
                <w:noProof/>
                <w:lang w:eastAsia="en-GB"/>
              </w:rPr>
              <w:t>flexibleUM-AM-Combinations</w:t>
            </w:r>
          </w:p>
          <w:p w14:paraId="05F3E569" w14:textId="77777777" w:rsidR="009D5726" w:rsidRPr="001662C6" w:rsidRDefault="009D5726" w:rsidP="00901EE0">
            <w:pPr>
              <w:pStyle w:val="TAL"/>
              <w:rPr>
                <w:b/>
                <w:bCs/>
                <w:i/>
                <w:noProof/>
                <w:lang w:eastAsia="en-GB"/>
              </w:rPr>
            </w:pPr>
            <w:r w:rsidRPr="001662C6">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8B49BE6"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7FBD454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488FDAD" w14:textId="77777777" w:rsidR="009D5726" w:rsidRPr="001662C6" w:rsidRDefault="009D5726" w:rsidP="00901EE0">
            <w:pPr>
              <w:pStyle w:val="TAL"/>
              <w:rPr>
                <w:b/>
                <w:bCs/>
                <w:noProof/>
                <w:lang w:eastAsia="en-GB"/>
              </w:rPr>
            </w:pPr>
            <w:r w:rsidRPr="001662C6">
              <w:rPr>
                <w:b/>
                <w:bCs/>
                <w:i/>
                <w:noProof/>
                <w:lang w:eastAsia="en-GB"/>
              </w:rPr>
              <w:t>flightPathPlan</w:t>
            </w:r>
          </w:p>
          <w:p w14:paraId="5678B9CD" w14:textId="77777777" w:rsidR="009D5726" w:rsidRPr="001662C6" w:rsidRDefault="009D5726" w:rsidP="00901EE0">
            <w:pPr>
              <w:pStyle w:val="TAL"/>
              <w:rPr>
                <w:b/>
                <w:bCs/>
                <w:i/>
                <w:noProof/>
                <w:lang w:eastAsia="en-GB"/>
              </w:rPr>
            </w:pPr>
            <w:r w:rsidRPr="001662C6">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707CD326"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0902EF2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8756A" w14:textId="77777777" w:rsidR="009D5726" w:rsidRPr="001662C6" w:rsidRDefault="009D5726" w:rsidP="00901EE0">
            <w:pPr>
              <w:pStyle w:val="TAL"/>
              <w:rPr>
                <w:b/>
                <w:bCs/>
                <w:i/>
                <w:noProof/>
                <w:lang w:eastAsia="en-GB"/>
              </w:rPr>
            </w:pPr>
            <w:r w:rsidRPr="001662C6">
              <w:rPr>
                <w:b/>
                <w:bCs/>
                <w:i/>
                <w:noProof/>
                <w:lang w:eastAsia="en-GB"/>
              </w:rPr>
              <w:t>fourLayerTM3</w:t>
            </w:r>
            <w:r w:rsidRPr="001662C6">
              <w:rPr>
                <w:b/>
                <w:bCs/>
                <w:i/>
                <w:noProof/>
                <w:lang w:eastAsia="zh-CN"/>
              </w:rPr>
              <w:t>-</w:t>
            </w:r>
            <w:r w:rsidRPr="001662C6">
              <w:rPr>
                <w:b/>
                <w:bCs/>
                <w:i/>
                <w:noProof/>
                <w:lang w:eastAsia="en-GB"/>
              </w:rPr>
              <w:t>TM4</w:t>
            </w:r>
          </w:p>
          <w:p w14:paraId="145D2047" w14:textId="77777777" w:rsidR="009D5726" w:rsidRPr="001662C6" w:rsidRDefault="009D5726" w:rsidP="00901EE0">
            <w:pPr>
              <w:pStyle w:val="TAL"/>
              <w:rPr>
                <w:b/>
                <w:bCs/>
                <w:i/>
                <w:noProof/>
                <w:lang w:eastAsia="en-GB"/>
              </w:rPr>
            </w:pPr>
            <w:r w:rsidRPr="001662C6">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53AC032E"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2A901A0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E67AA" w14:textId="77777777" w:rsidR="009D5726" w:rsidRPr="001662C6" w:rsidRDefault="009D5726" w:rsidP="00901EE0">
            <w:pPr>
              <w:pStyle w:val="TAL"/>
              <w:rPr>
                <w:b/>
                <w:bCs/>
                <w:i/>
                <w:noProof/>
                <w:lang w:eastAsia="en-GB"/>
              </w:rPr>
            </w:pPr>
            <w:r w:rsidRPr="001662C6">
              <w:rPr>
                <w:b/>
                <w:bCs/>
                <w:i/>
                <w:noProof/>
                <w:lang w:eastAsia="en-GB"/>
              </w:rPr>
              <w:t>fourLayerTM3-TM4 (in FeatureSetDL-PerCC)</w:t>
            </w:r>
          </w:p>
          <w:p w14:paraId="67FBC82F" w14:textId="77777777" w:rsidR="009D5726" w:rsidRPr="001662C6" w:rsidRDefault="009D5726" w:rsidP="00901EE0">
            <w:pPr>
              <w:pStyle w:val="TAL"/>
              <w:rPr>
                <w:b/>
                <w:bCs/>
                <w:i/>
                <w:noProof/>
                <w:lang w:eastAsia="en-GB"/>
              </w:rPr>
            </w:pPr>
            <w:r w:rsidRPr="001662C6">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413BB4B3"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5A24E8D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2968A" w14:textId="77777777" w:rsidR="009D5726" w:rsidRPr="001662C6" w:rsidRDefault="009D5726" w:rsidP="00901EE0">
            <w:pPr>
              <w:pStyle w:val="TAL"/>
              <w:rPr>
                <w:b/>
                <w:bCs/>
                <w:i/>
                <w:noProof/>
                <w:lang w:eastAsia="en-GB"/>
              </w:rPr>
            </w:pPr>
            <w:r w:rsidRPr="001662C6">
              <w:rPr>
                <w:b/>
                <w:bCs/>
                <w:i/>
                <w:noProof/>
                <w:lang w:eastAsia="en-GB"/>
              </w:rPr>
              <w:t>fourLayerTM3</w:t>
            </w:r>
            <w:r w:rsidRPr="001662C6">
              <w:rPr>
                <w:b/>
                <w:bCs/>
                <w:i/>
                <w:noProof/>
                <w:lang w:eastAsia="zh-CN"/>
              </w:rPr>
              <w:t>-</w:t>
            </w:r>
            <w:r w:rsidRPr="001662C6">
              <w:rPr>
                <w:b/>
                <w:bCs/>
                <w:i/>
                <w:noProof/>
                <w:lang w:eastAsia="en-GB"/>
              </w:rPr>
              <w:t>TM4-perCC</w:t>
            </w:r>
          </w:p>
          <w:p w14:paraId="169627D8" w14:textId="77777777" w:rsidR="009D5726" w:rsidRPr="001662C6" w:rsidRDefault="009D5726" w:rsidP="00901EE0">
            <w:pPr>
              <w:pStyle w:val="TAL"/>
              <w:rPr>
                <w:b/>
                <w:bCs/>
                <w:i/>
                <w:noProof/>
                <w:lang w:eastAsia="en-GB"/>
              </w:rPr>
            </w:pPr>
            <w:r w:rsidRPr="001662C6">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98338C0"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4BA764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4E701" w14:textId="77777777" w:rsidR="009D5726" w:rsidRPr="001662C6" w:rsidRDefault="009D5726" w:rsidP="00901EE0">
            <w:pPr>
              <w:pStyle w:val="TAL"/>
              <w:rPr>
                <w:b/>
                <w:bCs/>
                <w:i/>
                <w:noProof/>
                <w:lang w:eastAsia="en-GB"/>
              </w:rPr>
            </w:pPr>
            <w:r w:rsidRPr="001662C6">
              <w:rPr>
                <w:b/>
                <w:bCs/>
                <w:i/>
                <w:noProof/>
                <w:lang w:eastAsia="en-GB"/>
              </w:rPr>
              <w:t>frameStructureType-SPT</w:t>
            </w:r>
          </w:p>
          <w:p w14:paraId="381EF0F9" w14:textId="77777777" w:rsidR="009D5726" w:rsidRPr="001662C6" w:rsidRDefault="009D5726" w:rsidP="00901EE0">
            <w:pPr>
              <w:pStyle w:val="TAL"/>
              <w:rPr>
                <w:b/>
                <w:bCs/>
                <w:i/>
                <w:noProof/>
                <w:lang w:eastAsia="en-GB"/>
              </w:rPr>
            </w:pPr>
            <w:r w:rsidRPr="001662C6">
              <w:rPr>
                <w:bCs/>
                <w:noProof/>
                <w:lang w:eastAsia="en-GB"/>
              </w:rPr>
              <w:t xml:space="preserve">This field indicates the supported FS-type(s) for short processing time. The UE capability is reported per band combination. The reported FS-type(s) apply to the reported </w:t>
            </w:r>
            <w:r w:rsidRPr="001662C6">
              <w:rPr>
                <w:bCs/>
                <w:i/>
                <w:noProof/>
                <w:lang w:eastAsia="en-GB"/>
              </w:rPr>
              <w:t>maxNumberCCs-SPT-r15</w:t>
            </w:r>
            <w:r w:rsidRPr="001662C6">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60F519B" w14:textId="77777777" w:rsidR="009D5726" w:rsidRPr="001662C6" w:rsidRDefault="009D5726" w:rsidP="00901EE0">
            <w:pPr>
              <w:pStyle w:val="TAL"/>
              <w:jc w:val="center"/>
              <w:rPr>
                <w:bCs/>
                <w:noProof/>
                <w:lang w:eastAsia="zh-CN"/>
              </w:rPr>
            </w:pPr>
            <w:r w:rsidRPr="001662C6">
              <w:rPr>
                <w:bCs/>
                <w:noProof/>
                <w:lang w:eastAsia="en-GB"/>
              </w:rPr>
              <w:t>-</w:t>
            </w:r>
          </w:p>
        </w:tc>
      </w:tr>
      <w:tr w:rsidR="009D5726" w:rsidRPr="001662C6" w14:paraId="6D340C3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8933A" w14:textId="77777777" w:rsidR="009D5726" w:rsidRPr="001662C6" w:rsidRDefault="009D5726" w:rsidP="00901EE0">
            <w:pPr>
              <w:pStyle w:val="TAL"/>
              <w:rPr>
                <w:b/>
                <w:bCs/>
                <w:i/>
                <w:noProof/>
                <w:lang w:eastAsia="en-GB"/>
              </w:rPr>
            </w:pPr>
            <w:r w:rsidRPr="001662C6">
              <w:rPr>
                <w:b/>
                <w:bCs/>
                <w:i/>
                <w:noProof/>
                <w:lang w:eastAsia="en-GB"/>
              </w:rPr>
              <w:t>freqBandPriorityAdjustment</w:t>
            </w:r>
          </w:p>
          <w:p w14:paraId="41150790" w14:textId="77777777" w:rsidR="009D5726" w:rsidRPr="001662C6" w:rsidRDefault="009D5726" w:rsidP="00901EE0">
            <w:pPr>
              <w:pStyle w:val="TAL"/>
              <w:rPr>
                <w:bCs/>
                <w:noProof/>
                <w:lang w:eastAsia="en-GB"/>
              </w:rPr>
            </w:pPr>
            <w:r w:rsidRPr="001662C6">
              <w:rPr>
                <w:bCs/>
                <w:noProof/>
                <w:lang w:eastAsia="en-GB"/>
              </w:rPr>
              <w:t xml:space="preserve">Indicates whether the UE supports the prioritization of frequency bands in </w:t>
            </w:r>
            <w:r w:rsidRPr="001662C6">
              <w:rPr>
                <w:bCs/>
                <w:i/>
                <w:noProof/>
                <w:lang w:eastAsia="en-GB"/>
              </w:rPr>
              <w:t xml:space="preserve">multiBandInfoList </w:t>
            </w:r>
            <w:r w:rsidRPr="001662C6">
              <w:rPr>
                <w:bCs/>
                <w:noProof/>
                <w:lang w:eastAsia="en-GB"/>
              </w:rPr>
              <w:t xml:space="preserve">over the band in </w:t>
            </w:r>
            <w:r w:rsidRPr="001662C6">
              <w:rPr>
                <w:bCs/>
                <w:i/>
                <w:noProof/>
                <w:lang w:eastAsia="en-GB"/>
              </w:rPr>
              <w:t xml:space="preserve">freqBandIndicator </w:t>
            </w:r>
            <w:r w:rsidRPr="001662C6">
              <w:rPr>
                <w:bCs/>
                <w:noProof/>
                <w:lang w:eastAsia="en-GB"/>
              </w:rPr>
              <w:t xml:space="preserve">as defined by </w:t>
            </w:r>
            <w:r w:rsidRPr="001662C6">
              <w:rPr>
                <w:bCs/>
                <w:i/>
                <w:noProof/>
                <w:lang w:eastAsia="en-GB"/>
              </w:rPr>
              <w:t>freqBandIndicatorPriority-r12</w:t>
            </w:r>
            <w:r w:rsidRPr="001662C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D003F1"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462C5A0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C587C1" w14:textId="77777777" w:rsidR="009D5726" w:rsidRPr="001662C6" w:rsidRDefault="009D5726" w:rsidP="00901EE0">
            <w:pPr>
              <w:pStyle w:val="TAL"/>
              <w:rPr>
                <w:b/>
                <w:i/>
                <w:lang w:eastAsia="en-GB"/>
              </w:rPr>
            </w:pPr>
            <w:r w:rsidRPr="001662C6">
              <w:rPr>
                <w:b/>
                <w:i/>
                <w:lang w:eastAsia="en-GB"/>
              </w:rPr>
              <w:t>freqBandRetrieval</w:t>
            </w:r>
          </w:p>
          <w:p w14:paraId="34F5AEA3" w14:textId="77777777" w:rsidR="009D5726" w:rsidRPr="001662C6" w:rsidRDefault="009D5726" w:rsidP="00901EE0">
            <w:pPr>
              <w:pStyle w:val="TAL"/>
              <w:rPr>
                <w:b/>
                <w:bCs/>
                <w:i/>
                <w:noProof/>
                <w:lang w:eastAsia="en-GB"/>
              </w:rPr>
            </w:pPr>
            <w:r w:rsidRPr="001662C6">
              <w:rPr>
                <w:lang w:eastAsia="en-GB"/>
              </w:rPr>
              <w:t xml:space="preserve">Indicates whether the UE supports reception of </w:t>
            </w:r>
            <w:r w:rsidRPr="001662C6">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50396D8B"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18563494" w14:textId="77777777" w:rsidTr="00901EE0">
        <w:trPr>
          <w:cantSplit/>
        </w:trPr>
        <w:tc>
          <w:tcPr>
            <w:tcW w:w="7793" w:type="dxa"/>
            <w:gridSpan w:val="2"/>
            <w:tcBorders>
              <w:bottom w:val="single" w:sz="4" w:space="0" w:color="808080"/>
            </w:tcBorders>
          </w:tcPr>
          <w:p w14:paraId="2E86AFB0" w14:textId="77777777" w:rsidR="009D5726" w:rsidRPr="001662C6" w:rsidRDefault="009D5726" w:rsidP="00901EE0">
            <w:pPr>
              <w:pStyle w:val="TAL"/>
              <w:rPr>
                <w:b/>
                <w:bCs/>
                <w:i/>
                <w:noProof/>
                <w:lang w:eastAsia="en-GB"/>
              </w:rPr>
            </w:pPr>
            <w:r w:rsidRPr="001662C6">
              <w:rPr>
                <w:b/>
                <w:bCs/>
                <w:i/>
                <w:noProof/>
                <w:lang w:eastAsia="en-GB"/>
              </w:rPr>
              <w:t>halfDuplex</w:t>
            </w:r>
          </w:p>
          <w:p w14:paraId="000EB10F" w14:textId="77777777" w:rsidR="009D5726" w:rsidRPr="001662C6" w:rsidRDefault="009D5726" w:rsidP="00901EE0">
            <w:pPr>
              <w:pStyle w:val="TAL"/>
              <w:rPr>
                <w:b/>
                <w:bCs/>
                <w:i/>
                <w:noProof/>
                <w:lang w:eastAsia="en-GB"/>
              </w:rPr>
            </w:pPr>
            <w:r w:rsidRPr="001662C6">
              <w:rPr>
                <w:lang w:eastAsia="en-GB"/>
              </w:rPr>
              <w:t xml:space="preserve">If </w:t>
            </w:r>
            <w:r w:rsidRPr="001662C6">
              <w:rPr>
                <w:i/>
                <w:iCs/>
                <w:lang w:eastAsia="en-GB"/>
              </w:rPr>
              <w:t>halfDuplex</w:t>
            </w:r>
            <w:r w:rsidRPr="001662C6">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EAB2FD1"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1F4D0370" w14:textId="77777777" w:rsidTr="00901EE0">
        <w:trPr>
          <w:cantSplit/>
        </w:trPr>
        <w:tc>
          <w:tcPr>
            <w:tcW w:w="7793" w:type="dxa"/>
            <w:gridSpan w:val="2"/>
            <w:tcBorders>
              <w:bottom w:val="single" w:sz="4" w:space="0" w:color="808080"/>
            </w:tcBorders>
          </w:tcPr>
          <w:p w14:paraId="3E2BD61A" w14:textId="77777777" w:rsidR="009D5726" w:rsidRPr="001662C6" w:rsidRDefault="009D5726" w:rsidP="00901EE0">
            <w:pPr>
              <w:pStyle w:val="TAL"/>
              <w:rPr>
                <w:b/>
                <w:bCs/>
                <w:i/>
                <w:noProof/>
                <w:lang w:eastAsia="en-GB"/>
              </w:rPr>
            </w:pPr>
            <w:r w:rsidRPr="001662C6">
              <w:rPr>
                <w:b/>
                <w:bCs/>
                <w:i/>
                <w:noProof/>
                <w:lang w:eastAsia="en-GB"/>
              </w:rPr>
              <w:t>heightMeas</w:t>
            </w:r>
          </w:p>
          <w:p w14:paraId="32C17019" w14:textId="77777777" w:rsidR="009D5726" w:rsidRPr="001662C6" w:rsidRDefault="009D5726" w:rsidP="00901EE0">
            <w:pPr>
              <w:pStyle w:val="TAL"/>
              <w:rPr>
                <w:bCs/>
                <w:noProof/>
                <w:lang w:eastAsia="en-GB"/>
              </w:rPr>
            </w:pPr>
            <w:r w:rsidRPr="001662C6">
              <w:rPr>
                <w:bCs/>
                <w:noProof/>
                <w:lang w:eastAsia="en-GB"/>
              </w:rPr>
              <w:t>Indicates whether UE supports the measurement events H1/H2.</w:t>
            </w:r>
          </w:p>
        </w:tc>
        <w:tc>
          <w:tcPr>
            <w:tcW w:w="862" w:type="dxa"/>
            <w:gridSpan w:val="2"/>
            <w:tcBorders>
              <w:bottom w:val="single" w:sz="4" w:space="0" w:color="808080"/>
            </w:tcBorders>
          </w:tcPr>
          <w:p w14:paraId="41F641F4"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7B2C7930" w14:textId="77777777" w:rsidTr="00901EE0">
        <w:trPr>
          <w:cantSplit/>
        </w:trPr>
        <w:tc>
          <w:tcPr>
            <w:tcW w:w="7793" w:type="dxa"/>
            <w:gridSpan w:val="2"/>
            <w:tcBorders>
              <w:bottom w:val="single" w:sz="4" w:space="0" w:color="808080"/>
            </w:tcBorders>
          </w:tcPr>
          <w:p w14:paraId="68899256" w14:textId="77777777" w:rsidR="009D5726" w:rsidRPr="001662C6" w:rsidRDefault="009D5726" w:rsidP="00901EE0">
            <w:pPr>
              <w:pStyle w:val="TAL"/>
              <w:rPr>
                <w:b/>
                <w:i/>
                <w:lang w:eastAsia="zh-CN"/>
              </w:rPr>
            </w:pPr>
            <w:r w:rsidRPr="001662C6">
              <w:rPr>
                <w:b/>
                <w:i/>
                <w:lang w:eastAsia="zh-CN"/>
              </w:rPr>
              <w:t>ho-EUTRA-5GC-FDD-TDD</w:t>
            </w:r>
          </w:p>
          <w:p w14:paraId="00BFE55B" w14:textId="77777777" w:rsidR="009D5726" w:rsidRPr="001662C6" w:rsidRDefault="009D5726" w:rsidP="00901EE0">
            <w:pPr>
              <w:pStyle w:val="TAL"/>
              <w:rPr>
                <w:b/>
                <w:bCs/>
                <w:i/>
                <w:noProof/>
                <w:lang w:eastAsia="en-GB"/>
              </w:rPr>
            </w:pPr>
            <w:r w:rsidRPr="001662C6">
              <w:rPr>
                <w:lang w:eastAsia="zh-CN"/>
              </w:rPr>
              <w:t xml:space="preserve">Indicates whether the UE supports handover between E-UTRA/5GC FDD and E-UTRA/5GC TDD. </w:t>
            </w:r>
          </w:p>
        </w:tc>
        <w:tc>
          <w:tcPr>
            <w:tcW w:w="862" w:type="dxa"/>
            <w:gridSpan w:val="2"/>
            <w:tcBorders>
              <w:bottom w:val="single" w:sz="4" w:space="0" w:color="808080"/>
            </w:tcBorders>
          </w:tcPr>
          <w:p w14:paraId="5CCE8E0D" w14:textId="77777777" w:rsidR="009D5726" w:rsidRPr="001662C6" w:rsidRDefault="009D5726" w:rsidP="00901EE0">
            <w:pPr>
              <w:pStyle w:val="TAL"/>
              <w:jc w:val="center"/>
              <w:rPr>
                <w:bCs/>
                <w:noProof/>
                <w:lang w:eastAsia="en-GB"/>
              </w:rPr>
            </w:pPr>
            <w:r w:rsidRPr="001662C6">
              <w:rPr>
                <w:lang w:eastAsia="zh-CN"/>
              </w:rPr>
              <w:t>No</w:t>
            </w:r>
          </w:p>
        </w:tc>
      </w:tr>
      <w:tr w:rsidR="009D5726" w:rsidRPr="001662C6" w14:paraId="5DDC007B" w14:textId="77777777" w:rsidTr="00901EE0">
        <w:trPr>
          <w:cantSplit/>
        </w:trPr>
        <w:tc>
          <w:tcPr>
            <w:tcW w:w="7793" w:type="dxa"/>
            <w:gridSpan w:val="2"/>
            <w:tcBorders>
              <w:bottom w:val="single" w:sz="4" w:space="0" w:color="808080"/>
            </w:tcBorders>
          </w:tcPr>
          <w:p w14:paraId="74322464" w14:textId="77777777" w:rsidR="009D5726" w:rsidRPr="001662C6" w:rsidRDefault="009D5726" w:rsidP="00901EE0">
            <w:pPr>
              <w:pStyle w:val="TAL"/>
              <w:rPr>
                <w:b/>
                <w:i/>
                <w:lang w:eastAsia="zh-CN"/>
              </w:rPr>
            </w:pPr>
            <w:r w:rsidRPr="001662C6">
              <w:rPr>
                <w:b/>
                <w:i/>
                <w:lang w:eastAsia="zh-CN"/>
              </w:rPr>
              <w:t>ho-InterfreqEUTRA-5GC</w:t>
            </w:r>
          </w:p>
          <w:p w14:paraId="42AAF734" w14:textId="77777777" w:rsidR="009D5726" w:rsidRPr="001662C6" w:rsidRDefault="009D5726" w:rsidP="00901EE0">
            <w:pPr>
              <w:pStyle w:val="TAL"/>
              <w:rPr>
                <w:b/>
                <w:bCs/>
                <w:i/>
                <w:noProof/>
                <w:lang w:eastAsia="en-GB"/>
              </w:rPr>
            </w:pPr>
            <w:r w:rsidRPr="001662C6">
              <w:rPr>
                <w:lang w:eastAsia="zh-CN"/>
              </w:rPr>
              <w:t xml:space="preserve">Indicates whether the UE supports inter frequency handover within E-UTRA/5GC. </w:t>
            </w:r>
          </w:p>
        </w:tc>
        <w:tc>
          <w:tcPr>
            <w:tcW w:w="862" w:type="dxa"/>
            <w:gridSpan w:val="2"/>
            <w:tcBorders>
              <w:bottom w:val="single" w:sz="4" w:space="0" w:color="808080"/>
            </w:tcBorders>
          </w:tcPr>
          <w:p w14:paraId="33DA6EDE" w14:textId="77777777" w:rsidR="009D5726" w:rsidRPr="001662C6" w:rsidRDefault="009D5726" w:rsidP="00901EE0">
            <w:pPr>
              <w:pStyle w:val="TAL"/>
              <w:jc w:val="center"/>
              <w:rPr>
                <w:bCs/>
                <w:noProof/>
                <w:lang w:eastAsia="en-GB"/>
              </w:rPr>
            </w:pPr>
            <w:r w:rsidRPr="001662C6">
              <w:rPr>
                <w:lang w:eastAsia="zh-CN"/>
              </w:rPr>
              <w:t>Y</w:t>
            </w:r>
            <w:r w:rsidRPr="001662C6">
              <w:rPr>
                <w:lang w:eastAsia="en-GB"/>
              </w:rPr>
              <w:t>es</w:t>
            </w:r>
          </w:p>
        </w:tc>
      </w:tr>
      <w:tr w:rsidR="009D5726" w:rsidRPr="001662C6" w14:paraId="699EB439" w14:textId="77777777" w:rsidTr="00901EE0">
        <w:trPr>
          <w:cantSplit/>
        </w:trPr>
        <w:tc>
          <w:tcPr>
            <w:tcW w:w="7793" w:type="dxa"/>
            <w:gridSpan w:val="2"/>
            <w:tcBorders>
              <w:bottom w:val="single" w:sz="4" w:space="0" w:color="808080"/>
            </w:tcBorders>
          </w:tcPr>
          <w:p w14:paraId="5C0B539C" w14:textId="77777777" w:rsidR="009D5726" w:rsidRPr="001662C6" w:rsidRDefault="009D5726" w:rsidP="00901EE0">
            <w:pPr>
              <w:pStyle w:val="TAL"/>
              <w:rPr>
                <w:b/>
                <w:i/>
                <w:noProof/>
              </w:rPr>
            </w:pPr>
            <w:r w:rsidRPr="001662C6">
              <w:rPr>
                <w:b/>
                <w:i/>
                <w:noProof/>
              </w:rPr>
              <w:t>hybridCSI</w:t>
            </w:r>
          </w:p>
          <w:p w14:paraId="39937B36" w14:textId="77777777" w:rsidR="009D5726" w:rsidRPr="001662C6" w:rsidRDefault="009D5726" w:rsidP="00901EE0">
            <w:pPr>
              <w:pStyle w:val="TAL"/>
              <w:rPr>
                <w:b/>
                <w:i/>
                <w:lang w:eastAsia="zh-CN"/>
              </w:rPr>
            </w:pPr>
            <w:r w:rsidRPr="001662C6">
              <w:rPr>
                <w:lang w:eastAsia="en-GB"/>
              </w:rPr>
              <w:t xml:space="preserve">Indicates whether the UE supports hybrid CSI transmission as </w:t>
            </w:r>
            <w:r w:rsidRPr="001662C6">
              <w:rPr>
                <w:noProof/>
                <w:lang w:eastAsia="zh-CN"/>
              </w:rPr>
              <w:t xml:space="preserve">described </w:t>
            </w:r>
            <w:r w:rsidRPr="001662C6">
              <w:rPr>
                <w:lang w:eastAsia="en-GB"/>
              </w:rPr>
              <w:t>in TS 36.213 [23].</w:t>
            </w:r>
          </w:p>
        </w:tc>
        <w:tc>
          <w:tcPr>
            <w:tcW w:w="862" w:type="dxa"/>
            <w:gridSpan w:val="2"/>
            <w:tcBorders>
              <w:bottom w:val="single" w:sz="4" w:space="0" w:color="808080"/>
            </w:tcBorders>
          </w:tcPr>
          <w:p w14:paraId="69EAA3E7" w14:textId="77777777" w:rsidR="009D5726" w:rsidRPr="001662C6" w:rsidRDefault="009D5726" w:rsidP="00901EE0">
            <w:pPr>
              <w:pStyle w:val="TAL"/>
              <w:jc w:val="center"/>
              <w:rPr>
                <w:lang w:eastAsia="zh-CN"/>
              </w:rPr>
            </w:pPr>
            <w:r w:rsidRPr="001662C6">
              <w:rPr>
                <w:lang w:eastAsia="zh-CN"/>
              </w:rPr>
              <w:t>Yes</w:t>
            </w:r>
          </w:p>
        </w:tc>
      </w:tr>
      <w:tr w:rsidR="009D5726" w:rsidRPr="001662C6" w14:paraId="004E7306" w14:textId="77777777" w:rsidTr="00901EE0">
        <w:trPr>
          <w:cantSplit/>
        </w:trPr>
        <w:tc>
          <w:tcPr>
            <w:tcW w:w="7793" w:type="dxa"/>
            <w:gridSpan w:val="2"/>
            <w:tcBorders>
              <w:bottom w:val="single" w:sz="4" w:space="0" w:color="808080"/>
            </w:tcBorders>
          </w:tcPr>
          <w:p w14:paraId="0874F0B6" w14:textId="77777777" w:rsidR="009D5726" w:rsidRPr="001662C6" w:rsidRDefault="009D5726" w:rsidP="00901EE0">
            <w:pPr>
              <w:pStyle w:val="TAL"/>
              <w:rPr>
                <w:b/>
                <w:i/>
              </w:rPr>
            </w:pPr>
            <w:r w:rsidRPr="001662C6">
              <w:rPr>
                <w:b/>
                <w:i/>
              </w:rPr>
              <w:t>idleInactiveValidityAreaList</w:t>
            </w:r>
          </w:p>
          <w:p w14:paraId="09432F37" w14:textId="77777777" w:rsidR="009D5726" w:rsidRPr="001662C6" w:rsidRDefault="009D5726" w:rsidP="00901EE0">
            <w:pPr>
              <w:pStyle w:val="TAL"/>
              <w:rPr>
                <w:b/>
                <w:i/>
                <w:noProof/>
              </w:rPr>
            </w:pPr>
            <w:r w:rsidRPr="001662C6">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71771430" w14:textId="77777777" w:rsidR="009D5726" w:rsidRPr="001662C6" w:rsidRDefault="009D5726" w:rsidP="00901EE0">
            <w:pPr>
              <w:pStyle w:val="TAL"/>
              <w:jc w:val="center"/>
              <w:rPr>
                <w:lang w:eastAsia="zh-CN"/>
              </w:rPr>
            </w:pPr>
            <w:r w:rsidRPr="001662C6">
              <w:rPr>
                <w:bCs/>
                <w:noProof/>
                <w:lang w:eastAsia="en-GB"/>
              </w:rPr>
              <w:t>No</w:t>
            </w:r>
          </w:p>
        </w:tc>
      </w:tr>
      <w:tr w:rsidR="009D5726" w:rsidRPr="001662C6" w14:paraId="7261CAD7" w14:textId="77777777" w:rsidTr="00901EE0">
        <w:trPr>
          <w:cantSplit/>
        </w:trPr>
        <w:tc>
          <w:tcPr>
            <w:tcW w:w="7793" w:type="dxa"/>
            <w:gridSpan w:val="2"/>
          </w:tcPr>
          <w:p w14:paraId="5C9F4AC6" w14:textId="77777777" w:rsidR="009D5726" w:rsidRPr="001662C6" w:rsidRDefault="009D5726" w:rsidP="00901EE0">
            <w:pPr>
              <w:pStyle w:val="TAL"/>
              <w:rPr>
                <w:b/>
                <w:i/>
              </w:rPr>
            </w:pPr>
            <w:r w:rsidRPr="001662C6">
              <w:rPr>
                <w:b/>
                <w:i/>
              </w:rPr>
              <w:t>immMeasBT</w:t>
            </w:r>
          </w:p>
          <w:p w14:paraId="66048477" w14:textId="77777777" w:rsidR="009D5726" w:rsidRPr="001662C6" w:rsidRDefault="009D5726" w:rsidP="00901EE0">
            <w:pPr>
              <w:pStyle w:val="TAL"/>
              <w:rPr>
                <w:b/>
                <w:i/>
                <w:lang w:eastAsia="zh-CN"/>
              </w:rPr>
            </w:pPr>
            <w:r w:rsidRPr="001662C6">
              <w:rPr>
                <w:lang w:eastAsia="en-GB"/>
              </w:rPr>
              <w:t>Indicates whether the UE supports Bluetooth measurements in RRC connected mode.</w:t>
            </w:r>
          </w:p>
        </w:tc>
        <w:tc>
          <w:tcPr>
            <w:tcW w:w="862" w:type="dxa"/>
            <w:gridSpan w:val="2"/>
          </w:tcPr>
          <w:p w14:paraId="565ABF17" w14:textId="77777777" w:rsidR="009D5726" w:rsidRPr="001662C6" w:rsidRDefault="009D5726" w:rsidP="00901EE0">
            <w:pPr>
              <w:pStyle w:val="TAL"/>
              <w:jc w:val="center"/>
              <w:rPr>
                <w:bCs/>
                <w:noProof/>
                <w:lang w:eastAsia="en-GB"/>
              </w:rPr>
            </w:pPr>
            <w:r w:rsidRPr="001662C6">
              <w:rPr>
                <w:bCs/>
                <w:noProof/>
                <w:lang w:eastAsia="en-GB"/>
              </w:rPr>
              <w:t>-</w:t>
            </w:r>
          </w:p>
        </w:tc>
      </w:tr>
      <w:tr w:rsidR="000223D0" w:rsidRPr="001662C6" w14:paraId="29646F0D" w14:textId="77777777" w:rsidTr="00901EE0">
        <w:trPr>
          <w:cantSplit/>
          <w:ins w:id="134" w:author="Ericsson User" w:date="2021-04-27T11:42:00Z"/>
        </w:trPr>
        <w:tc>
          <w:tcPr>
            <w:tcW w:w="7793" w:type="dxa"/>
            <w:gridSpan w:val="2"/>
          </w:tcPr>
          <w:p w14:paraId="16992FC8" w14:textId="626EDE07" w:rsidR="000223D0" w:rsidRPr="001662C6" w:rsidRDefault="000223D0" w:rsidP="000223D0">
            <w:pPr>
              <w:pStyle w:val="TAL"/>
              <w:rPr>
                <w:ins w:id="135" w:author="Ericsson User" w:date="2021-04-27T11:42:00Z"/>
                <w:b/>
                <w:i/>
              </w:rPr>
            </w:pPr>
            <w:ins w:id="136" w:author="Ericsson User" w:date="2021-04-27T11:42:00Z">
              <w:r w:rsidRPr="001662C6">
                <w:rPr>
                  <w:b/>
                  <w:i/>
                </w:rPr>
                <w:t>immMeasBT</w:t>
              </w:r>
            </w:ins>
            <w:ins w:id="137" w:author="Ericsson User" w:date="2021-04-27T11:43:00Z">
              <w:r>
                <w:rPr>
                  <w:b/>
                  <w:i/>
                </w:rPr>
                <w:t>InterRAT</w:t>
              </w:r>
            </w:ins>
          </w:p>
          <w:p w14:paraId="1D4E3AA9" w14:textId="7EDB14C8" w:rsidR="000223D0" w:rsidRPr="001662C6" w:rsidRDefault="000223D0" w:rsidP="000223D0">
            <w:pPr>
              <w:pStyle w:val="TAL"/>
              <w:rPr>
                <w:ins w:id="138" w:author="Ericsson User" w:date="2021-04-27T11:42:00Z"/>
                <w:b/>
                <w:i/>
              </w:rPr>
            </w:pPr>
            <w:ins w:id="139" w:author="Ericsson User" w:date="2021-04-27T11:42:00Z">
              <w:r w:rsidRPr="001662C6">
                <w:rPr>
                  <w:lang w:eastAsia="en-GB"/>
                </w:rPr>
                <w:t xml:space="preserve">Indicates whether the UE supports Bluetooth measurements </w:t>
              </w:r>
            </w:ins>
            <w:ins w:id="140" w:author="Ericsson User" w:date="2021-04-27T11:43:00Z">
              <w:r w:rsidR="00164895">
                <w:rPr>
                  <w:lang w:eastAsia="en-GB"/>
                </w:rPr>
                <w:t xml:space="preserve">in the inter-RAT measurement reports </w:t>
              </w:r>
            </w:ins>
            <w:ins w:id="141" w:author="Ericsson User" w:date="2021-04-27T11:42:00Z">
              <w:r w:rsidRPr="001662C6">
                <w:rPr>
                  <w:lang w:eastAsia="en-GB"/>
                </w:rPr>
                <w:t>in RRC connected mode.</w:t>
              </w:r>
            </w:ins>
          </w:p>
        </w:tc>
        <w:tc>
          <w:tcPr>
            <w:tcW w:w="862" w:type="dxa"/>
            <w:gridSpan w:val="2"/>
          </w:tcPr>
          <w:p w14:paraId="5D2D2EAC" w14:textId="4D6C80AF" w:rsidR="000223D0" w:rsidRPr="001662C6" w:rsidRDefault="005B507B" w:rsidP="00901EE0">
            <w:pPr>
              <w:pStyle w:val="TAL"/>
              <w:jc w:val="center"/>
              <w:rPr>
                <w:ins w:id="142" w:author="Ericsson User" w:date="2021-04-27T11:42:00Z"/>
                <w:bCs/>
                <w:noProof/>
                <w:lang w:eastAsia="en-GB"/>
              </w:rPr>
            </w:pPr>
            <w:ins w:id="143" w:author="Ericsson User" w:date="2021-04-27T11:44:00Z">
              <w:r w:rsidRPr="001662C6">
                <w:rPr>
                  <w:bCs/>
                  <w:noProof/>
                  <w:lang w:eastAsia="en-GB"/>
                </w:rPr>
                <w:t>-</w:t>
              </w:r>
            </w:ins>
          </w:p>
        </w:tc>
      </w:tr>
      <w:tr w:rsidR="009D5726" w:rsidRPr="001662C6" w14:paraId="7AEE4D91" w14:textId="77777777" w:rsidTr="00901EE0">
        <w:trPr>
          <w:cantSplit/>
        </w:trPr>
        <w:tc>
          <w:tcPr>
            <w:tcW w:w="7793" w:type="dxa"/>
            <w:gridSpan w:val="2"/>
          </w:tcPr>
          <w:p w14:paraId="2CAF931E" w14:textId="77777777" w:rsidR="009D5726" w:rsidRPr="001662C6" w:rsidRDefault="009D5726" w:rsidP="00901EE0">
            <w:pPr>
              <w:pStyle w:val="TAL"/>
              <w:rPr>
                <w:b/>
                <w:i/>
              </w:rPr>
            </w:pPr>
            <w:r w:rsidRPr="001662C6">
              <w:rPr>
                <w:b/>
                <w:i/>
              </w:rPr>
              <w:t>immMeasWLAN</w:t>
            </w:r>
          </w:p>
          <w:p w14:paraId="66ABA6DC" w14:textId="77777777" w:rsidR="009D5726" w:rsidRPr="001662C6" w:rsidRDefault="009D5726" w:rsidP="00901EE0">
            <w:pPr>
              <w:pStyle w:val="TAL"/>
              <w:rPr>
                <w:b/>
                <w:i/>
                <w:lang w:eastAsia="zh-CN"/>
              </w:rPr>
            </w:pPr>
            <w:r w:rsidRPr="001662C6">
              <w:rPr>
                <w:lang w:eastAsia="en-GB"/>
              </w:rPr>
              <w:t>Indicates whether the UE supports WLAN measurements in RRC connected mode.</w:t>
            </w:r>
          </w:p>
        </w:tc>
        <w:tc>
          <w:tcPr>
            <w:tcW w:w="862" w:type="dxa"/>
            <w:gridSpan w:val="2"/>
          </w:tcPr>
          <w:p w14:paraId="622D3244" w14:textId="77777777" w:rsidR="009D5726" w:rsidRPr="001662C6" w:rsidRDefault="009D5726" w:rsidP="00901EE0">
            <w:pPr>
              <w:pStyle w:val="TAL"/>
              <w:jc w:val="center"/>
              <w:rPr>
                <w:bCs/>
                <w:noProof/>
                <w:lang w:eastAsia="en-GB"/>
              </w:rPr>
            </w:pPr>
            <w:r w:rsidRPr="001662C6">
              <w:rPr>
                <w:bCs/>
                <w:noProof/>
                <w:lang w:eastAsia="en-GB"/>
              </w:rPr>
              <w:t>-</w:t>
            </w:r>
          </w:p>
        </w:tc>
      </w:tr>
      <w:tr w:rsidR="000223D0" w:rsidRPr="001662C6" w14:paraId="71E112F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44" w:author="Ericsson User" w:date="2021-04-27T11:42:00Z"/>
        </w:trPr>
        <w:tc>
          <w:tcPr>
            <w:tcW w:w="7793" w:type="dxa"/>
            <w:gridSpan w:val="2"/>
            <w:tcBorders>
              <w:top w:val="single" w:sz="4" w:space="0" w:color="808080"/>
              <w:left w:val="single" w:sz="4" w:space="0" w:color="808080"/>
              <w:bottom w:val="single" w:sz="4" w:space="0" w:color="808080"/>
              <w:right w:val="single" w:sz="4" w:space="0" w:color="808080"/>
            </w:tcBorders>
          </w:tcPr>
          <w:p w14:paraId="2D4A791C" w14:textId="63FE2F1C" w:rsidR="00164895" w:rsidRPr="001662C6" w:rsidRDefault="00164895" w:rsidP="00164895">
            <w:pPr>
              <w:pStyle w:val="TAL"/>
              <w:rPr>
                <w:ins w:id="145" w:author="Ericsson User" w:date="2021-04-27T11:43:00Z"/>
                <w:b/>
                <w:i/>
              </w:rPr>
            </w:pPr>
            <w:ins w:id="146" w:author="Ericsson User" w:date="2021-04-27T11:43:00Z">
              <w:r w:rsidRPr="001662C6">
                <w:rPr>
                  <w:b/>
                  <w:i/>
                </w:rPr>
                <w:t>immMeasWLAN</w:t>
              </w:r>
              <w:r>
                <w:rPr>
                  <w:b/>
                  <w:i/>
                </w:rPr>
                <w:t>InterRAT</w:t>
              </w:r>
            </w:ins>
          </w:p>
          <w:p w14:paraId="535C2622" w14:textId="35B947A6" w:rsidR="000223D0" w:rsidRPr="001662C6" w:rsidRDefault="00164895" w:rsidP="00164895">
            <w:pPr>
              <w:pStyle w:val="TAL"/>
              <w:rPr>
                <w:ins w:id="147" w:author="Ericsson User" w:date="2021-04-27T11:42:00Z"/>
                <w:b/>
                <w:bCs/>
                <w:i/>
                <w:noProof/>
                <w:lang w:eastAsia="en-GB"/>
              </w:rPr>
            </w:pPr>
            <w:ins w:id="148" w:author="Ericsson User" w:date="2021-04-27T11:43:00Z">
              <w:r w:rsidRPr="001662C6">
                <w:rPr>
                  <w:lang w:eastAsia="en-GB"/>
                </w:rPr>
                <w:t xml:space="preserve">Indicates whether the UE supports WLAN measurements </w:t>
              </w:r>
              <w:r>
                <w:rPr>
                  <w:lang w:eastAsia="en-GB"/>
                </w:rPr>
                <w:t xml:space="preserve">in the inter-RAT measurement reports </w:t>
              </w:r>
              <w:r w:rsidRPr="001662C6">
                <w:rPr>
                  <w:lang w:eastAsia="en-GB"/>
                </w:rPr>
                <w:t>in RRC connected mode.</w:t>
              </w:r>
            </w:ins>
          </w:p>
        </w:tc>
        <w:tc>
          <w:tcPr>
            <w:tcW w:w="862" w:type="dxa"/>
            <w:gridSpan w:val="2"/>
            <w:tcBorders>
              <w:top w:val="single" w:sz="4" w:space="0" w:color="808080"/>
              <w:left w:val="single" w:sz="4" w:space="0" w:color="808080"/>
              <w:bottom w:val="single" w:sz="4" w:space="0" w:color="808080"/>
              <w:right w:val="single" w:sz="4" w:space="0" w:color="808080"/>
            </w:tcBorders>
          </w:tcPr>
          <w:p w14:paraId="112FCD3B" w14:textId="5691907D" w:rsidR="000223D0" w:rsidRPr="001662C6" w:rsidRDefault="005B507B" w:rsidP="00901EE0">
            <w:pPr>
              <w:pStyle w:val="TAL"/>
              <w:jc w:val="center"/>
              <w:rPr>
                <w:ins w:id="149" w:author="Ericsson User" w:date="2021-04-27T11:42:00Z"/>
                <w:bCs/>
                <w:noProof/>
                <w:lang w:eastAsia="en-GB"/>
              </w:rPr>
            </w:pPr>
            <w:ins w:id="150" w:author="Ericsson User" w:date="2021-04-27T11:44:00Z">
              <w:r w:rsidRPr="001662C6">
                <w:rPr>
                  <w:bCs/>
                  <w:noProof/>
                  <w:lang w:eastAsia="en-GB"/>
                </w:rPr>
                <w:t>-</w:t>
              </w:r>
            </w:ins>
          </w:p>
        </w:tc>
      </w:tr>
      <w:tr w:rsidR="009D5726" w:rsidRPr="001662C6" w14:paraId="58AA1E6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29EFA" w14:textId="77777777" w:rsidR="009D5726" w:rsidRPr="001662C6" w:rsidRDefault="009D5726" w:rsidP="00901EE0">
            <w:pPr>
              <w:pStyle w:val="TAL"/>
              <w:rPr>
                <w:b/>
                <w:bCs/>
                <w:i/>
                <w:noProof/>
                <w:lang w:eastAsia="en-GB"/>
              </w:rPr>
            </w:pPr>
            <w:r w:rsidRPr="001662C6">
              <w:rPr>
                <w:b/>
                <w:bCs/>
                <w:i/>
                <w:noProof/>
                <w:lang w:eastAsia="en-GB"/>
              </w:rPr>
              <w:t>ims-VoiceOverMCG-BearerEUTRA-5GC</w:t>
            </w:r>
          </w:p>
          <w:p w14:paraId="0239947F" w14:textId="77777777" w:rsidR="009D5726" w:rsidRPr="001662C6" w:rsidRDefault="009D5726" w:rsidP="00901EE0">
            <w:pPr>
              <w:pStyle w:val="TAL"/>
              <w:rPr>
                <w:b/>
                <w:i/>
                <w:lang w:eastAsia="en-GB"/>
              </w:rPr>
            </w:pPr>
            <w:r w:rsidRPr="001662C6">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76027E09" w14:textId="77777777" w:rsidR="009D5726" w:rsidRPr="001662C6" w:rsidRDefault="009D5726" w:rsidP="00901EE0">
            <w:pPr>
              <w:pStyle w:val="TAL"/>
              <w:jc w:val="center"/>
              <w:rPr>
                <w:bCs/>
                <w:noProof/>
                <w:lang w:eastAsia="ko-KR"/>
              </w:rPr>
            </w:pPr>
            <w:r w:rsidRPr="001662C6">
              <w:rPr>
                <w:bCs/>
                <w:noProof/>
                <w:lang w:eastAsia="en-GB"/>
              </w:rPr>
              <w:t>No</w:t>
            </w:r>
          </w:p>
        </w:tc>
      </w:tr>
      <w:tr w:rsidR="009D5726" w:rsidRPr="001662C6" w14:paraId="113A1692" w14:textId="77777777" w:rsidTr="00901EE0">
        <w:trPr>
          <w:cantSplit/>
        </w:trPr>
        <w:tc>
          <w:tcPr>
            <w:tcW w:w="7793" w:type="dxa"/>
            <w:gridSpan w:val="2"/>
          </w:tcPr>
          <w:p w14:paraId="115E0F72" w14:textId="77777777" w:rsidR="009D5726" w:rsidRPr="001662C6" w:rsidRDefault="009D5726" w:rsidP="00901EE0">
            <w:pPr>
              <w:pStyle w:val="TAL"/>
              <w:rPr>
                <w:b/>
                <w:bCs/>
                <w:i/>
                <w:noProof/>
                <w:lang w:eastAsia="en-GB"/>
              </w:rPr>
            </w:pPr>
            <w:r w:rsidRPr="001662C6">
              <w:rPr>
                <w:b/>
                <w:bCs/>
                <w:i/>
                <w:noProof/>
                <w:lang w:eastAsia="en-GB"/>
              </w:rPr>
              <w:t>ims-VoiceOverNR-FR1</w:t>
            </w:r>
          </w:p>
          <w:p w14:paraId="608345B4" w14:textId="77777777" w:rsidR="009D5726" w:rsidRPr="001662C6" w:rsidRDefault="009D5726" w:rsidP="00901EE0">
            <w:pPr>
              <w:pStyle w:val="TAL"/>
              <w:rPr>
                <w:b/>
                <w:i/>
              </w:rPr>
            </w:pPr>
            <w:r w:rsidRPr="001662C6">
              <w:t>Indicates whether the UE supports IMS voice over NR FR1.</w:t>
            </w:r>
          </w:p>
        </w:tc>
        <w:tc>
          <w:tcPr>
            <w:tcW w:w="862" w:type="dxa"/>
            <w:gridSpan w:val="2"/>
          </w:tcPr>
          <w:p w14:paraId="2715FA8F"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02653591" w14:textId="77777777" w:rsidTr="00901EE0">
        <w:trPr>
          <w:cantSplit/>
        </w:trPr>
        <w:tc>
          <w:tcPr>
            <w:tcW w:w="7793" w:type="dxa"/>
            <w:gridSpan w:val="2"/>
          </w:tcPr>
          <w:p w14:paraId="7C80919D" w14:textId="77777777" w:rsidR="009D5726" w:rsidRPr="001662C6" w:rsidRDefault="009D5726" w:rsidP="00901EE0">
            <w:pPr>
              <w:pStyle w:val="TAL"/>
              <w:rPr>
                <w:b/>
                <w:bCs/>
                <w:i/>
                <w:noProof/>
                <w:lang w:eastAsia="en-GB"/>
              </w:rPr>
            </w:pPr>
            <w:r w:rsidRPr="001662C6">
              <w:rPr>
                <w:b/>
                <w:bCs/>
                <w:i/>
                <w:noProof/>
                <w:lang w:eastAsia="en-GB"/>
              </w:rPr>
              <w:t>ims-VoiceOverNR-FR2</w:t>
            </w:r>
          </w:p>
          <w:p w14:paraId="6B5F252D" w14:textId="77777777" w:rsidR="009D5726" w:rsidRPr="001662C6" w:rsidRDefault="009D5726" w:rsidP="00901EE0">
            <w:pPr>
              <w:pStyle w:val="TAL"/>
              <w:rPr>
                <w:b/>
                <w:i/>
              </w:rPr>
            </w:pPr>
            <w:r w:rsidRPr="001662C6">
              <w:t>Indicates whether the UE supports IMS voice over NR FR2.</w:t>
            </w:r>
          </w:p>
        </w:tc>
        <w:tc>
          <w:tcPr>
            <w:tcW w:w="862" w:type="dxa"/>
            <w:gridSpan w:val="2"/>
          </w:tcPr>
          <w:p w14:paraId="3C2213FA"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39D6A8A3" w14:textId="77777777" w:rsidTr="00901EE0">
        <w:trPr>
          <w:cantSplit/>
        </w:trPr>
        <w:tc>
          <w:tcPr>
            <w:tcW w:w="7793" w:type="dxa"/>
            <w:gridSpan w:val="2"/>
          </w:tcPr>
          <w:p w14:paraId="7FC4A3AF" w14:textId="77777777" w:rsidR="009D5726" w:rsidRPr="001662C6" w:rsidRDefault="009D5726" w:rsidP="00901EE0">
            <w:pPr>
              <w:pStyle w:val="TAL"/>
              <w:rPr>
                <w:b/>
                <w:bCs/>
                <w:i/>
                <w:noProof/>
                <w:lang w:eastAsia="en-GB"/>
              </w:rPr>
            </w:pPr>
            <w:r w:rsidRPr="001662C6">
              <w:rPr>
                <w:b/>
                <w:bCs/>
                <w:i/>
                <w:noProof/>
                <w:lang w:eastAsia="en-GB"/>
              </w:rPr>
              <w:t>ims-VoiceOverNR-PDCP-MCG-Bearer</w:t>
            </w:r>
          </w:p>
          <w:p w14:paraId="35C870A1" w14:textId="77777777" w:rsidR="009D5726" w:rsidRPr="001662C6" w:rsidRDefault="009D5726" w:rsidP="00901EE0">
            <w:pPr>
              <w:pStyle w:val="TAL"/>
              <w:rPr>
                <w:b/>
                <w:bCs/>
                <w:i/>
                <w:noProof/>
                <w:lang w:eastAsia="en-GB"/>
              </w:rPr>
            </w:pPr>
            <w:r w:rsidRPr="001662C6">
              <w:t>Indicates whether the UE supports IMS voice over NR PDCP with only MCG RLC bearer.</w:t>
            </w:r>
          </w:p>
        </w:tc>
        <w:tc>
          <w:tcPr>
            <w:tcW w:w="862" w:type="dxa"/>
            <w:gridSpan w:val="2"/>
          </w:tcPr>
          <w:p w14:paraId="6595AB39"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4FE377A6" w14:textId="77777777" w:rsidTr="00901EE0">
        <w:trPr>
          <w:cantSplit/>
        </w:trPr>
        <w:tc>
          <w:tcPr>
            <w:tcW w:w="7793" w:type="dxa"/>
            <w:gridSpan w:val="2"/>
          </w:tcPr>
          <w:p w14:paraId="7B104383" w14:textId="77777777" w:rsidR="009D5726" w:rsidRPr="001662C6" w:rsidRDefault="009D5726" w:rsidP="00901EE0">
            <w:pPr>
              <w:pStyle w:val="TAL"/>
              <w:rPr>
                <w:b/>
                <w:bCs/>
                <w:i/>
                <w:noProof/>
                <w:lang w:eastAsia="en-GB"/>
              </w:rPr>
            </w:pPr>
            <w:r w:rsidRPr="001662C6">
              <w:rPr>
                <w:b/>
                <w:bCs/>
                <w:i/>
                <w:noProof/>
                <w:lang w:eastAsia="en-GB"/>
              </w:rPr>
              <w:t>ims-VoiceOverNR-PDCP-SCG-Bearer</w:t>
            </w:r>
          </w:p>
          <w:p w14:paraId="39FAF1AD" w14:textId="77777777" w:rsidR="009D5726" w:rsidRPr="001662C6" w:rsidRDefault="009D5726" w:rsidP="00901EE0">
            <w:pPr>
              <w:pStyle w:val="TAL"/>
              <w:rPr>
                <w:b/>
                <w:bCs/>
                <w:i/>
                <w:noProof/>
                <w:lang w:eastAsia="en-GB"/>
              </w:rPr>
            </w:pPr>
            <w:r w:rsidRPr="001662C6">
              <w:t>Indicates whether the UE supports IMS voice over NR PDCP with only SCG RLC bearer</w:t>
            </w:r>
            <w:r w:rsidRPr="001662C6">
              <w:rPr>
                <w:rFonts w:cs="Arial"/>
                <w:szCs w:val="18"/>
              </w:rPr>
              <w:t xml:space="preserve"> </w:t>
            </w:r>
            <w:r w:rsidRPr="001662C6">
              <w:t>when configured with EN-DC.</w:t>
            </w:r>
          </w:p>
        </w:tc>
        <w:tc>
          <w:tcPr>
            <w:tcW w:w="862" w:type="dxa"/>
            <w:gridSpan w:val="2"/>
          </w:tcPr>
          <w:p w14:paraId="6B1641B4"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1ED695CE" w14:textId="77777777" w:rsidTr="00901EE0">
        <w:trPr>
          <w:cantSplit/>
        </w:trPr>
        <w:tc>
          <w:tcPr>
            <w:tcW w:w="7793" w:type="dxa"/>
            <w:gridSpan w:val="2"/>
          </w:tcPr>
          <w:p w14:paraId="6471EC73" w14:textId="77777777" w:rsidR="009D5726" w:rsidRPr="001662C6" w:rsidRDefault="009D5726" w:rsidP="00901EE0">
            <w:pPr>
              <w:pStyle w:val="TAL"/>
              <w:rPr>
                <w:b/>
                <w:bCs/>
                <w:i/>
                <w:noProof/>
                <w:lang w:eastAsia="en-GB"/>
              </w:rPr>
            </w:pPr>
            <w:r w:rsidRPr="001662C6">
              <w:rPr>
                <w:b/>
                <w:bCs/>
                <w:i/>
                <w:noProof/>
                <w:lang w:eastAsia="en-GB"/>
              </w:rPr>
              <w:t>ims-VoNR-PDCP-SCG-NGENDC</w:t>
            </w:r>
          </w:p>
          <w:p w14:paraId="0188ED1F" w14:textId="77777777" w:rsidR="009D5726" w:rsidRPr="001662C6" w:rsidRDefault="009D5726" w:rsidP="00901EE0">
            <w:pPr>
              <w:pStyle w:val="TAL"/>
              <w:rPr>
                <w:b/>
                <w:bCs/>
                <w:i/>
                <w:noProof/>
                <w:lang w:eastAsia="en-GB"/>
              </w:rPr>
            </w:pPr>
            <w:r w:rsidRPr="001662C6">
              <w:t>Indicates whether the UE supports IMS voice over NR PDCP with only SCG RLC bearer when configured with NGEN-DC.</w:t>
            </w:r>
          </w:p>
        </w:tc>
        <w:tc>
          <w:tcPr>
            <w:tcW w:w="862" w:type="dxa"/>
            <w:gridSpan w:val="2"/>
          </w:tcPr>
          <w:p w14:paraId="7CFD5C9B"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3A3D9896" w14:textId="77777777" w:rsidTr="00901EE0">
        <w:trPr>
          <w:cantSplit/>
        </w:trPr>
        <w:tc>
          <w:tcPr>
            <w:tcW w:w="7793" w:type="dxa"/>
            <w:gridSpan w:val="2"/>
          </w:tcPr>
          <w:p w14:paraId="293DC9A4" w14:textId="77777777" w:rsidR="009D5726" w:rsidRPr="001662C6" w:rsidRDefault="009D5726" w:rsidP="00901EE0">
            <w:pPr>
              <w:pStyle w:val="TAL"/>
              <w:rPr>
                <w:b/>
                <w:bCs/>
                <w:i/>
                <w:noProof/>
                <w:lang w:eastAsia="en-GB"/>
              </w:rPr>
            </w:pPr>
            <w:r w:rsidRPr="001662C6">
              <w:rPr>
                <w:b/>
                <w:bCs/>
                <w:i/>
                <w:noProof/>
                <w:lang w:eastAsia="en-GB"/>
              </w:rPr>
              <w:t>inactiveState</w:t>
            </w:r>
          </w:p>
          <w:p w14:paraId="426D6F32" w14:textId="77777777" w:rsidR="009D5726" w:rsidRPr="001662C6" w:rsidRDefault="009D5726" w:rsidP="00901EE0">
            <w:pPr>
              <w:pStyle w:val="TAL"/>
              <w:rPr>
                <w:b/>
                <w:i/>
              </w:rPr>
            </w:pPr>
            <w:r w:rsidRPr="001662C6">
              <w:t>Indicates whether the UE supports RRC_INACTIVE.</w:t>
            </w:r>
          </w:p>
        </w:tc>
        <w:tc>
          <w:tcPr>
            <w:tcW w:w="862" w:type="dxa"/>
            <w:gridSpan w:val="2"/>
          </w:tcPr>
          <w:p w14:paraId="7B4FAA1A"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252D7E76" w14:textId="77777777" w:rsidTr="00901EE0">
        <w:trPr>
          <w:cantSplit/>
        </w:trPr>
        <w:tc>
          <w:tcPr>
            <w:tcW w:w="7793" w:type="dxa"/>
            <w:gridSpan w:val="2"/>
            <w:tcBorders>
              <w:bottom w:val="single" w:sz="4" w:space="0" w:color="808080"/>
            </w:tcBorders>
          </w:tcPr>
          <w:p w14:paraId="6813971E" w14:textId="77777777" w:rsidR="009D5726" w:rsidRPr="001662C6" w:rsidRDefault="009D5726" w:rsidP="00901EE0">
            <w:pPr>
              <w:pStyle w:val="TAL"/>
              <w:rPr>
                <w:b/>
                <w:bCs/>
                <w:i/>
                <w:noProof/>
                <w:lang w:eastAsia="en-GB"/>
              </w:rPr>
            </w:pPr>
            <w:r w:rsidRPr="001662C6">
              <w:rPr>
                <w:b/>
                <w:bCs/>
                <w:i/>
                <w:noProof/>
                <w:lang w:eastAsia="en-GB"/>
              </w:rPr>
              <w:t>incMonEUTRA</w:t>
            </w:r>
          </w:p>
          <w:p w14:paraId="529957ED" w14:textId="77777777" w:rsidR="009D5726" w:rsidRPr="001662C6" w:rsidRDefault="009D5726" w:rsidP="00901EE0">
            <w:pPr>
              <w:pStyle w:val="TAL"/>
              <w:rPr>
                <w:b/>
                <w:bCs/>
                <w:i/>
                <w:noProof/>
                <w:lang w:eastAsia="en-GB"/>
              </w:rPr>
            </w:pPr>
            <w:r w:rsidRPr="001662C6">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5FCF0CDE"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6C2A304E" w14:textId="77777777" w:rsidTr="00901EE0">
        <w:trPr>
          <w:cantSplit/>
        </w:trPr>
        <w:tc>
          <w:tcPr>
            <w:tcW w:w="7793" w:type="dxa"/>
            <w:gridSpan w:val="2"/>
            <w:tcBorders>
              <w:bottom w:val="single" w:sz="4" w:space="0" w:color="808080"/>
            </w:tcBorders>
          </w:tcPr>
          <w:p w14:paraId="5D59383A" w14:textId="77777777" w:rsidR="009D5726" w:rsidRPr="001662C6" w:rsidRDefault="009D5726" w:rsidP="00901EE0">
            <w:pPr>
              <w:pStyle w:val="TAL"/>
              <w:rPr>
                <w:b/>
                <w:bCs/>
                <w:i/>
                <w:noProof/>
                <w:lang w:eastAsia="en-GB"/>
              </w:rPr>
            </w:pPr>
            <w:r w:rsidRPr="001662C6">
              <w:rPr>
                <w:b/>
                <w:bCs/>
                <w:i/>
                <w:noProof/>
                <w:lang w:eastAsia="en-GB"/>
              </w:rPr>
              <w:t>incMonUTRA</w:t>
            </w:r>
          </w:p>
          <w:p w14:paraId="42CEEE39" w14:textId="77777777" w:rsidR="009D5726" w:rsidRPr="001662C6" w:rsidRDefault="009D5726" w:rsidP="00901EE0">
            <w:pPr>
              <w:pStyle w:val="TAL"/>
              <w:rPr>
                <w:b/>
                <w:bCs/>
                <w:i/>
                <w:noProof/>
                <w:lang w:eastAsia="en-GB"/>
              </w:rPr>
            </w:pPr>
            <w:r w:rsidRPr="001662C6">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1795E2CA"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60F5425C" w14:textId="77777777" w:rsidTr="00901EE0">
        <w:trPr>
          <w:cantSplit/>
        </w:trPr>
        <w:tc>
          <w:tcPr>
            <w:tcW w:w="7793" w:type="dxa"/>
            <w:gridSpan w:val="2"/>
            <w:tcBorders>
              <w:bottom w:val="single" w:sz="4" w:space="0" w:color="808080"/>
            </w:tcBorders>
          </w:tcPr>
          <w:p w14:paraId="298C00C5" w14:textId="77777777" w:rsidR="009D5726" w:rsidRPr="001662C6" w:rsidRDefault="009D5726" w:rsidP="00901EE0">
            <w:pPr>
              <w:pStyle w:val="TAL"/>
              <w:rPr>
                <w:b/>
                <w:bCs/>
                <w:i/>
                <w:noProof/>
                <w:lang w:eastAsia="en-GB"/>
              </w:rPr>
            </w:pPr>
            <w:r w:rsidRPr="001662C6">
              <w:rPr>
                <w:b/>
                <w:bCs/>
                <w:i/>
                <w:noProof/>
                <w:lang w:eastAsia="en-GB"/>
              </w:rPr>
              <w:t>inDeviceCoexInd</w:t>
            </w:r>
          </w:p>
          <w:p w14:paraId="7B0656B6" w14:textId="77777777" w:rsidR="009D5726" w:rsidRPr="001662C6" w:rsidRDefault="009D5726" w:rsidP="00901EE0">
            <w:pPr>
              <w:pStyle w:val="TAL"/>
              <w:rPr>
                <w:b/>
                <w:bCs/>
                <w:i/>
                <w:noProof/>
                <w:lang w:eastAsia="en-GB"/>
              </w:rPr>
            </w:pPr>
            <w:r w:rsidRPr="001662C6">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3D397975"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15D9763A" w14:textId="77777777" w:rsidTr="00901EE0">
        <w:trPr>
          <w:cantSplit/>
        </w:trPr>
        <w:tc>
          <w:tcPr>
            <w:tcW w:w="7793" w:type="dxa"/>
            <w:gridSpan w:val="2"/>
            <w:tcBorders>
              <w:bottom w:val="single" w:sz="4" w:space="0" w:color="808080"/>
            </w:tcBorders>
          </w:tcPr>
          <w:p w14:paraId="3BFFC0DA" w14:textId="77777777" w:rsidR="009D5726" w:rsidRPr="001662C6" w:rsidRDefault="009D5726" w:rsidP="00901EE0">
            <w:pPr>
              <w:pStyle w:val="TAL"/>
            </w:pPr>
            <w:r w:rsidRPr="001662C6">
              <w:rPr>
                <w:b/>
                <w:i/>
              </w:rPr>
              <w:t>inDeviceCoexInd-ENDC</w:t>
            </w:r>
          </w:p>
          <w:p w14:paraId="5D964795" w14:textId="77777777" w:rsidR="009D5726" w:rsidRPr="001662C6" w:rsidRDefault="009D5726" w:rsidP="00901EE0">
            <w:pPr>
              <w:pStyle w:val="TAL"/>
              <w:rPr>
                <w:b/>
                <w:bCs/>
                <w:i/>
                <w:noProof/>
                <w:lang w:eastAsia="en-GB"/>
              </w:rPr>
            </w:pPr>
            <w:r w:rsidRPr="001662C6">
              <w:rPr>
                <w:lang w:eastAsia="en-GB"/>
              </w:rPr>
              <w:t xml:space="preserve">Indicates whether the UE supports in-device coexistence indication for </w:t>
            </w:r>
            <w:r w:rsidRPr="001662C6">
              <w:rPr>
                <w:rFonts w:cs="Arial"/>
                <w:lang w:eastAsia="en-GB"/>
              </w:rPr>
              <w:t>(NG)</w:t>
            </w:r>
            <w:r w:rsidRPr="001662C6">
              <w:rPr>
                <w:lang w:eastAsia="en-GB"/>
              </w:rPr>
              <w:t xml:space="preserve">EN-DC operation. This field can be included only if </w:t>
            </w:r>
            <w:r w:rsidRPr="001662C6">
              <w:rPr>
                <w:i/>
                <w:lang w:eastAsia="en-GB"/>
              </w:rPr>
              <w:t xml:space="preserve">inDeviceCoexInd </w:t>
            </w:r>
            <w:r w:rsidRPr="001662C6">
              <w:rPr>
                <w:lang w:eastAsia="en-GB"/>
              </w:rPr>
              <w:t xml:space="preserve">is included. The UE supports </w:t>
            </w:r>
            <w:r w:rsidRPr="001662C6">
              <w:rPr>
                <w:i/>
                <w:lang w:eastAsia="en-GB"/>
              </w:rPr>
              <w:t>inDeviceCoexInd-ENDC</w:t>
            </w:r>
            <w:r w:rsidRPr="001662C6">
              <w:rPr>
                <w:lang w:eastAsia="en-GB"/>
              </w:rPr>
              <w:t xml:space="preserve"> in the same duplexing modes as it supports </w:t>
            </w:r>
            <w:r w:rsidRPr="001662C6">
              <w:rPr>
                <w:i/>
                <w:lang w:eastAsia="en-GB"/>
              </w:rPr>
              <w:t>inDeviceCoexInd</w:t>
            </w:r>
            <w:r w:rsidRPr="001662C6">
              <w:rPr>
                <w:lang w:eastAsia="en-GB"/>
              </w:rPr>
              <w:t>.</w:t>
            </w:r>
          </w:p>
        </w:tc>
        <w:tc>
          <w:tcPr>
            <w:tcW w:w="862" w:type="dxa"/>
            <w:gridSpan w:val="2"/>
            <w:tcBorders>
              <w:bottom w:val="single" w:sz="4" w:space="0" w:color="808080"/>
            </w:tcBorders>
          </w:tcPr>
          <w:p w14:paraId="6944F78B"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4A059B6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9943AB" w14:textId="77777777" w:rsidR="009D5726" w:rsidRPr="001662C6" w:rsidRDefault="009D5726" w:rsidP="00901EE0">
            <w:pPr>
              <w:pStyle w:val="TAL"/>
              <w:rPr>
                <w:b/>
                <w:i/>
                <w:lang w:eastAsia="zh-CN"/>
              </w:rPr>
            </w:pPr>
            <w:r w:rsidRPr="001662C6">
              <w:rPr>
                <w:b/>
                <w:i/>
                <w:lang w:eastAsia="zh-CN"/>
              </w:rPr>
              <w:t>inDeviceCoexInd-HardwareSharingInd</w:t>
            </w:r>
          </w:p>
          <w:p w14:paraId="5CC5E497" w14:textId="77777777" w:rsidR="009D5726" w:rsidRPr="001662C6" w:rsidRDefault="009D5726" w:rsidP="00901EE0">
            <w:pPr>
              <w:pStyle w:val="TAL"/>
              <w:rPr>
                <w:lang w:eastAsia="en-GB"/>
              </w:rPr>
            </w:pPr>
            <w:r w:rsidRPr="001662C6">
              <w:rPr>
                <w:rFonts w:cs="Arial"/>
                <w:lang w:eastAsia="zh-CN"/>
              </w:rPr>
              <w:t xml:space="preserve">Indicates whether the UE supports indicating hardware sharing problems when sending the </w:t>
            </w:r>
            <w:r w:rsidRPr="001662C6">
              <w:rPr>
                <w:rFonts w:cs="Arial"/>
                <w:i/>
                <w:lang w:eastAsia="zh-CN"/>
              </w:rPr>
              <w:t>InDeviceCoexIndication</w:t>
            </w:r>
            <w:r w:rsidRPr="001662C6">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DF5D28"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03F6F8BE" w14:textId="77777777" w:rsidTr="00901EE0">
        <w:trPr>
          <w:cantSplit/>
        </w:trPr>
        <w:tc>
          <w:tcPr>
            <w:tcW w:w="7793" w:type="dxa"/>
            <w:gridSpan w:val="2"/>
            <w:tcBorders>
              <w:bottom w:val="single" w:sz="4" w:space="0" w:color="808080"/>
            </w:tcBorders>
          </w:tcPr>
          <w:p w14:paraId="54269587" w14:textId="77777777" w:rsidR="009D5726" w:rsidRPr="001662C6" w:rsidRDefault="009D5726" w:rsidP="00901EE0">
            <w:pPr>
              <w:pStyle w:val="TAL"/>
              <w:rPr>
                <w:b/>
                <w:i/>
                <w:lang w:eastAsia="en-GB"/>
              </w:rPr>
            </w:pPr>
            <w:r w:rsidRPr="001662C6">
              <w:rPr>
                <w:b/>
                <w:i/>
                <w:lang w:eastAsia="en-GB"/>
              </w:rPr>
              <w:t>inDeviceCoexInd-UL-CA</w:t>
            </w:r>
          </w:p>
          <w:p w14:paraId="67434C35" w14:textId="77777777" w:rsidR="009D5726" w:rsidRPr="001662C6" w:rsidRDefault="009D5726" w:rsidP="00901EE0">
            <w:pPr>
              <w:pStyle w:val="TAL"/>
              <w:rPr>
                <w:b/>
                <w:bCs/>
                <w:i/>
                <w:noProof/>
                <w:lang w:eastAsia="en-GB"/>
              </w:rPr>
            </w:pPr>
            <w:r w:rsidRPr="001662C6">
              <w:rPr>
                <w:lang w:eastAsia="en-GB"/>
              </w:rPr>
              <w:t xml:space="preserve">Indicates whether the UE supports UL CA related in-device coexistence indication. This field can be included only if </w:t>
            </w:r>
            <w:r w:rsidRPr="001662C6">
              <w:rPr>
                <w:i/>
                <w:lang w:eastAsia="en-GB"/>
              </w:rPr>
              <w:t xml:space="preserve">inDeviceCoexInd </w:t>
            </w:r>
            <w:r w:rsidRPr="001662C6">
              <w:rPr>
                <w:lang w:eastAsia="en-GB"/>
              </w:rPr>
              <w:t xml:space="preserve">is included. The UE supports </w:t>
            </w:r>
            <w:r w:rsidRPr="001662C6">
              <w:rPr>
                <w:i/>
                <w:lang w:eastAsia="en-GB"/>
              </w:rPr>
              <w:t>inDeviceCoexInd-UL-CA</w:t>
            </w:r>
            <w:r w:rsidRPr="001662C6">
              <w:rPr>
                <w:lang w:eastAsia="en-GB"/>
              </w:rPr>
              <w:t xml:space="preserve"> in the same duplexing modes as it supports </w:t>
            </w:r>
            <w:r w:rsidRPr="001662C6">
              <w:rPr>
                <w:i/>
                <w:lang w:eastAsia="en-GB"/>
              </w:rPr>
              <w:t>inDeviceCoexInd</w:t>
            </w:r>
            <w:r w:rsidRPr="001662C6">
              <w:rPr>
                <w:lang w:eastAsia="en-GB"/>
              </w:rPr>
              <w:t>.</w:t>
            </w:r>
          </w:p>
        </w:tc>
        <w:tc>
          <w:tcPr>
            <w:tcW w:w="862" w:type="dxa"/>
            <w:gridSpan w:val="2"/>
            <w:tcBorders>
              <w:bottom w:val="single" w:sz="4" w:space="0" w:color="808080"/>
            </w:tcBorders>
          </w:tcPr>
          <w:p w14:paraId="1BCF8A3D"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39BC9958" w14:textId="77777777" w:rsidTr="00901EE0">
        <w:trPr>
          <w:cantSplit/>
        </w:trPr>
        <w:tc>
          <w:tcPr>
            <w:tcW w:w="7793" w:type="dxa"/>
            <w:gridSpan w:val="2"/>
            <w:tcBorders>
              <w:bottom w:val="single" w:sz="4" w:space="0" w:color="808080"/>
            </w:tcBorders>
          </w:tcPr>
          <w:p w14:paraId="34B13571" w14:textId="77777777" w:rsidR="009D5726" w:rsidRPr="001662C6" w:rsidRDefault="009D5726" w:rsidP="00901EE0">
            <w:pPr>
              <w:keepNext/>
              <w:keepLines/>
              <w:spacing w:after="0"/>
              <w:rPr>
                <w:rFonts w:ascii="Arial" w:hAnsi="Arial" w:cs="Arial"/>
                <w:b/>
                <w:bCs/>
                <w:i/>
                <w:noProof/>
                <w:sz w:val="18"/>
                <w:szCs w:val="18"/>
                <w:lang w:eastAsia="zh-CN"/>
              </w:rPr>
            </w:pPr>
            <w:r w:rsidRPr="001662C6">
              <w:rPr>
                <w:rFonts w:ascii="Arial" w:hAnsi="Arial" w:cs="Arial"/>
                <w:b/>
                <w:bCs/>
                <w:i/>
                <w:noProof/>
                <w:sz w:val="18"/>
                <w:szCs w:val="18"/>
              </w:rPr>
              <w:t>interBandTDD-CA-WithDifferentConfig</w:t>
            </w:r>
          </w:p>
          <w:p w14:paraId="0D5BEE2B" w14:textId="77777777" w:rsidR="009D5726" w:rsidRPr="001662C6" w:rsidRDefault="009D5726" w:rsidP="00901EE0">
            <w:pPr>
              <w:keepNext/>
              <w:keepLines/>
              <w:spacing w:after="0"/>
              <w:rPr>
                <w:rFonts w:ascii="Arial" w:eastAsia="SimSun" w:hAnsi="Arial" w:cs="Arial"/>
                <w:bCs/>
                <w:noProof/>
                <w:sz w:val="18"/>
                <w:szCs w:val="18"/>
                <w:lang w:eastAsia="zh-CN"/>
              </w:rPr>
            </w:pPr>
            <w:r w:rsidRPr="001662C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ACCB15A" w14:textId="77777777" w:rsidR="009D5726" w:rsidRPr="001662C6" w:rsidRDefault="009D5726" w:rsidP="00901EE0">
            <w:pPr>
              <w:keepNext/>
              <w:keepLines/>
              <w:spacing w:after="0"/>
              <w:jc w:val="center"/>
              <w:rPr>
                <w:rFonts w:ascii="Arial" w:eastAsia="SimSun" w:hAnsi="Arial" w:cs="Arial"/>
                <w:bCs/>
                <w:noProof/>
                <w:sz w:val="18"/>
                <w:szCs w:val="18"/>
                <w:lang w:eastAsia="zh-CN"/>
              </w:rPr>
            </w:pPr>
            <w:r w:rsidRPr="001662C6">
              <w:rPr>
                <w:rFonts w:ascii="Arial" w:hAnsi="Arial" w:cs="Arial"/>
                <w:bCs/>
                <w:noProof/>
                <w:sz w:val="18"/>
                <w:szCs w:val="18"/>
                <w:lang w:eastAsia="zh-CN"/>
              </w:rPr>
              <w:t>-</w:t>
            </w:r>
          </w:p>
        </w:tc>
      </w:tr>
      <w:tr w:rsidR="009D5726" w:rsidRPr="001662C6" w14:paraId="314F865D" w14:textId="77777777" w:rsidTr="00901EE0">
        <w:trPr>
          <w:cantSplit/>
        </w:trPr>
        <w:tc>
          <w:tcPr>
            <w:tcW w:w="7793" w:type="dxa"/>
            <w:gridSpan w:val="2"/>
            <w:tcBorders>
              <w:bottom w:val="single" w:sz="4" w:space="0" w:color="808080"/>
            </w:tcBorders>
          </w:tcPr>
          <w:p w14:paraId="1353A208" w14:textId="77777777" w:rsidR="009D5726" w:rsidRPr="001662C6" w:rsidRDefault="009D5726" w:rsidP="00901EE0">
            <w:pPr>
              <w:pStyle w:val="TAL"/>
              <w:rPr>
                <w:b/>
                <w:bCs/>
                <w:i/>
                <w:iCs/>
                <w:noProof/>
                <w:lang w:eastAsia="zh-CN"/>
              </w:rPr>
            </w:pPr>
            <w:r w:rsidRPr="001662C6">
              <w:rPr>
                <w:b/>
                <w:bCs/>
                <w:i/>
                <w:iCs/>
                <w:noProof/>
                <w:lang w:eastAsia="zh-CN"/>
              </w:rPr>
              <w:t>interBandPowerSharingAsyncDAPS</w:t>
            </w:r>
          </w:p>
          <w:p w14:paraId="0A7BD750" w14:textId="77777777" w:rsidR="009D5726" w:rsidRPr="001662C6" w:rsidRDefault="009D5726" w:rsidP="00901EE0">
            <w:pPr>
              <w:pStyle w:val="TAL"/>
              <w:rPr>
                <w:noProof/>
              </w:rPr>
            </w:pPr>
            <w:r w:rsidRPr="001662C6">
              <w:rPr>
                <w:noProof/>
                <w:lang w:eastAsia="zh-CN"/>
              </w:rPr>
              <w:t>Indicates whether the UE supports power sharing for asynchronous inter-band DAPS handovers.</w:t>
            </w:r>
          </w:p>
        </w:tc>
        <w:tc>
          <w:tcPr>
            <w:tcW w:w="862" w:type="dxa"/>
            <w:gridSpan w:val="2"/>
            <w:tcBorders>
              <w:bottom w:val="single" w:sz="4" w:space="0" w:color="808080"/>
            </w:tcBorders>
          </w:tcPr>
          <w:p w14:paraId="4BFFD9B3" w14:textId="77777777" w:rsidR="009D5726" w:rsidRPr="001662C6" w:rsidRDefault="009D5726" w:rsidP="00901EE0">
            <w:pPr>
              <w:pStyle w:val="TAL"/>
              <w:jc w:val="center"/>
              <w:rPr>
                <w:noProof/>
                <w:lang w:eastAsia="zh-CN"/>
              </w:rPr>
            </w:pPr>
            <w:r w:rsidRPr="001662C6">
              <w:rPr>
                <w:noProof/>
                <w:lang w:eastAsia="zh-CN"/>
              </w:rPr>
              <w:t>-</w:t>
            </w:r>
          </w:p>
        </w:tc>
      </w:tr>
      <w:tr w:rsidR="009D5726" w:rsidRPr="001662C6" w14:paraId="67F02114" w14:textId="77777777" w:rsidTr="00901EE0">
        <w:trPr>
          <w:cantSplit/>
        </w:trPr>
        <w:tc>
          <w:tcPr>
            <w:tcW w:w="7793" w:type="dxa"/>
            <w:gridSpan w:val="2"/>
            <w:tcBorders>
              <w:bottom w:val="single" w:sz="4" w:space="0" w:color="808080"/>
            </w:tcBorders>
          </w:tcPr>
          <w:p w14:paraId="52E26B8F" w14:textId="77777777" w:rsidR="009D5726" w:rsidRPr="001662C6" w:rsidRDefault="009D5726" w:rsidP="00901EE0">
            <w:pPr>
              <w:pStyle w:val="TAL"/>
              <w:rPr>
                <w:b/>
                <w:bCs/>
                <w:i/>
                <w:iCs/>
                <w:noProof/>
                <w:lang w:eastAsia="zh-CN"/>
              </w:rPr>
            </w:pPr>
            <w:r w:rsidRPr="001662C6">
              <w:rPr>
                <w:b/>
                <w:bCs/>
                <w:i/>
                <w:iCs/>
                <w:noProof/>
                <w:lang w:eastAsia="zh-CN"/>
              </w:rPr>
              <w:t>interBandPowerSharingSyncDAPS</w:t>
            </w:r>
          </w:p>
          <w:p w14:paraId="53453B9E" w14:textId="77777777" w:rsidR="009D5726" w:rsidRPr="001662C6" w:rsidRDefault="009D5726" w:rsidP="00901EE0">
            <w:pPr>
              <w:pStyle w:val="TAL"/>
              <w:rPr>
                <w:noProof/>
              </w:rPr>
            </w:pPr>
            <w:r w:rsidRPr="001662C6">
              <w:rPr>
                <w:noProof/>
                <w:lang w:eastAsia="zh-CN"/>
              </w:rPr>
              <w:t>Indicates whether the UE supports power sharing for synchronous inter-band DAPS handovers.</w:t>
            </w:r>
          </w:p>
        </w:tc>
        <w:tc>
          <w:tcPr>
            <w:tcW w:w="862" w:type="dxa"/>
            <w:gridSpan w:val="2"/>
            <w:tcBorders>
              <w:bottom w:val="single" w:sz="4" w:space="0" w:color="808080"/>
            </w:tcBorders>
          </w:tcPr>
          <w:p w14:paraId="220D011B" w14:textId="77777777" w:rsidR="009D5726" w:rsidRPr="001662C6" w:rsidRDefault="009D5726" w:rsidP="00901EE0">
            <w:pPr>
              <w:pStyle w:val="TAL"/>
              <w:jc w:val="center"/>
              <w:rPr>
                <w:noProof/>
                <w:lang w:eastAsia="zh-CN"/>
              </w:rPr>
            </w:pPr>
            <w:r w:rsidRPr="001662C6">
              <w:rPr>
                <w:noProof/>
                <w:lang w:eastAsia="zh-CN"/>
              </w:rPr>
              <w:t>-</w:t>
            </w:r>
          </w:p>
        </w:tc>
      </w:tr>
      <w:tr w:rsidR="009D5726" w:rsidRPr="001662C6" w14:paraId="4492B3EA" w14:textId="77777777" w:rsidTr="00901EE0">
        <w:trPr>
          <w:cantSplit/>
        </w:trPr>
        <w:tc>
          <w:tcPr>
            <w:tcW w:w="7793" w:type="dxa"/>
            <w:gridSpan w:val="2"/>
            <w:tcBorders>
              <w:bottom w:val="single" w:sz="4" w:space="0" w:color="808080"/>
            </w:tcBorders>
          </w:tcPr>
          <w:p w14:paraId="0231E5EB" w14:textId="77777777" w:rsidR="009D5726" w:rsidRPr="001662C6" w:rsidRDefault="009D5726" w:rsidP="00901EE0">
            <w:pPr>
              <w:keepNext/>
              <w:keepLines/>
              <w:spacing w:after="0"/>
              <w:rPr>
                <w:rFonts w:ascii="Arial" w:hAnsi="Arial" w:cs="Arial"/>
                <w:b/>
                <w:bCs/>
                <w:i/>
                <w:noProof/>
                <w:sz w:val="18"/>
                <w:szCs w:val="18"/>
                <w:lang w:eastAsia="zh-CN"/>
              </w:rPr>
            </w:pPr>
            <w:r w:rsidRPr="001662C6">
              <w:rPr>
                <w:rFonts w:ascii="Arial" w:hAnsi="Arial" w:cs="Arial"/>
                <w:b/>
                <w:bCs/>
                <w:i/>
                <w:noProof/>
                <w:sz w:val="18"/>
                <w:szCs w:val="18"/>
                <w:lang w:eastAsia="zh-CN"/>
              </w:rPr>
              <w:t>interferenceMeasRestriction</w:t>
            </w:r>
          </w:p>
          <w:p w14:paraId="4F4E2031" w14:textId="77777777" w:rsidR="009D5726" w:rsidRPr="001662C6" w:rsidRDefault="009D5726" w:rsidP="00901EE0">
            <w:pPr>
              <w:keepNext/>
              <w:keepLines/>
              <w:spacing w:after="0"/>
              <w:rPr>
                <w:rFonts w:ascii="Arial" w:hAnsi="Arial" w:cs="Arial"/>
                <w:bCs/>
                <w:noProof/>
                <w:sz w:val="18"/>
                <w:szCs w:val="18"/>
                <w:lang w:eastAsia="zh-CN"/>
              </w:rPr>
            </w:pPr>
            <w:r w:rsidRPr="001662C6">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0335DE02" w14:textId="77777777" w:rsidR="009D5726" w:rsidRPr="001662C6" w:rsidRDefault="009D5726" w:rsidP="00901EE0">
            <w:pPr>
              <w:pStyle w:val="TAL"/>
              <w:jc w:val="center"/>
              <w:rPr>
                <w:rFonts w:cs="Arial"/>
                <w:bCs/>
                <w:noProof/>
                <w:szCs w:val="18"/>
                <w:lang w:eastAsia="zh-CN"/>
              </w:rPr>
            </w:pPr>
            <w:r w:rsidRPr="001662C6">
              <w:rPr>
                <w:bCs/>
                <w:noProof/>
                <w:lang w:eastAsia="en-GB"/>
              </w:rPr>
              <w:t>Yes</w:t>
            </w:r>
          </w:p>
        </w:tc>
      </w:tr>
      <w:tr w:rsidR="009D5726" w:rsidRPr="001662C6" w14:paraId="58D7DC1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CF2E6" w14:textId="77777777" w:rsidR="009D5726" w:rsidRPr="001662C6" w:rsidRDefault="009D5726" w:rsidP="00901EE0">
            <w:pPr>
              <w:pStyle w:val="TAL"/>
              <w:rPr>
                <w:b/>
                <w:i/>
              </w:rPr>
            </w:pPr>
            <w:r w:rsidRPr="001662C6">
              <w:rPr>
                <w:b/>
                <w:i/>
              </w:rPr>
              <w:t>interFreqAsyncDAPS</w:t>
            </w:r>
          </w:p>
          <w:p w14:paraId="4ACF38B2" w14:textId="77777777" w:rsidR="009D5726" w:rsidRPr="001662C6" w:rsidRDefault="009D5726" w:rsidP="00901EE0">
            <w:pPr>
              <w:pStyle w:val="TAL"/>
              <w:rPr>
                <w:b/>
                <w:bCs/>
                <w:i/>
                <w:noProof/>
                <w:lang w:eastAsia="en-GB"/>
              </w:rPr>
            </w:pPr>
            <w:r w:rsidRPr="001662C6">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0ABEE806" w14:textId="77777777" w:rsidR="009D5726" w:rsidRPr="001662C6" w:rsidRDefault="009D5726" w:rsidP="00901EE0">
            <w:pPr>
              <w:pStyle w:val="TAL"/>
              <w:jc w:val="center"/>
              <w:rPr>
                <w:bCs/>
                <w:noProof/>
                <w:lang w:eastAsia="en-GB"/>
              </w:rPr>
            </w:pPr>
            <w:r w:rsidRPr="001662C6">
              <w:rPr>
                <w:noProof/>
                <w:lang w:eastAsia="zh-CN"/>
              </w:rPr>
              <w:t>-</w:t>
            </w:r>
          </w:p>
        </w:tc>
      </w:tr>
      <w:tr w:rsidR="009D5726" w:rsidRPr="001662C6" w14:paraId="62E2BF6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240545" w14:textId="77777777" w:rsidR="009D5726" w:rsidRPr="001662C6" w:rsidRDefault="009D5726" w:rsidP="00901EE0">
            <w:pPr>
              <w:pStyle w:val="TAL"/>
              <w:rPr>
                <w:b/>
                <w:bCs/>
                <w:i/>
                <w:noProof/>
                <w:lang w:eastAsia="en-GB"/>
              </w:rPr>
            </w:pPr>
            <w:r w:rsidRPr="001662C6">
              <w:rPr>
                <w:b/>
                <w:bCs/>
                <w:i/>
                <w:noProof/>
                <w:lang w:eastAsia="en-GB"/>
              </w:rPr>
              <w:t>interFreqBandList</w:t>
            </w:r>
          </w:p>
          <w:p w14:paraId="3CEB25DF" w14:textId="77777777" w:rsidR="009D5726" w:rsidRPr="001662C6" w:rsidRDefault="009D5726" w:rsidP="00901EE0">
            <w:pPr>
              <w:pStyle w:val="TAL"/>
              <w:rPr>
                <w:iCs/>
                <w:lang w:eastAsia="en-GB"/>
              </w:rPr>
            </w:pPr>
            <w:r w:rsidRPr="001662C6">
              <w:rPr>
                <w:lang w:eastAsia="en-GB"/>
              </w:rPr>
              <w:t>One entry corresponding to each supported E</w:t>
            </w:r>
            <w:r w:rsidRPr="001662C6">
              <w:rPr>
                <w:lang w:eastAsia="en-GB"/>
              </w:rPr>
              <w:noBreakHyphen/>
              <w:t xml:space="preserve">UTRA band listed in the same order as in </w:t>
            </w:r>
            <w:r w:rsidRPr="001662C6">
              <w:rPr>
                <w:i/>
                <w:noProof/>
                <w:lang w:eastAsia="en-GB"/>
              </w:rPr>
              <w:t>supportedBandListEUTRA</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18B4F4"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7D2944F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6505A" w14:textId="77777777" w:rsidR="009D5726" w:rsidRPr="001662C6" w:rsidRDefault="009D5726" w:rsidP="00901EE0">
            <w:pPr>
              <w:pStyle w:val="TAL"/>
              <w:rPr>
                <w:b/>
                <w:i/>
              </w:rPr>
            </w:pPr>
            <w:r w:rsidRPr="001662C6">
              <w:rPr>
                <w:b/>
                <w:i/>
              </w:rPr>
              <w:t>interFreqDAPS</w:t>
            </w:r>
          </w:p>
          <w:p w14:paraId="4BD5566D" w14:textId="77777777" w:rsidR="009D5726" w:rsidRPr="001662C6" w:rsidRDefault="009D5726" w:rsidP="00901EE0">
            <w:pPr>
              <w:pStyle w:val="TAL"/>
              <w:rPr>
                <w:b/>
                <w:bCs/>
                <w:i/>
                <w:noProof/>
                <w:lang w:eastAsia="en-GB"/>
              </w:rPr>
            </w:pPr>
            <w:r w:rsidRPr="001662C6">
              <w:t>Indicates whether the UE supports DAPS handover in source PCell and inter-frequency target PCell, i.e. support of simultaneous DL reception of PDCCH and PDSCH from source and target cell.</w:t>
            </w:r>
            <w:r w:rsidRPr="001662C6" w:rsidDel="00276F4C">
              <w:t xml:space="preserve"> </w:t>
            </w:r>
            <w:r w:rsidRPr="001662C6">
              <w:t xml:space="preserve">For a BC, the capability applies to every carrier pair for source and target. </w:t>
            </w:r>
            <w:r w:rsidRPr="001662C6">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261633F"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77FF644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46E8AF" w14:textId="77777777" w:rsidR="009D5726" w:rsidRPr="001662C6" w:rsidRDefault="009D5726" w:rsidP="00901EE0">
            <w:pPr>
              <w:pStyle w:val="TAL"/>
              <w:rPr>
                <w:b/>
                <w:i/>
              </w:rPr>
            </w:pPr>
            <w:r w:rsidRPr="001662C6">
              <w:rPr>
                <w:b/>
                <w:i/>
              </w:rPr>
              <w:t>interFreqMultiUL-TransmissionDAPS</w:t>
            </w:r>
          </w:p>
          <w:p w14:paraId="42594349" w14:textId="77777777" w:rsidR="009D5726" w:rsidRPr="001662C6" w:rsidRDefault="009D5726" w:rsidP="00901EE0">
            <w:pPr>
              <w:pStyle w:val="TAL"/>
              <w:rPr>
                <w:b/>
                <w:bCs/>
                <w:i/>
                <w:noProof/>
                <w:lang w:eastAsia="en-GB"/>
              </w:rPr>
            </w:pPr>
            <w:r w:rsidRPr="001662C6">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5772CD2" w14:textId="77777777" w:rsidR="009D5726" w:rsidRPr="001662C6" w:rsidRDefault="009D5726" w:rsidP="00901EE0">
            <w:pPr>
              <w:pStyle w:val="TAL"/>
              <w:jc w:val="center"/>
              <w:rPr>
                <w:bCs/>
                <w:noProof/>
                <w:lang w:eastAsia="en-GB"/>
              </w:rPr>
            </w:pPr>
            <w:r w:rsidRPr="001662C6">
              <w:rPr>
                <w:rFonts w:eastAsia="DengXian"/>
                <w:noProof/>
                <w:lang w:eastAsia="zh-CN"/>
              </w:rPr>
              <w:t>-</w:t>
            </w:r>
          </w:p>
        </w:tc>
      </w:tr>
      <w:tr w:rsidR="009D5726" w:rsidRPr="001662C6" w14:paraId="585E1E1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7F375" w14:textId="77777777" w:rsidR="009D5726" w:rsidRPr="001662C6" w:rsidRDefault="009D5726" w:rsidP="00901EE0">
            <w:pPr>
              <w:pStyle w:val="TAL"/>
              <w:rPr>
                <w:b/>
                <w:bCs/>
                <w:i/>
                <w:noProof/>
                <w:lang w:eastAsia="en-GB"/>
              </w:rPr>
            </w:pPr>
            <w:r w:rsidRPr="001662C6">
              <w:rPr>
                <w:b/>
                <w:bCs/>
                <w:i/>
                <w:noProof/>
                <w:lang w:eastAsia="en-GB"/>
              </w:rPr>
              <w:t>interFreqNeedForGaps</w:t>
            </w:r>
          </w:p>
          <w:p w14:paraId="7B03915D" w14:textId="77777777" w:rsidR="009D5726" w:rsidRPr="001662C6" w:rsidRDefault="009D5726" w:rsidP="00901EE0">
            <w:pPr>
              <w:pStyle w:val="TAL"/>
              <w:rPr>
                <w:iCs/>
                <w:lang w:eastAsia="en-GB"/>
              </w:rPr>
            </w:pPr>
            <w:r w:rsidRPr="001662C6">
              <w:rPr>
                <w:lang w:eastAsia="en-GB"/>
              </w:rPr>
              <w:t>Indicates need for measurement gaps when operating on the E</w:t>
            </w:r>
            <w:r w:rsidRPr="001662C6">
              <w:rPr>
                <w:lang w:eastAsia="en-GB"/>
              </w:rPr>
              <w:noBreakHyphen/>
              <w:t xml:space="preserve">UTRA band given by the entry in </w:t>
            </w:r>
            <w:r w:rsidRPr="001662C6">
              <w:rPr>
                <w:i/>
                <w:noProof/>
                <w:lang w:eastAsia="en-GB"/>
              </w:rPr>
              <w:t xml:space="preserve">bandListEUTRA </w:t>
            </w:r>
            <w:r w:rsidRPr="001662C6">
              <w:rPr>
                <w:noProof/>
                <w:lang w:eastAsia="en-GB"/>
              </w:rPr>
              <w:t xml:space="preserve">or on the E-UTRA band combination given by the entry in </w:t>
            </w:r>
            <w:r w:rsidRPr="001662C6">
              <w:rPr>
                <w:i/>
                <w:noProof/>
                <w:lang w:eastAsia="en-GB"/>
              </w:rPr>
              <w:t xml:space="preserve">bandCombinationListEUTRA </w:t>
            </w:r>
            <w:r w:rsidRPr="001662C6">
              <w:rPr>
                <w:lang w:eastAsia="en-GB"/>
              </w:rPr>
              <w:t>and measuring on the E</w:t>
            </w:r>
            <w:r w:rsidRPr="001662C6">
              <w:rPr>
                <w:lang w:eastAsia="en-GB"/>
              </w:rPr>
              <w:noBreakHyphen/>
              <w:t xml:space="preserve">UTRA band given by the entry in </w:t>
            </w:r>
            <w:r w:rsidRPr="001662C6">
              <w:rPr>
                <w:i/>
                <w:noProof/>
                <w:lang w:eastAsia="en-GB"/>
              </w:rPr>
              <w:t>interFreqBandList</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EC9006"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76CF8F2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B5C92D" w14:textId="77777777" w:rsidR="009D5726" w:rsidRPr="001662C6" w:rsidRDefault="009D5726" w:rsidP="00901EE0">
            <w:pPr>
              <w:pStyle w:val="TAL"/>
              <w:rPr>
                <w:b/>
                <w:i/>
                <w:lang w:eastAsia="zh-CN"/>
              </w:rPr>
            </w:pPr>
            <w:r w:rsidRPr="001662C6">
              <w:rPr>
                <w:b/>
                <w:i/>
                <w:lang w:eastAsia="zh-CN"/>
              </w:rPr>
              <w:t>interFreqProximityIndication</w:t>
            </w:r>
          </w:p>
          <w:p w14:paraId="31F3953F" w14:textId="77777777" w:rsidR="009D5726" w:rsidRPr="001662C6" w:rsidRDefault="009D5726" w:rsidP="00901EE0">
            <w:pPr>
              <w:pStyle w:val="TAL"/>
              <w:rPr>
                <w:b/>
                <w:i/>
                <w:lang w:eastAsia="zh-CN"/>
              </w:rPr>
            </w:pPr>
            <w:r w:rsidRPr="001662C6">
              <w:rPr>
                <w:lang w:eastAsia="zh-CN"/>
              </w:rPr>
              <w:t>Indicates whether the UE supports proximity indication for inter-frequency E-UTRAN CSG member cells</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B159D1" w14:textId="77777777" w:rsidR="009D5726" w:rsidRPr="001662C6" w:rsidRDefault="009D5726" w:rsidP="00901EE0">
            <w:pPr>
              <w:pStyle w:val="TAL"/>
              <w:jc w:val="center"/>
              <w:rPr>
                <w:lang w:eastAsia="zh-CN"/>
              </w:rPr>
            </w:pPr>
            <w:r w:rsidRPr="001662C6">
              <w:rPr>
                <w:lang w:eastAsia="zh-CN"/>
              </w:rPr>
              <w:t>-</w:t>
            </w:r>
          </w:p>
        </w:tc>
      </w:tr>
      <w:tr w:rsidR="009D5726" w:rsidRPr="001662C6" w14:paraId="4C39A57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3B3980C" w14:textId="77777777" w:rsidR="009D5726" w:rsidRPr="001662C6" w:rsidRDefault="009D5726" w:rsidP="00901EE0">
            <w:pPr>
              <w:pStyle w:val="TAL"/>
              <w:rPr>
                <w:b/>
                <w:i/>
                <w:lang w:eastAsia="zh-CN"/>
              </w:rPr>
            </w:pPr>
            <w:r w:rsidRPr="001662C6">
              <w:rPr>
                <w:b/>
                <w:i/>
                <w:lang w:eastAsia="zh-CN"/>
              </w:rPr>
              <w:t>interFreqRSTD-Measurement</w:t>
            </w:r>
          </w:p>
          <w:p w14:paraId="6BDCC5EB" w14:textId="77777777" w:rsidR="009D5726" w:rsidRPr="001662C6" w:rsidRDefault="009D5726" w:rsidP="00901EE0">
            <w:pPr>
              <w:pStyle w:val="TAL"/>
              <w:rPr>
                <w:b/>
                <w:i/>
                <w:lang w:eastAsia="zh-CN"/>
              </w:rPr>
            </w:pPr>
            <w:r w:rsidRPr="001662C6">
              <w:rPr>
                <w:lang w:eastAsia="zh-CN"/>
              </w:rPr>
              <w:t xml:space="preserve">Indicates whether the UE supports inter-frequency RSTD measurements for OTDOA positioning, as specified in </w:t>
            </w:r>
            <w:r w:rsidRPr="001662C6">
              <w:rPr>
                <w:noProof/>
              </w:rPr>
              <w:t>TS 36.355</w:t>
            </w:r>
            <w:r w:rsidRPr="001662C6">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FA1C61B" w14:textId="77777777" w:rsidR="009D5726" w:rsidRPr="001662C6" w:rsidRDefault="009D5726" w:rsidP="00901EE0">
            <w:pPr>
              <w:pStyle w:val="TAL"/>
              <w:jc w:val="center"/>
              <w:rPr>
                <w:lang w:eastAsia="zh-CN"/>
              </w:rPr>
            </w:pPr>
            <w:r w:rsidRPr="001662C6">
              <w:rPr>
                <w:lang w:eastAsia="zh-CN"/>
              </w:rPr>
              <w:t>Yes</w:t>
            </w:r>
          </w:p>
        </w:tc>
      </w:tr>
      <w:tr w:rsidR="009D5726" w:rsidRPr="001662C6" w14:paraId="046BA7E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EA8A4" w14:textId="77777777" w:rsidR="009D5726" w:rsidRPr="001662C6" w:rsidRDefault="009D5726" w:rsidP="00901EE0">
            <w:pPr>
              <w:pStyle w:val="TAL"/>
              <w:rPr>
                <w:b/>
                <w:i/>
                <w:lang w:eastAsia="zh-CN"/>
              </w:rPr>
            </w:pPr>
            <w:r w:rsidRPr="001662C6">
              <w:rPr>
                <w:b/>
                <w:i/>
                <w:lang w:eastAsia="zh-CN"/>
              </w:rPr>
              <w:t>interFreqSI-AcquisitionForHO</w:t>
            </w:r>
          </w:p>
          <w:p w14:paraId="2DE87B90" w14:textId="77777777" w:rsidR="009D5726" w:rsidRPr="001662C6" w:rsidRDefault="009D5726" w:rsidP="00901EE0">
            <w:pPr>
              <w:pStyle w:val="TAL"/>
              <w:rPr>
                <w:b/>
                <w:i/>
                <w:lang w:eastAsia="zh-CN"/>
              </w:rPr>
            </w:pPr>
            <w:r w:rsidRPr="001662C6">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AD910F0" w14:textId="77777777" w:rsidR="009D5726" w:rsidRPr="001662C6" w:rsidRDefault="009D5726" w:rsidP="00901EE0">
            <w:pPr>
              <w:pStyle w:val="TAL"/>
              <w:jc w:val="center"/>
              <w:rPr>
                <w:lang w:eastAsia="zh-CN"/>
              </w:rPr>
            </w:pPr>
            <w:r w:rsidRPr="001662C6">
              <w:rPr>
                <w:lang w:eastAsia="zh-CN"/>
              </w:rPr>
              <w:t>Y</w:t>
            </w:r>
            <w:r w:rsidRPr="001662C6">
              <w:rPr>
                <w:lang w:eastAsia="en-GB"/>
              </w:rPr>
              <w:t>es</w:t>
            </w:r>
          </w:p>
        </w:tc>
      </w:tr>
      <w:tr w:rsidR="009D5726" w:rsidRPr="001662C6" w14:paraId="3829FC5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15CF51" w14:textId="77777777" w:rsidR="009D5726" w:rsidRPr="001662C6" w:rsidRDefault="009D5726" w:rsidP="00901EE0">
            <w:pPr>
              <w:pStyle w:val="TAL"/>
              <w:rPr>
                <w:b/>
                <w:bCs/>
                <w:i/>
                <w:noProof/>
                <w:lang w:eastAsia="en-GB"/>
              </w:rPr>
            </w:pPr>
            <w:r w:rsidRPr="001662C6">
              <w:rPr>
                <w:b/>
                <w:bCs/>
                <w:i/>
                <w:noProof/>
                <w:lang w:eastAsia="en-GB"/>
              </w:rPr>
              <w:t>interRAT-BandList</w:t>
            </w:r>
          </w:p>
          <w:p w14:paraId="2CBF3450" w14:textId="77777777" w:rsidR="009D5726" w:rsidRPr="001662C6" w:rsidRDefault="009D5726" w:rsidP="00901EE0">
            <w:pPr>
              <w:pStyle w:val="TAL"/>
              <w:rPr>
                <w:iCs/>
                <w:lang w:eastAsia="en-GB"/>
              </w:rPr>
            </w:pPr>
            <w:r w:rsidRPr="001662C6">
              <w:rPr>
                <w:lang w:eastAsia="en-GB"/>
              </w:rPr>
              <w:t xml:space="preserve">One entry corresponding to each supported band of another RAT listed in the same order as in the </w:t>
            </w:r>
            <w:r w:rsidRPr="001662C6">
              <w:rPr>
                <w:i/>
                <w:noProof/>
                <w:lang w:eastAsia="en-GB"/>
              </w:rPr>
              <w:t>interRAT-Parameters</w:t>
            </w:r>
            <w:r w:rsidRPr="001662C6">
              <w:rPr>
                <w:iCs/>
                <w:lang w:eastAsia="en-GB"/>
              </w:rPr>
              <w:t xml:space="preserve">. The NR bands reported in </w:t>
            </w:r>
            <w:r w:rsidRPr="001662C6">
              <w:rPr>
                <w:i/>
                <w:iCs/>
                <w:lang w:eastAsia="en-GB"/>
              </w:rPr>
              <w:t>SupportedBandListNR</w:t>
            </w:r>
            <w:r w:rsidRPr="001662C6">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E46AB64"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1B6A873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337E1" w14:textId="77777777" w:rsidR="009D5726" w:rsidRPr="001662C6" w:rsidRDefault="009D5726" w:rsidP="00901EE0">
            <w:pPr>
              <w:pStyle w:val="TAL"/>
              <w:rPr>
                <w:b/>
                <w:bCs/>
                <w:i/>
                <w:noProof/>
                <w:lang w:eastAsia="en-GB"/>
              </w:rPr>
            </w:pPr>
            <w:r w:rsidRPr="001662C6">
              <w:rPr>
                <w:b/>
                <w:bCs/>
                <w:i/>
                <w:noProof/>
                <w:lang w:eastAsia="en-GB"/>
              </w:rPr>
              <w:t>interRAT-BandListNR-EN-DC</w:t>
            </w:r>
          </w:p>
          <w:p w14:paraId="05438025" w14:textId="77777777" w:rsidR="009D5726" w:rsidRPr="001662C6" w:rsidRDefault="009D5726" w:rsidP="00901EE0">
            <w:pPr>
              <w:pStyle w:val="TAL"/>
              <w:rPr>
                <w:b/>
                <w:bCs/>
                <w:i/>
                <w:noProof/>
                <w:lang w:eastAsia="en-GB"/>
              </w:rPr>
            </w:pPr>
            <w:r w:rsidRPr="001662C6">
              <w:rPr>
                <w:lang w:eastAsia="en-GB"/>
              </w:rPr>
              <w:t xml:space="preserve">One entry corresponding to each supported NR band listed in the same order as in the </w:t>
            </w:r>
            <w:r w:rsidRPr="001662C6">
              <w:rPr>
                <w:i/>
                <w:iCs/>
                <w:lang w:eastAsia="en-GB"/>
              </w:rPr>
              <w:t>supportedBandListEN-DC-r15</w:t>
            </w:r>
            <w:r w:rsidRPr="001662C6">
              <w:rPr>
                <w:iCs/>
                <w:lang w:eastAsia="en-GB"/>
              </w:rPr>
              <w:t xml:space="preserve">. If both </w:t>
            </w:r>
            <w:r w:rsidRPr="001662C6">
              <w:rPr>
                <w:i/>
                <w:iCs/>
                <w:lang w:eastAsia="en-GB"/>
              </w:rPr>
              <w:t>interRAT-BandListNR-EN-DC</w:t>
            </w:r>
            <w:r w:rsidRPr="001662C6">
              <w:rPr>
                <w:iCs/>
                <w:lang w:eastAsia="en-GB"/>
              </w:rPr>
              <w:t xml:space="preserve"> and </w:t>
            </w:r>
            <w:r w:rsidRPr="001662C6">
              <w:rPr>
                <w:i/>
                <w:iCs/>
                <w:lang w:eastAsia="en-GB"/>
              </w:rPr>
              <w:t>interRAT-BandListNR-SA</w:t>
            </w:r>
            <w:r w:rsidRPr="001662C6">
              <w:rPr>
                <w:iCs/>
                <w:lang w:eastAsia="en-GB"/>
              </w:rPr>
              <w:t xml:space="preserve"> are included, the UE shall set the same </w:t>
            </w:r>
            <w:r w:rsidRPr="001662C6">
              <w:rPr>
                <w:i/>
                <w:iCs/>
                <w:lang w:eastAsia="en-GB"/>
              </w:rPr>
              <w:t>interRAT-NeedForGapsNR</w:t>
            </w:r>
            <w:r w:rsidRPr="001662C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997B0E9"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3B13690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D298D4" w14:textId="77777777" w:rsidR="009D5726" w:rsidRPr="001662C6" w:rsidRDefault="009D5726" w:rsidP="00901EE0">
            <w:pPr>
              <w:pStyle w:val="TAL"/>
              <w:rPr>
                <w:b/>
                <w:bCs/>
                <w:i/>
                <w:noProof/>
                <w:lang w:eastAsia="en-GB"/>
              </w:rPr>
            </w:pPr>
            <w:r w:rsidRPr="001662C6">
              <w:rPr>
                <w:b/>
                <w:bCs/>
                <w:i/>
                <w:noProof/>
                <w:lang w:eastAsia="en-GB"/>
              </w:rPr>
              <w:t>interRAT-BandListNR-SA</w:t>
            </w:r>
          </w:p>
          <w:p w14:paraId="0A3DF847" w14:textId="77777777" w:rsidR="009D5726" w:rsidRPr="001662C6" w:rsidRDefault="009D5726" w:rsidP="00901EE0">
            <w:pPr>
              <w:pStyle w:val="TAL"/>
              <w:rPr>
                <w:b/>
                <w:bCs/>
                <w:i/>
                <w:noProof/>
                <w:lang w:eastAsia="en-GB"/>
              </w:rPr>
            </w:pPr>
            <w:r w:rsidRPr="001662C6">
              <w:rPr>
                <w:lang w:eastAsia="en-GB"/>
              </w:rPr>
              <w:t xml:space="preserve">One entry corresponding to each supported NR band listed in the same order as in the </w:t>
            </w:r>
            <w:r w:rsidRPr="001662C6">
              <w:rPr>
                <w:i/>
                <w:iCs/>
                <w:lang w:eastAsia="en-GB"/>
              </w:rPr>
              <w:t>supportedBandListNR-SA</w:t>
            </w:r>
            <w:r w:rsidRPr="001662C6">
              <w:rPr>
                <w:iCs/>
                <w:lang w:eastAsia="en-GB"/>
              </w:rPr>
              <w:t xml:space="preserve">. If both </w:t>
            </w:r>
            <w:r w:rsidRPr="001662C6">
              <w:rPr>
                <w:i/>
                <w:iCs/>
                <w:lang w:eastAsia="en-GB"/>
              </w:rPr>
              <w:t>interRAT-BandListNR-EN-DC</w:t>
            </w:r>
            <w:r w:rsidRPr="001662C6">
              <w:rPr>
                <w:iCs/>
                <w:lang w:eastAsia="en-GB"/>
              </w:rPr>
              <w:t xml:space="preserve"> and </w:t>
            </w:r>
            <w:r w:rsidRPr="001662C6">
              <w:rPr>
                <w:i/>
                <w:iCs/>
                <w:lang w:eastAsia="en-GB"/>
              </w:rPr>
              <w:t>interRAT-BandListNR-SA</w:t>
            </w:r>
            <w:r w:rsidRPr="001662C6">
              <w:rPr>
                <w:iCs/>
                <w:lang w:eastAsia="en-GB"/>
              </w:rPr>
              <w:t xml:space="preserve"> are included, the UE shall set the same </w:t>
            </w:r>
            <w:r w:rsidRPr="001662C6">
              <w:rPr>
                <w:i/>
                <w:iCs/>
                <w:lang w:eastAsia="en-GB"/>
              </w:rPr>
              <w:t>interRAT-NeedForGapsNR</w:t>
            </w:r>
            <w:r w:rsidRPr="001662C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66A678E"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7C5F986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2404F" w14:textId="77777777" w:rsidR="009D5726" w:rsidRPr="001662C6" w:rsidRDefault="009D5726" w:rsidP="00901EE0">
            <w:pPr>
              <w:keepNext/>
              <w:keepLines/>
              <w:spacing w:after="0"/>
              <w:rPr>
                <w:rFonts w:ascii="Arial" w:hAnsi="Arial"/>
                <w:b/>
                <w:bCs/>
                <w:i/>
                <w:noProof/>
                <w:sz w:val="18"/>
                <w:lang w:eastAsia="en-GB"/>
              </w:rPr>
            </w:pPr>
            <w:r w:rsidRPr="001662C6">
              <w:rPr>
                <w:rFonts w:ascii="Arial" w:hAnsi="Arial"/>
                <w:b/>
                <w:bCs/>
                <w:i/>
                <w:noProof/>
                <w:sz w:val="18"/>
                <w:lang w:eastAsia="en-GB"/>
              </w:rPr>
              <w:t>interRAT-enhancementNR</w:t>
            </w:r>
          </w:p>
          <w:p w14:paraId="3B5A0B10" w14:textId="77777777" w:rsidR="009D5726" w:rsidRPr="001662C6" w:rsidRDefault="009D5726" w:rsidP="00901EE0">
            <w:pPr>
              <w:pStyle w:val="TAL"/>
              <w:rPr>
                <w:b/>
                <w:bCs/>
                <w:i/>
                <w:noProof/>
                <w:lang w:eastAsia="en-GB"/>
              </w:rPr>
            </w:pPr>
            <w:r w:rsidRPr="001662C6">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0867421A"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41EE91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60FF6" w14:textId="77777777" w:rsidR="009D5726" w:rsidRPr="001662C6" w:rsidRDefault="009D5726" w:rsidP="00901EE0">
            <w:pPr>
              <w:pStyle w:val="TAL"/>
              <w:rPr>
                <w:b/>
                <w:bCs/>
                <w:i/>
                <w:noProof/>
                <w:lang w:eastAsia="en-GB"/>
              </w:rPr>
            </w:pPr>
            <w:r w:rsidRPr="001662C6">
              <w:rPr>
                <w:b/>
                <w:bCs/>
                <w:i/>
                <w:noProof/>
                <w:lang w:eastAsia="en-GB"/>
              </w:rPr>
              <w:t>interRAT-NeedForGaps</w:t>
            </w:r>
          </w:p>
          <w:p w14:paraId="387F5644" w14:textId="77777777" w:rsidR="009D5726" w:rsidRPr="001662C6" w:rsidRDefault="009D5726" w:rsidP="00901EE0">
            <w:pPr>
              <w:pStyle w:val="TAL"/>
              <w:rPr>
                <w:iCs/>
                <w:lang w:eastAsia="en-GB"/>
              </w:rPr>
            </w:pPr>
            <w:r w:rsidRPr="001662C6">
              <w:rPr>
                <w:lang w:eastAsia="en-GB"/>
              </w:rPr>
              <w:t>Indicates need for DL measurement gaps when operating on the E</w:t>
            </w:r>
            <w:r w:rsidRPr="001662C6">
              <w:rPr>
                <w:lang w:eastAsia="en-GB"/>
              </w:rPr>
              <w:noBreakHyphen/>
              <w:t xml:space="preserve">UTRA band given by the entry in </w:t>
            </w:r>
            <w:r w:rsidRPr="001662C6">
              <w:rPr>
                <w:i/>
                <w:noProof/>
                <w:lang w:eastAsia="en-GB"/>
              </w:rPr>
              <w:t xml:space="preserve">bandListEUTRA or on the E-UTRA band combination given by the entry in bandCombinationListEUTRA </w:t>
            </w:r>
            <w:r w:rsidRPr="001662C6">
              <w:rPr>
                <w:lang w:eastAsia="en-GB"/>
              </w:rPr>
              <w:t xml:space="preserve">and measuring on the inter-RAT band given by the entry in the </w:t>
            </w:r>
            <w:r w:rsidRPr="001662C6">
              <w:rPr>
                <w:i/>
                <w:noProof/>
                <w:lang w:eastAsia="en-GB"/>
              </w:rPr>
              <w:t>interRAT-BandList</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1D38F6"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2821D53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017C1" w14:textId="77777777" w:rsidR="009D5726" w:rsidRPr="001662C6" w:rsidRDefault="009D5726" w:rsidP="00901EE0">
            <w:pPr>
              <w:pStyle w:val="TAL"/>
              <w:rPr>
                <w:b/>
                <w:bCs/>
                <w:i/>
                <w:noProof/>
                <w:lang w:eastAsia="en-GB"/>
              </w:rPr>
            </w:pPr>
            <w:r w:rsidRPr="001662C6">
              <w:rPr>
                <w:b/>
                <w:bCs/>
                <w:i/>
                <w:noProof/>
                <w:lang w:eastAsia="en-GB"/>
              </w:rPr>
              <w:t>interRAT-NeedForGapsNR</w:t>
            </w:r>
          </w:p>
          <w:p w14:paraId="7FFC1423" w14:textId="77777777" w:rsidR="009D5726" w:rsidRPr="001662C6" w:rsidRDefault="009D5726" w:rsidP="00901EE0">
            <w:pPr>
              <w:pStyle w:val="TAL"/>
              <w:rPr>
                <w:b/>
                <w:bCs/>
                <w:i/>
                <w:noProof/>
                <w:lang w:eastAsia="en-GB"/>
              </w:rPr>
            </w:pPr>
            <w:r w:rsidRPr="001662C6">
              <w:rPr>
                <w:lang w:eastAsia="en-GB"/>
              </w:rPr>
              <w:t>Indicates need for measurement gaps when operating on the E</w:t>
            </w:r>
            <w:r w:rsidRPr="001662C6">
              <w:rPr>
                <w:lang w:eastAsia="en-GB"/>
              </w:rPr>
              <w:noBreakHyphen/>
              <w:t xml:space="preserve">UTRA band given by the entry in </w:t>
            </w:r>
            <w:r w:rsidRPr="001662C6">
              <w:rPr>
                <w:rFonts w:cs="Arial"/>
                <w:bCs/>
                <w:i/>
                <w:noProof/>
                <w:lang w:eastAsia="en-GB"/>
              </w:rPr>
              <w:t>supportedBandListEUTRA</w:t>
            </w:r>
            <w:r w:rsidRPr="001662C6">
              <w:rPr>
                <w:i/>
                <w:noProof/>
                <w:lang w:eastAsia="en-GB"/>
              </w:rPr>
              <w:t xml:space="preserve"> or on the E-UTRA band combination given by the entry in </w:t>
            </w:r>
            <w:r w:rsidRPr="001662C6">
              <w:rPr>
                <w:rFonts w:cs="Arial"/>
                <w:bCs/>
                <w:i/>
                <w:noProof/>
                <w:lang w:eastAsia="en-GB"/>
              </w:rPr>
              <w:t>supportedBandCombination-r10 or supportedBandCombinationAdd-r11</w:t>
            </w:r>
            <w:r w:rsidRPr="001662C6">
              <w:rPr>
                <w:rFonts w:cs="Arial"/>
                <w:bCs/>
                <w:noProof/>
                <w:lang w:eastAsia="en-GB"/>
              </w:rPr>
              <w:t xml:space="preserve"> or </w:t>
            </w:r>
            <w:r w:rsidRPr="001662C6">
              <w:rPr>
                <w:rFonts w:cs="Arial"/>
                <w:bCs/>
                <w:i/>
                <w:noProof/>
                <w:lang w:eastAsia="en-GB"/>
              </w:rPr>
              <w:t>supportedBandCombinationReduced-r13</w:t>
            </w:r>
            <w:r w:rsidRPr="001662C6">
              <w:rPr>
                <w:noProof/>
                <w:lang w:eastAsia="en-GB"/>
              </w:rPr>
              <w:t xml:space="preserve"> </w:t>
            </w:r>
            <w:r w:rsidRPr="001662C6">
              <w:rPr>
                <w:lang w:eastAsia="en-GB"/>
              </w:rPr>
              <w:t xml:space="preserve">and measuring on the NR band given by the entry in the </w:t>
            </w:r>
            <w:r w:rsidRPr="001662C6">
              <w:rPr>
                <w:i/>
                <w:noProof/>
                <w:lang w:eastAsia="en-GB"/>
              </w:rPr>
              <w:t>InterRAT-BandListNR</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9D786E"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4C0FD0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FDCD90" w14:textId="77777777" w:rsidR="009D5726" w:rsidRPr="001662C6" w:rsidRDefault="009D5726" w:rsidP="00901EE0">
            <w:pPr>
              <w:pStyle w:val="TAL"/>
              <w:rPr>
                <w:b/>
                <w:i/>
                <w:lang w:eastAsia="en-GB"/>
              </w:rPr>
            </w:pPr>
            <w:r w:rsidRPr="001662C6">
              <w:rPr>
                <w:b/>
                <w:i/>
                <w:lang w:eastAsia="en-GB"/>
              </w:rPr>
              <w:t>interRAT-ParametersWLAN</w:t>
            </w:r>
          </w:p>
          <w:p w14:paraId="07C3EFB2" w14:textId="77777777" w:rsidR="009D5726" w:rsidRPr="001662C6" w:rsidRDefault="009D5726" w:rsidP="00901EE0">
            <w:pPr>
              <w:pStyle w:val="TAL"/>
              <w:rPr>
                <w:b/>
                <w:i/>
                <w:lang w:eastAsia="en-GB"/>
              </w:rPr>
            </w:pPr>
            <w:r w:rsidRPr="001662C6">
              <w:rPr>
                <w:lang w:eastAsia="en-GB"/>
              </w:rPr>
              <w:t xml:space="preserve">Indicates whether the UE supports WLAN measurements configured by </w:t>
            </w:r>
            <w:r w:rsidRPr="001662C6">
              <w:rPr>
                <w:i/>
                <w:lang w:eastAsia="en-GB"/>
              </w:rPr>
              <w:t>MeasObjectWLAN</w:t>
            </w:r>
            <w:r w:rsidRPr="001662C6">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2CF461A"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52B5D91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7EE7A" w14:textId="77777777" w:rsidR="009D5726" w:rsidRPr="001662C6" w:rsidRDefault="009D5726" w:rsidP="00901EE0">
            <w:pPr>
              <w:pStyle w:val="TAL"/>
              <w:rPr>
                <w:b/>
                <w:bCs/>
                <w:i/>
                <w:noProof/>
                <w:lang w:eastAsia="en-GB"/>
              </w:rPr>
            </w:pPr>
            <w:r w:rsidRPr="001662C6">
              <w:rPr>
                <w:b/>
                <w:bCs/>
                <w:i/>
                <w:noProof/>
                <w:lang w:eastAsia="en-GB"/>
              </w:rPr>
              <w:t>interRAT-PS-HO-ToGERAN</w:t>
            </w:r>
          </w:p>
          <w:p w14:paraId="5D44B59B" w14:textId="77777777" w:rsidR="009D5726" w:rsidRPr="001662C6" w:rsidDel="002E1589" w:rsidRDefault="009D5726" w:rsidP="00901EE0">
            <w:pPr>
              <w:pStyle w:val="TAL"/>
              <w:rPr>
                <w:b/>
                <w:bCs/>
                <w:i/>
                <w:noProof/>
                <w:lang w:eastAsia="en-GB"/>
              </w:rPr>
            </w:pPr>
            <w:r w:rsidRPr="001662C6">
              <w:rPr>
                <w:lang w:eastAsia="en-GB"/>
              </w:rPr>
              <w:t xml:space="preserve">Indicates whether the UE supports </w:t>
            </w:r>
            <w:r w:rsidRPr="001662C6">
              <w:rPr>
                <w:lang w:eastAsia="zh-TW"/>
              </w:rPr>
              <w:t>inter-RAT PS handover to GERAN</w:t>
            </w:r>
            <w:r w:rsidRPr="001662C6">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FF7DBBE" w14:textId="77777777" w:rsidR="009D5726" w:rsidRPr="001662C6" w:rsidRDefault="009D5726" w:rsidP="00901EE0">
            <w:pPr>
              <w:pStyle w:val="TAL"/>
              <w:jc w:val="center"/>
              <w:rPr>
                <w:bCs/>
                <w:noProof/>
                <w:lang w:eastAsia="en-GB"/>
              </w:rPr>
            </w:pPr>
            <w:r w:rsidRPr="001662C6">
              <w:rPr>
                <w:bCs/>
                <w:noProof/>
                <w:lang w:eastAsia="en-GB"/>
              </w:rPr>
              <w:t>Y</w:t>
            </w:r>
            <w:r w:rsidRPr="001662C6">
              <w:rPr>
                <w:lang w:eastAsia="en-GB"/>
              </w:rPr>
              <w:t>es</w:t>
            </w:r>
          </w:p>
        </w:tc>
      </w:tr>
      <w:tr w:rsidR="009D5726" w:rsidRPr="001662C6" w14:paraId="0C18A66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65C17" w14:textId="77777777" w:rsidR="009D5726" w:rsidRPr="001662C6" w:rsidRDefault="009D5726" w:rsidP="00901EE0">
            <w:pPr>
              <w:keepNext/>
              <w:keepLines/>
              <w:spacing w:after="0"/>
              <w:rPr>
                <w:rFonts w:ascii="Arial" w:hAnsi="Arial"/>
                <w:b/>
                <w:i/>
                <w:sz w:val="18"/>
                <w:lang w:eastAsia="ko-KR"/>
              </w:rPr>
            </w:pPr>
            <w:r w:rsidRPr="001662C6">
              <w:rPr>
                <w:rFonts w:ascii="Arial" w:hAnsi="Arial"/>
                <w:b/>
                <w:i/>
                <w:sz w:val="18"/>
                <w:lang w:eastAsia="zh-CN"/>
              </w:rPr>
              <w:t>intraBandContiguous</w:t>
            </w:r>
            <w:r w:rsidRPr="001662C6">
              <w:rPr>
                <w:rFonts w:ascii="Arial" w:hAnsi="Arial"/>
                <w:b/>
                <w:i/>
                <w:sz w:val="18"/>
                <w:lang w:eastAsia="ko-KR"/>
              </w:rPr>
              <w:t>CC-I</w:t>
            </w:r>
            <w:r w:rsidRPr="001662C6">
              <w:rPr>
                <w:rFonts w:ascii="Arial" w:hAnsi="Arial"/>
                <w:b/>
                <w:i/>
                <w:sz w:val="18"/>
                <w:lang w:eastAsia="zh-CN"/>
              </w:rPr>
              <w:t>nfoList</w:t>
            </w:r>
          </w:p>
          <w:p w14:paraId="7D17A72F" w14:textId="77777777" w:rsidR="009D5726" w:rsidRPr="001662C6" w:rsidRDefault="009D5726" w:rsidP="00901EE0">
            <w:pPr>
              <w:pStyle w:val="TAL"/>
              <w:rPr>
                <w:lang w:eastAsia="ko-KR"/>
              </w:rPr>
            </w:pPr>
            <w:r w:rsidRPr="001662C6">
              <w:t>Indicates</w:t>
            </w:r>
            <w:r w:rsidRPr="001662C6">
              <w:rPr>
                <w:lang w:eastAsia="ko-KR"/>
              </w:rPr>
              <w:t>,</w:t>
            </w:r>
            <w:r w:rsidRPr="001662C6">
              <w:rPr>
                <w:rFonts w:cs="Arial"/>
                <w:szCs w:val="18"/>
              </w:rPr>
              <w:t xml:space="preserve"> per serving carrier of which the corresponding bandwidth class includes multiple serving carriers (i.e. bandwidth class B, C, D and so on)</w:t>
            </w:r>
            <w:r w:rsidRPr="001662C6">
              <w:rPr>
                <w:rFonts w:cs="Arial"/>
                <w:szCs w:val="18"/>
                <w:lang w:eastAsia="ko-KR"/>
              </w:rPr>
              <w:t>,</w:t>
            </w:r>
            <w:r w:rsidRPr="001662C6">
              <w:rPr>
                <w:lang w:eastAsia="ko-KR"/>
              </w:rPr>
              <w:t xml:space="preserve"> t</w:t>
            </w:r>
            <w:r w:rsidRPr="001662C6">
              <w:rPr>
                <w:iCs/>
                <w:noProof/>
              </w:rPr>
              <w:t xml:space="preserve">he </w:t>
            </w:r>
            <w:r w:rsidRPr="001662C6">
              <w:rPr>
                <w:iCs/>
                <w:noProof/>
                <w:lang w:eastAsia="ko-KR"/>
              </w:rPr>
              <w:t xml:space="preserve">maximum </w:t>
            </w:r>
            <w:r w:rsidRPr="001662C6">
              <w:t>number of supported layers for spatial multiplexing in DL</w:t>
            </w:r>
            <w:r w:rsidRPr="001662C6">
              <w:rPr>
                <w:lang w:eastAsia="ko-KR"/>
              </w:rPr>
              <w:t xml:space="preserve"> and</w:t>
            </w:r>
            <w:r w:rsidRPr="001662C6">
              <w:t xml:space="preserve"> the maximum number of CSI processes supported</w:t>
            </w:r>
            <w:r w:rsidRPr="001662C6">
              <w:rPr>
                <w:lang w:eastAsia="ko-KR"/>
              </w:rPr>
              <w:t xml:space="preserve">. The number of entries is equal to the number of component carriers in the corresponding bandwidth class. </w:t>
            </w:r>
            <w:r w:rsidRPr="001662C6">
              <w:rPr>
                <w:rFonts w:cs="Arial"/>
                <w:szCs w:val="18"/>
                <w:lang w:eastAsia="ko-KR"/>
              </w:rPr>
              <w:t>The UE shall support the setting indicated in each entry of the list regardless of the order of entries in the list.</w:t>
            </w:r>
            <w:r w:rsidRPr="001662C6">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662C6">
              <w:rPr>
                <w:rFonts w:cs="Arial"/>
                <w:szCs w:val="18"/>
                <w:lang w:eastAsia="ko-KR"/>
              </w:rPr>
              <w:t>for at least one component carrier</w:t>
            </w:r>
            <w:r w:rsidRPr="001662C6">
              <w:rPr>
                <w:lang w:eastAsia="ko-KR"/>
              </w:rPr>
              <w:t xml:space="preserve"> is higher than </w:t>
            </w:r>
            <w:r w:rsidRPr="001662C6">
              <w:rPr>
                <w:i/>
                <w:lang w:eastAsia="ko-KR"/>
              </w:rPr>
              <w:t xml:space="preserve">supportedMIMO-CapabilityDL-r10 </w:t>
            </w:r>
            <w:r w:rsidRPr="001662C6">
              <w:rPr>
                <w:lang w:eastAsia="ko-KR"/>
              </w:rPr>
              <w:t xml:space="preserve">in the corresponding bandwidth class, or if the number of CSI processes </w:t>
            </w:r>
            <w:r w:rsidRPr="001662C6">
              <w:rPr>
                <w:rFonts w:cs="Arial"/>
                <w:szCs w:val="18"/>
                <w:lang w:eastAsia="ko-KR"/>
              </w:rPr>
              <w:t xml:space="preserve">for at least one component carrier </w:t>
            </w:r>
            <w:r w:rsidRPr="001662C6">
              <w:rPr>
                <w:lang w:eastAsia="ko-KR"/>
              </w:rPr>
              <w:t xml:space="preserve">is higher than </w:t>
            </w:r>
            <w:r w:rsidRPr="001662C6">
              <w:rPr>
                <w:i/>
                <w:lang w:eastAsia="ko-KR"/>
              </w:rPr>
              <w:t>supportedCSI-Proc-r11</w:t>
            </w:r>
            <w:r w:rsidRPr="001662C6">
              <w:rPr>
                <w:lang w:eastAsia="ko-KR"/>
              </w:rPr>
              <w:t xml:space="preserve"> in the corresponding band.</w:t>
            </w:r>
          </w:p>
          <w:p w14:paraId="0F75A532" w14:textId="77777777" w:rsidR="009D5726" w:rsidRPr="001662C6" w:rsidRDefault="009D5726" w:rsidP="00901EE0">
            <w:pPr>
              <w:pStyle w:val="TAL"/>
              <w:rPr>
                <w:b/>
                <w:bCs/>
                <w:i/>
                <w:noProof/>
                <w:lang w:eastAsia="en-GB"/>
              </w:rPr>
            </w:pPr>
            <w:r w:rsidRPr="001662C6">
              <w:t xml:space="preserve">This field may also be included for bandwidth class A but in such a case without including any sub-fields in </w:t>
            </w:r>
            <w:r w:rsidRPr="001662C6">
              <w:rPr>
                <w:i/>
              </w:rPr>
              <w:t xml:space="preserve">IntraBandContiguousCC-Info-r12 </w:t>
            </w:r>
            <w:r w:rsidRPr="001662C6">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2F4F3107" w14:textId="77777777" w:rsidR="009D5726" w:rsidRPr="001662C6" w:rsidRDefault="009D5726" w:rsidP="00901EE0">
            <w:pPr>
              <w:pStyle w:val="TAL"/>
              <w:jc w:val="center"/>
              <w:rPr>
                <w:bCs/>
                <w:noProof/>
                <w:lang w:eastAsia="en-GB"/>
              </w:rPr>
            </w:pPr>
            <w:r w:rsidRPr="001662C6">
              <w:rPr>
                <w:bCs/>
                <w:noProof/>
              </w:rPr>
              <w:t>-</w:t>
            </w:r>
          </w:p>
        </w:tc>
      </w:tr>
      <w:tr w:rsidR="009D5726" w:rsidRPr="001662C6" w14:paraId="4339A4D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53EA6" w14:textId="77777777" w:rsidR="009D5726" w:rsidRPr="001662C6" w:rsidRDefault="009D5726" w:rsidP="00901EE0">
            <w:pPr>
              <w:pStyle w:val="TAL"/>
              <w:rPr>
                <w:b/>
                <w:i/>
                <w:lang w:eastAsia="zh-CN"/>
              </w:rPr>
            </w:pPr>
            <w:r w:rsidRPr="001662C6">
              <w:rPr>
                <w:b/>
                <w:i/>
                <w:lang w:eastAsia="zh-CN"/>
              </w:rPr>
              <w:t>intraFreqA3-CE-ModeA</w:t>
            </w:r>
          </w:p>
          <w:p w14:paraId="4C312FBC" w14:textId="77777777" w:rsidR="009D5726" w:rsidRPr="001662C6" w:rsidRDefault="009D5726" w:rsidP="00901EE0">
            <w:pPr>
              <w:pStyle w:val="TAL"/>
              <w:rPr>
                <w:b/>
                <w:bCs/>
                <w:i/>
                <w:noProof/>
                <w:lang w:eastAsia="en-GB"/>
              </w:rPr>
            </w:pPr>
            <w:r w:rsidRPr="001662C6">
              <w:rPr>
                <w:lang w:eastAsia="zh-CN"/>
              </w:rPr>
              <w:t xml:space="preserve">Indicates whether </w:t>
            </w:r>
            <w:r w:rsidRPr="001662C6">
              <w:t xml:space="preserve">the UE when operating in CE Mode A supports </w:t>
            </w:r>
            <w:r w:rsidRPr="001662C6">
              <w:rPr>
                <w:i/>
              </w:rPr>
              <w:t>eventA3</w:t>
            </w:r>
            <w:r w:rsidRPr="001662C6">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6011970"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2538FA0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6C7EB" w14:textId="77777777" w:rsidR="009D5726" w:rsidRPr="001662C6" w:rsidRDefault="009D5726" w:rsidP="00901EE0">
            <w:pPr>
              <w:keepNext/>
              <w:keepLines/>
              <w:spacing w:after="0"/>
              <w:rPr>
                <w:rFonts w:ascii="Arial" w:hAnsi="Arial"/>
                <w:b/>
                <w:i/>
                <w:sz w:val="18"/>
                <w:lang w:eastAsia="zh-CN"/>
              </w:rPr>
            </w:pPr>
            <w:r w:rsidRPr="001662C6">
              <w:rPr>
                <w:rFonts w:ascii="Arial" w:hAnsi="Arial"/>
                <w:b/>
                <w:i/>
                <w:sz w:val="18"/>
                <w:lang w:eastAsia="zh-CN"/>
              </w:rPr>
              <w:t>intraFreqA3-CE-ModeB</w:t>
            </w:r>
          </w:p>
          <w:p w14:paraId="08E05219" w14:textId="77777777" w:rsidR="009D5726" w:rsidRPr="001662C6" w:rsidRDefault="009D5726" w:rsidP="00901EE0">
            <w:pPr>
              <w:pStyle w:val="TAL"/>
              <w:rPr>
                <w:b/>
                <w:bCs/>
                <w:i/>
                <w:noProof/>
                <w:lang w:eastAsia="en-GB"/>
              </w:rPr>
            </w:pPr>
            <w:r w:rsidRPr="001662C6">
              <w:rPr>
                <w:lang w:eastAsia="zh-CN"/>
              </w:rPr>
              <w:t xml:space="preserve">Indicates whether the UE when operating in CE Mode B supports </w:t>
            </w:r>
            <w:r w:rsidRPr="001662C6">
              <w:rPr>
                <w:i/>
                <w:lang w:eastAsia="zh-CN"/>
              </w:rPr>
              <w:t>eventA3</w:t>
            </w:r>
            <w:r w:rsidRPr="001662C6">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0BA46C0"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5CC494A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DCED49" w14:textId="77777777" w:rsidR="009D5726" w:rsidRPr="001662C6" w:rsidRDefault="009D5726" w:rsidP="00901EE0">
            <w:pPr>
              <w:pStyle w:val="TAL"/>
              <w:rPr>
                <w:b/>
                <w:i/>
              </w:rPr>
            </w:pPr>
            <w:r w:rsidRPr="001662C6">
              <w:rPr>
                <w:b/>
                <w:i/>
              </w:rPr>
              <w:t>intraFreq-CE-NeedForGaps</w:t>
            </w:r>
          </w:p>
          <w:p w14:paraId="5787BDF8" w14:textId="77777777" w:rsidR="009D5726" w:rsidRPr="001662C6" w:rsidRDefault="009D5726" w:rsidP="00901EE0">
            <w:pPr>
              <w:pStyle w:val="TAL"/>
              <w:rPr>
                <w:b/>
                <w:bCs/>
                <w:i/>
                <w:noProof/>
                <w:lang w:eastAsia="en-GB"/>
              </w:rPr>
            </w:pPr>
            <w:r w:rsidRPr="001662C6">
              <w:rPr>
                <w:lang w:eastAsia="en-GB"/>
              </w:rPr>
              <w:t>Indicates need for measurement gaps when operating in CE on the E</w:t>
            </w:r>
            <w:r w:rsidRPr="001662C6">
              <w:rPr>
                <w:lang w:eastAsia="en-GB"/>
              </w:rPr>
              <w:noBreakHyphen/>
              <w:t xml:space="preserve">UTRA band given by the entry in </w:t>
            </w:r>
            <w:r w:rsidRPr="001662C6">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0D8FB2A1" w14:textId="77777777" w:rsidR="009D5726" w:rsidRPr="001662C6" w:rsidRDefault="009D5726" w:rsidP="00901EE0">
            <w:pPr>
              <w:pStyle w:val="TAL"/>
              <w:jc w:val="center"/>
              <w:rPr>
                <w:bCs/>
                <w:noProof/>
                <w:lang w:eastAsia="en-GB"/>
              </w:rPr>
            </w:pPr>
          </w:p>
        </w:tc>
      </w:tr>
      <w:tr w:rsidR="009D5726" w:rsidRPr="001662C6" w14:paraId="262C6F2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883737" w14:textId="77777777" w:rsidR="009D5726" w:rsidRPr="001662C6" w:rsidRDefault="009D5726" w:rsidP="00901EE0">
            <w:pPr>
              <w:pStyle w:val="TAL"/>
              <w:rPr>
                <w:b/>
                <w:i/>
              </w:rPr>
            </w:pPr>
            <w:r w:rsidRPr="001662C6">
              <w:rPr>
                <w:b/>
                <w:i/>
              </w:rPr>
              <w:t>intraFreqAsyncDAPS</w:t>
            </w:r>
          </w:p>
          <w:p w14:paraId="10BB23AE" w14:textId="77777777" w:rsidR="009D5726" w:rsidRPr="001662C6" w:rsidRDefault="009D5726" w:rsidP="00901EE0">
            <w:pPr>
              <w:pStyle w:val="TAL"/>
              <w:rPr>
                <w:b/>
                <w:i/>
              </w:rPr>
            </w:pPr>
            <w:r w:rsidRPr="001662C6">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765496DC" w14:textId="77777777" w:rsidR="009D5726" w:rsidRPr="001662C6" w:rsidRDefault="009D5726" w:rsidP="00901EE0">
            <w:pPr>
              <w:pStyle w:val="TAL"/>
              <w:jc w:val="center"/>
              <w:rPr>
                <w:bCs/>
                <w:noProof/>
                <w:lang w:eastAsia="en-GB"/>
              </w:rPr>
            </w:pPr>
            <w:r w:rsidRPr="001662C6">
              <w:rPr>
                <w:noProof/>
                <w:lang w:eastAsia="zh-CN"/>
              </w:rPr>
              <w:t>-</w:t>
            </w:r>
          </w:p>
        </w:tc>
      </w:tr>
      <w:tr w:rsidR="009D5726" w:rsidRPr="001662C6" w14:paraId="205201E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1277A" w14:textId="77777777" w:rsidR="009D5726" w:rsidRPr="001662C6" w:rsidRDefault="009D5726" w:rsidP="00901EE0">
            <w:pPr>
              <w:pStyle w:val="TAL"/>
              <w:rPr>
                <w:b/>
                <w:bCs/>
                <w:i/>
                <w:iCs/>
              </w:rPr>
            </w:pPr>
            <w:r w:rsidRPr="001662C6">
              <w:rPr>
                <w:b/>
                <w:bCs/>
                <w:i/>
                <w:iCs/>
              </w:rPr>
              <w:t>intraFreqDAPS</w:t>
            </w:r>
          </w:p>
          <w:p w14:paraId="544433E8" w14:textId="77777777" w:rsidR="009D5726" w:rsidRPr="001662C6" w:rsidRDefault="009D5726" w:rsidP="00901EE0">
            <w:pPr>
              <w:pStyle w:val="TAL"/>
              <w:rPr>
                <w:b/>
                <w:i/>
              </w:rPr>
            </w:pPr>
            <w:r w:rsidRPr="001662C6">
              <w:rPr>
                <w:rFonts w:cs="Arial"/>
                <w:szCs w:val="18"/>
              </w:rPr>
              <w:t xml:space="preserve">Indicates whether UE supports DAPS handover in source PCell and </w:t>
            </w:r>
            <w:r w:rsidRPr="001662C6">
              <w:rPr>
                <w:lang w:eastAsia="zh-CN"/>
              </w:rPr>
              <w:t xml:space="preserve">intra-frequency </w:t>
            </w:r>
            <w:r w:rsidRPr="001662C6">
              <w:rPr>
                <w:rFonts w:cs="Arial"/>
                <w:szCs w:val="18"/>
              </w:rPr>
              <w:t xml:space="preserve">target PCell, i.e. support of simultaneous DL reception of PDCCH and PDSCH from source and target cell. </w:t>
            </w:r>
            <w:r w:rsidRPr="001662C6">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7883B26"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212BED3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203113" w14:textId="77777777" w:rsidR="009D5726" w:rsidRPr="001662C6" w:rsidRDefault="009D5726" w:rsidP="00901EE0">
            <w:pPr>
              <w:pStyle w:val="TAL"/>
              <w:rPr>
                <w:b/>
                <w:i/>
                <w:lang w:eastAsia="zh-CN"/>
              </w:rPr>
            </w:pPr>
            <w:r w:rsidRPr="001662C6">
              <w:rPr>
                <w:b/>
                <w:i/>
                <w:lang w:eastAsia="zh-CN"/>
              </w:rPr>
              <w:t>intraFreqHO-CE-ModeA</w:t>
            </w:r>
          </w:p>
          <w:p w14:paraId="3F0748D2" w14:textId="77777777" w:rsidR="009D5726" w:rsidRPr="001662C6" w:rsidRDefault="009D5726" w:rsidP="00901EE0">
            <w:pPr>
              <w:pStyle w:val="TAL"/>
              <w:rPr>
                <w:b/>
                <w:i/>
                <w:lang w:eastAsia="zh-CN"/>
              </w:rPr>
            </w:pPr>
            <w:r w:rsidRPr="001662C6">
              <w:rPr>
                <w:lang w:eastAsia="zh-CN"/>
              </w:rPr>
              <w:t xml:space="preserve">Indicates whether </w:t>
            </w:r>
            <w:r w:rsidRPr="001662C6">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5816C7E" w14:textId="77777777" w:rsidR="009D5726" w:rsidRPr="001662C6" w:rsidRDefault="009D5726" w:rsidP="00901EE0">
            <w:pPr>
              <w:pStyle w:val="TAL"/>
              <w:jc w:val="center"/>
              <w:rPr>
                <w:lang w:eastAsia="zh-CN"/>
              </w:rPr>
            </w:pPr>
            <w:r w:rsidRPr="001662C6">
              <w:rPr>
                <w:lang w:eastAsia="zh-CN"/>
              </w:rPr>
              <w:t>-</w:t>
            </w:r>
          </w:p>
        </w:tc>
      </w:tr>
      <w:tr w:rsidR="009D5726" w:rsidRPr="001662C6" w14:paraId="46A4B09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3785AF" w14:textId="77777777" w:rsidR="009D5726" w:rsidRPr="001662C6" w:rsidRDefault="009D5726" w:rsidP="00901EE0">
            <w:pPr>
              <w:pStyle w:val="TAL"/>
              <w:rPr>
                <w:b/>
                <w:bCs/>
                <w:i/>
                <w:iCs/>
                <w:lang w:eastAsia="zh-CN"/>
              </w:rPr>
            </w:pPr>
            <w:r w:rsidRPr="001662C6">
              <w:rPr>
                <w:b/>
                <w:bCs/>
                <w:i/>
                <w:iCs/>
                <w:lang w:eastAsia="zh-CN"/>
              </w:rPr>
              <w:t>intraFreqHO-CE-ModeB</w:t>
            </w:r>
          </w:p>
          <w:p w14:paraId="46106157" w14:textId="77777777" w:rsidR="009D5726" w:rsidRPr="001662C6" w:rsidRDefault="009D5726" w:rsidP="00901EE0">
            <w:pPr>
              <w:pStyle w:val="TAL"/>
              <w:rPr>
                <w:lang w:eastAsia="zh-CN"/>
              </w:rPr>
            </w:pPr>
            <w:r w:rsidRPr="001662C6">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D732D7B" w14:textId="77777777" w:rsidR="009D5726" w:rsidRPr="001662C6" w:rsidRDefault="009D5726" w:rsidP="00901EE0">
            <w:pPr>
              <w:pStyle w:val="TAL"/>
              <w:jc w:val="center"/>
              <w:rPr>
                <w:bCs/>
                <w:noProof/>
              </w:rPr>
            </w:pPr>
            <w:r w:rsidRPr="001662C6">
              <w:rPr>
                <w:lang w:eastAsia="zh-CN"/>
              </w:rPr>
              <w:t>-</w:t>
            </w:r>
          </w:p>
        </w:tc>
      </w:tr>
      <w:tr w:rsidR="009D5726" w:rsidRPr="001662C6" w14:paraId="41C2304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717295C" w14:textId="77777777" w:rsidR="009D5726" w:rsidRPr="001662C6" w:rsidRDefault="009D5726" w:rsidP="00901EE0">
            <w:pPr>
              <w:pStyle w:val="TAL"/>
              <w:rPr>
                <w:b/>
                <w:i/>
                <w:lang w:eastAsia="zh-CN"/>
              </w:rPr>
            </w:pPr>
            <w:r w:rsidRPr="001662C6">
              <w:rPr>
                <w:b/>
                <w:i/>
                <w:lang w:eastAsia="zh-CN"/>
              </w:rPr>
              <w:t>intraFreqProximityIndication</w:t>
            </w:r>
          </w:p>
          <w:p w14:paraId="0E9A711D" w14:textId="77777777" w:rsidR="009D5726" w:rsidRPr="001662C6" w:rsidRDefault="009D5726" w:rsidP="00901EE0">
            <w:pPr>
              <w:pStyle w:val="TAL"/>
              <w:rPr>
                <w:b/>
                <w:bCs/>
                <w:i/>
                <w:noProof/>
                <w:lang w:eastAsia="en-GB"/>
              </w:rPr>
            </w:pPr>
            <w:r w:rsidRPr="001662C6">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5F20BF9" w14:textId="77777777" w:rsidR="009D5726" w:rsidRPr="001662C6" w:rsidRDefault="009D5726" w:rsidP="00901EE0">
            <w:pPr>
              <w:pStyle w:val="TAL"/>
              <w:jc w:val="center"/>
              <w:rPr>
                <w:lang w:eastAsia="zh-CN"/>
              </w:rPr>
            </w:pPr>
            <w:r w:rsidRPr="001662C6">
              <w:rPr>
                <w:lang w:eastAsia="zh-CN"/>
              </w:rPr>
              <w:t>-</w:t>
            </w:r>
          </w:p>
        </w:tc>
      </w:tr>
      <w:tr w:rsidR="009D5726" w:rsidRPr="001662C6" w14:paraId="4663D71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1C26E41" w14:textId="77777777" w:rsidR="009D5726" w:rsidRPr="001662C6" w:rsidRDefault="009D5726" w:rsidP="00901EE0">
            <w:pPr>
              <w:pStyle w:val="TAL"/>
              <w:rPr>
                <w:b/>
                <w:i/>
                <w:lang w:eastAsia="zh-CN"/>
              </w:rPr>
            </w:pPr>
            <w:r w:rsidRPr="001662C6">
              <w:rPr>
                <w:b/>
                <w:i/>
                <w:lang w:eastAsia="zh-CN"/>
              </w:rPr>
              <w:t>intraFreqSI-AcquisitionForHO</w:t>
            </w:r>
          </w:p>
          <w:p w14:paraId="2B0C8D61" w14:textId="77777777" w:rsidR="009D5726" w:rsidRPr="001662C6" w:rsidRDefault="009D5726" w:rsidP="00901EE0">
            <w:pPr>
              <w:pStyle w:val="TAL"/>
              <w:rPr>
                <w:b/>
                <w:bCs/>
                <w:i/>
                <w:noProof/>
                <w:lang w:eastAsia="en-GB"/>
              </w:rPr>
            </w:pPr>
            <w:r w:rsidRPr="001662C6">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B988CF2" w14:textId="77777777" w:rsidR="009D5726" w:rsidRPr="001662C6" w:rsidRDefault="009D5726" w:rsidP="00901EE0">
            <w:pPr>
              <w:pStyle w:val="TAL"/>
              <w:jc w:val="center"/>
              <w:rPr>
                <w:lang w:eastAsia="zh-CN"/>
              </w:rPr>
            </w:pPr>
            <w:r w:rsidRPr="001662C6">
              <w:rPr>
                <w:lang w:eastAsia="zh-CN"/>
              </w:rPr>
              <w:t>Y</w:t>
            </w:r>
            <w:r w:rsidRPr="001662C6">
              <w:rPr>
                <w:lang w:eastAsia="en-GB"/>
              </w:rPr>
              <w:t>es</w:t>
            </w:r>
          </w:p>
        </w:tc>
      </w:tr>
      <w:tr w:rsidR="009D5726" w:rsidRPr="001662C6" w14:paraId="0530182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F3E4EA9" w14:textId="77777777" w:rsidR="009D5726" w:rsidRPr="001662C6" w:rsidRDefault="009D5726" w:rsidP="00901EE0">
            <w:pPr>
              <w:pStyle w:val="TAL"/>
              <w:rPr>
                <w:b/>
                <w:i/>
                <w:lang w:eastAsia="zh-CN"/>
              </w:rPr>
            </w:pPr>
            <w:r w:rsidRPr="001662C6">
              <w:rPr>
                <w:b/>
                <w:i/>
                <w:lang w:eastAsia="zh-CN"/>
              </w:rPr>
              <w:t>intraFreqTwoTAGs-DAPS</w:t>
            </w:r>
          </w:p>
          <w:p w14:paraId="145C9F09" w14:textId="77777777" w:rsidR="009D5726" w:rsidRPr="001662C6" w:rsidRDefault="009D5726" w:rsidP="00901EE0">
            <w:pPr>
              <w:pStyle w:val="TAL"/>
              <w:rPr>
                <w:b/>
                <w:i/>
                <w:lang w:eastAsia="zh-CN"/>
              </w:rPr>
            </w:pPr>
            <w:r w:rsidRPr="001662C6">
              <w:t xml:space="preserve">Indicates whether the UE supports different timing advance groups in source PCell and </w:t>
            </w:r>
            <w:r w:rsidRPr="001662C6">
              <w:rPr>
                <w:lang w:eastAsia="zh-CN"/>
              </w:rPr>
              <w:t xml:space="preserve">intra-frequency </w:t>
            </w:r>
            <w:r w:rsidRPr="001662C6">
              <w:rPr>
                <w:rFonts w:cs="Arial"/>
                <w:szCs w:val="18"/>
              </w:rPr>
              <w:t xml:space="preserve">target PCell. </w:t>
            </w:r>
            <w:r w:rsidRPr="001662C6">
              <w:t xml:space="preserve">It is mandatory for </w:t>
            </w:r>
            <w:r w:rsidRPr="001662C6">
              <w:rPr>
                <w:i/>
                <w:iCs/>
              </w:rPr>
              <w:t xml:space="preserve">intraFreqDAPS </w:t>
            </w:r>
            <w:r w:rsidRPr="001662C6">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404DD6A4" w14:textId="77777777" w:rsidR="009D5726" w:rsidRPr="001662C6" w:rsidRDefault="009D5726" w:rsidP="00901EE0">
            <w:pPr>
              <w:pStyle w:val="TAL"/>
              <w:jc w:val="center"/>
              <w:rPr>
                <w:lang w:eastAsia="zh-CN"/>
              </w:rPr>
            </w:pPr>
            <w:r w:rsidRPr="001662C6">
              <w:rPr>
                <w:lang w:eastAsia="zh-CN"/>
              </w:rPr>
              <w:t>-</w:t>
            </w:r>
          </w:p>
        </w:tc>
      </w:tr>
      <w:tr w:rsidR="009D5726" w:rsidRPr="001662C6" w14:paraId="4187983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1BBAC8" w14:textId="77777777" w:rsidR="009D5726" w:rsidRPr="001662C6" w:rsidRDefault="009D5726" w:rsidP="00901EE0">
            <w:pPr>
              <w:pStyle w:val="TAL"/>
              <w:rPr>
                <w:b/>
                <w:i/>
                <w:lang w:eastAsia="en-GB"/>
              </w:rPr>
            </w:pPr>
            <w:r w:rsidRPr="001662C6">
              <w:rPr>
                <w:b/>
                <w:i/>
                <w:lang w:eastAsia="en-GB"/>
              </w:rPr>
              <w:t>jointEHC-ROHC-Config</w:t>
            </w:r>
          </w:p>
          <w:p w14:paraId="3FD954FC" w14:textId="77777777" w:rsidR="009D5726" w:rsidRPr="001662C6" w:rsidRDefault="009D5726" w:rsidP="00901EE0">
            <w:pPr>
              <w:pStyle w:val="TAL"/>
              <w:rPr>
                <w:b/>
                <w:i/>
                <w:lang w:eastAsia="zh-CN"/>
              </w:rPr>
            </w:pPr>
            <w:r w:rsidRPr="001662C6">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0F9E2895" w14:textId="77777777" w:rsidR="009D5726" w:rsidRPr="001662C6" w:rsidRDefault="009D5726" w:rsidP="00901EE0">
            <w:pPr>
              <w:pStyle w:val="TAL"/>
              <w:jc w:val="center"/>
              <w:rPr>
                <w:lang w:eastAsia="zh-CN"/>
              </w:rPr>
            </w:pPr>
            <w:r w:rsidRPr="001662C6">
              <w:rPr>
                <w:lang w:eastAsia="zh-CN"/>
              </w:rPr>
              <w:t>No</w:t>
            </w:r>
          </w:p>
        </w:tc>
      </w:tr>
      <w:tr w:rsidR="009D5726" w:rsidRPr="001662C6" w14:paraId="6DE8A8A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9E7901D" w14:textId="77777777" w:rsidR="009D5726" w:rsidRPr="001662C6" w:rsidRDefault="009D5726" w:rsidP="00901EE0">
            <w:pPr>
              <w:pStyle w:val="TAL"/>
              <w:rPr>
                <w:b/>
                <w:i/>
                <w:lang w:eastAsia="en-GB"/>
              </w:rPr>
            </w:pPr>
            <w:r w:rsidRPr="001662C6">
              <w:rPr>
                <w:b/>
                <w:i/>
                <w:lang w:eastAsia="en-GB"/>
              </w:rPr>
              <w:t>k-Max (in MIMO-CA-ParametersPerBoBCPerTM)</w:t>
            </w:r>
          </w:p>
          <w:p w14:paraId="13904E01" w14:textId="77777777" w:rsidR="009D5726" w:rsidRPr="001662C6" w:rsidRDefault="009D5726" w:rsidP="00901EE0">
            <w:pPr>
              <w:pStyle w:val="TAL"/>
              <w:rPr>
                <w:b/>
                <w:i/>
                <w:lang w:eastAsia="zh-CN"/>
              </w:rPr>
            </w:pPr>
            <w:r w:rsidRPr="001662C6">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0D28F3" w14:textId="77777777" w:rsidR="009D5726" w:rsidRPr="001662C6" w:rsidRDefault="009D5726" w:rsidP="00901EE0">
            <w:pPr>
              <w:pStyle w:val="TAL"/>
              <w:jc w:val="center"/>
              <w:rPr>
                <w:lang w:eastAsia="zh-CN"/>
              </w:rPr>
            </w:pPr>
            <w:r w:rsidRPr="001662C6">
              <w:rPr>
                <w:bCs/>
                <w:noProof/>
                <w:lang w:eastAsia="en-GB"/>
              </w:rPr>
              <w:t>No</w:t>
            </w:r>
          </w:p>
        </w:tc>
      </w:tr>
      <w:tr w:rsidR="009D5726" w:rsidRPr="001662C6" w14:paraId="175B818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19BC9BF" w14:textId="77777777" w:rsidR="009D5726" w:rsidRPr="001662C6" w:rsidRDefault="009D5726" w:rsidP="00901EE0">
            <w:pPr>
              <w:pStyle w:val="TAL"/>
              <w:rPr>
                <w:b/>
                <w:i/>
                <w:lang w:eastAsia="en-GB"/>
              </w:rPr>
            </w:pPr>
            <w:r w:rsidRPr="001662C6">
              <w:rPr>
                <w:b/>
                <w:i/>
                <w:lang w:eastAsia="en-GB"/>
              </w:rPr>
              <w:t>k-Max (in MIMO-UE-ParametersPerTM)</w:t>
            </w:r>
          </w:p>
          <w:p w14:paraId="20975039" w14:textId="77777777" w:rsidR="009D5726" w:rsidRPr="001662C6" w:rsidRDefault="009D5726" w:rsidP="00901EE0">
            <w:pPr>
              <w:pStyle w:val="TAL"/>
              <w:rPr>
                <w:b/>
                <w:i/>
                <w:lang w:eastAsia="en-GB"/>
              </w:rPr>
            </w:pPr>
            <w:r w:rsidRPr="001662C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7ED5825"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098A9D1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C85A63C" w14:textId="77777777" w:rsidR="009D5726" w:rsidRPr="001662C6" w:rsidRDefault="009D5726" w:rsidP="00901EE0">
            <w:pPr>
              <w:pStyle w:val="TAL"/>
              <w:rPr>
                <w:b/>
                <w:i/>
                <w:lang w:eastAsia="en-GB"/>
              </w:rPr>
            </w:pPr>
            <w:r w:rsidRPr="001662C6">
              <w:rPr>
                <w:b/>
                <w:i/>
                <w:lang w:eastAsia="en-GB"/>
              </w:rPr>
              <w:t>laa-PUSCH-Mode1</w:t>
            </w:r>
          </w:p>
          <w:p w14:paraId="1E47257D" w14:textId="77777777" w:rsidR="009D5726" w:rsidRPr="001662C6" w:rsidRDefault="009D5726" w:rsidP="00901EE0">
            <w:pPr>
              <w:pStyle w:val="TAL"/>
              <w:rPr>
                <w:b/>
                <w:i/>
                <w:lang w:eastAsia="en-GB"/>
              </w:rPr>
            </w:pPr>
            <w:r w:rsidRPr="001662C6">
              <w:rPr>
                <w:lang w:eastAsia="zh-CN"/>
              </w:rPr>
              <w:t>Indicates whether the UE supports LAA PUSCH mode 1</w:t>
            </w:r>
            <w:r w:rsidRPr="001662C6">
              <w:rPr>
                <w:i/>
                <w:lang w:eastAsia="zh-CN"/>
              </w:rPr>
              <w:t xml:space="preserve"> </w:t>
            </w:r>
            <w:r w:rsidRPr="001662C6">
              <w:t>as defined in TS 36.213 [23]</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75F026"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ADFA4D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5B8AF61" w14:textId="77777777" w:rsidR="009D5726" w:rsidRPr="001662C6" w:rsidRDefault="009D5726" w:rsidP="00901EE0">
            <w:pPr>
              <w:pStyle w:val="TAL"/>
              <w:rPr>
                <w:b/>
                <w:i/>
                <w:lang w:eastAsia="en-GB"/>
              </w:rPr>
            </w:pPr>
            <w:r w:rsidRPr="001662C6">
              <w:rPr>
                <w:b/>
                <w:i/>
                <w:lang w:eastAsia="en-GB"/>
              </w:rPr>
              <w:t>laa-PUSCH-Mode2</w:t>
            </w:r>
          </w:p>
          <w:p w14:paraId="392CEF09" w14:textId="77777777" w:rsidR="009D5726" w:rsidRPr="001662C6" w:rsidRDefault="009D5726" w:rsidP="00901EE0">
            <w:pPr>
              <w:pStyle w:val="TAL"/>
              <w:rPr>
                <w:b/>
                <w:i/>
                <w:lang w:eastAsia="en-GB"/>
              </w:rPr>
            </w:pPr>
            <w:r w:rsidRPr="001662C6">
              <w:rPr>
                <w:lang w:eastAsia="zh-CN"/>
              </w:rPr>
              <w:t>Indicates whether the UE supports LAA PUSCH mode 2</w:t>
            </w:r>
            <w:r w:rsidRPr="001662C6">
              <w:rPr>
                <w:i/>
                <w:lang w:eastAsia="zh-CN"/>
              </w:rPr>
              <w:t xml:space="preserve"> </w:t>
            </w:r>
            <w:r w:rsidRPr="001662C6">
              <w:t>as defined in TS 36.213 [23]</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DAFB19"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3C79957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0C436EF" w14:textId="77777777" w:rsidR="009D5726" w:rsidRPr="001662C6" w:rsidRDefault="009D5726" w:rsidP="00901EE0">
            <w:pPr>
              <w:pStyle w:val="TAL"/>
              <w:rPr>
                <w:b/>
                <w:i/>
                <w:lang w:eastAsia="en-GB"/>
              </w:rPr>
            </w:pPr>
            <w:r w:rsidRPr="001662C6">
              <w:rPr>
                <w:b/>
                <w:i/>
                <w:lang w:eastAsia="en-GB"/>
              </w:rPr>
              <w:t>laa-PUSCH-Mode3</w:t>
            </w:r>
          </w:p>
          <w:p w14:paraId="227C2C7E" w14:textId="77777777" w:rsidR="009D5726" w:rsidRPr="001662C6" w:rsidRDefault="009D5726" w:rsidP="00901EE0">
            <w:pPr>
              <w:pStyle w:val="TAL"/>
              <w:rPr>
                <w:b/>
                <w:i/>
                <w:lang w:eastAsia="en-GB"/>
              </w:rPr>
            </w:pPr>
            <w:r w:rsidRPr="001662C6">
              <w:rPr>
                <w:lang w:eastAsia="zh-CN"/>
              </w:rPr>
              <w:t>Indicates whether the UE supports LAA PUSCH mode 3</w:t>
            </w:r>
            <w:r w:rsidRPr="001662C6">
              <w:rPr>
                <w:i/>
                <w:lang w:eastAsia="zh-CN"/>
              </w:rPr>
              <w:t xml:space="preserve"> </w:t>
            </w:r>
            <w:r w:rsidRPr="001662C6">
              <w:t>as defined in TS 36.213 [23]</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C3A40F"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76D806C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F67AAAF" w14:textId="77777777" w:rsidR="009D5726" w:rsidRPr="001662C6" w:rsidRDefault="009D5726" w:rsidP="00901EE0">
            <w:pPr>
              <w:pStyle w:val="TAL"/>
              <w:rPr>
                <w:b/>
                <w:i/>
                <w:lang w:eastAsia="en-GB"/>
              </w:rPr>
            </w:pPr>
            <w:r w:rsidRPr="001662C6">
              <w:rPr>
                <w:b/>
                <w:i/>
                <w:lang w:eastAsia="en-GB"/>
              </w:rPr>
              <w:t>locationReport</w:t>
            </w:r>
          </w:p>
          <w:p w14:paraId="670BB4BE" w14:textId="77777777" w:rsidR="009D5726" w:rsidRPr="001662C6" w:rsidRDefault="009D5726" w:rsidP="00901EE0">
            <w:pPr>
              <w:pStyle w:val="TAL"/>
              <w:rPr>
                <w:b/>
                <w:i/>
                <w:lang w:eastAsia="zh-CN"/>
              </w:rPr>
            </w:pPr>
            <w:r w:rsidRPr="001662C6">
              <w:t xml:space="preserve">Indicates whether the UE supports </w:t>
            </w:r>
            <w:r w:rsidRPr="001662C6">
              <w:rPr>
                <w:lang w:eastAsia="ko-KR"/>
              </w:rPr>
              <w:t>reporting of its geographical location information to eNB</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21CD91" w14:textId="77777777" w:rsidR="009D5726" w:rsidRPr="001662C6" w:rsidRDefault="009D5726" w:rsidP="00901EE0">
            <w:pPr>
              <w:pStyle w:val="TAL"/>
              <w:jc w:val="center"/>
              <w:rPr>
                <w:lang w:eastAsia="zh-CN"/>
              </w:rPr>
            </w:pPr>
            <w:r w:rsidRPr="001662C6">
              <w:rPr>
                <w:bCs/>
                <w:noProof/>
                <w:lang w:eastAsia="ko-KR"/>
              </w:rPr>
              <w:t>-</w:t>
            </w:r>
          </w:p>
        </w:tc>
      </w:tr>
      <w:tr w:rsidR="009D5726" w:rsidRPr="001662C6" w14:paraId="121BBC4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889E43" w14:textId="77777777" w:rsidR="009D5726" w:rsidRPr="001662C6" w:rsidRDefault="009D5726" w:rsidP="00901EE0">
            <w:pPr>
              <w:pStyle w:val="TAL"/>
              <w:rPr>
                <w:b/>
                <w:i/>
                <w:lang w:eastAsia="zh-CN"/>
              </w:rPr>
            </w:pPr>
            <w:r w:rsidRPr="001662C6">
              <w:rPr>
                <w:b/>
                <w:i/>
                <w:lang w:eastAsia="zh-CN"/>
              </w:rPr>
              <w:t>loggedMBSFNMeasurements</w:t>
            </w:r>
          </w:p>
          <w:p w14:paraId="0C2C635C" w14:textId="77777777" w:rsidR="009D5726" w:rsidRPr="001662C6" w:rsidRDefault="009D5726" w:rsidP="00901EE0">
            <w:pPr>
              <w:pStyle w:val="TAL"/>
              <w:rPr>
                <w:b/>
                <w:i/>
                <w:lang w:eastAsia="zh-CN"/>
              </w:rPr>
            </w:pPr>
            <w:r w:rsidRPr="001662C6">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DEC6CEF" w14:textId="77777777" w:rsidR="009D5726" w:rsidRPr="001662C6" w:rsidRDefault="009D5726" w:rsidP="00901EE0">
            <w:pPr>
              <w:pStyle w:val="TAL"/>
              <w:jc w:val="center"/>
              <w:rPr>
                <w:lang w:eastAsia="zh-CN"/>
              </w:rPr>
            </w:pPr>
            <w:r w:rsidRPr="001662C6">
              <w:rPr>
                <w:lang w:eastAsia="zh-CN"/>
              </w:rPr>
              <w:t>-</w:t>
            </w:r>
          </w:p>
        </w:tc>
      </w:tr>
      <w:tr w:rsidR="009D5726" w:rsidRPr="001662C6" w14:paraId="158DDAA3" w14:textId="77777777" w:rsidTr="00901EE0">
        <w:trPr>
          <w:cantSplit/>
        </w:trPr>
        <w:tc>
          <w:tcPr>
            <w:tcW w:w="7793" w:type="dxa"/>
            <w:gridSpan w:val="2"/>
          </w:tcPr>
          <w:p w14:paraId="4D11E2A1" w14:textId="77777777" w:rsidR="009D5726" w:rsidRPr="001662C6" w:rsidRDefault="009D5726" w:rsidP="00901EE0">
            <w:pPr>
              <w:pStyle w:val="TAL"/>
              <w:rPr>
                <w:b/>
                <w:i/>
              </w:rPr>
            </w:pPr>
            <w:r w:rsidRPr="001662C6">
              <w:rPr>
                <w:b/>
                <w:i/>
              </w:rPr>
              <w:t>loggedMeasBT</w:t>
            </w:r>
          </w:p>
          <w:p w14:paraId="42300C3C" w14:textId="77777777" w:rsidR="009D5726" w:rsidRPr="001662C6" w:rsidRDefault="009D5726" w:rsidP="00901EE0">
            <w:pPr>
              <w:pStyle w:val="TAL"/>
              <w:rPr>
                <w:b/>
                <w:i/>
                <w:noProof/>
                <w:lang w:eastAsia="en-GB"/>
              </w:rPr>
            </w:pPr>
            <w:r w:rsidRPr="001662C6">
              <w:rPr>
                <w:lang w:eastAsia="en-GB"/>
              </w:rPr>
              <w:t>Indicates whether the UE supports Bluetooth measurements in RRC idle mode.</w:t>
            </w:r>
          </w:p>
        </w:tc>
        <w:tc>
          <w:tcPr>
            <w:tcW w:w="862" w:type="dxa"/>
            <w:gridSpan w:val="2"/>
          </w:tcPr>
          <w:p w14:paraId="48523A28"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45EF13A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96B57" w14:textId="77777777" w:rsidR="009D5726" w:rsidRPr="001662C6" w:rsidRDefault="009D5726" w:rsidP="00901EE0">
            <w:pPr>
              <w:pStyle w:val="TAL"/>
              <w:rPr>
                <w:b/>
                <w:i/>
                <w:lang w:eastAsia="zh-CN"/>
              </w:rPr>
            </w:pPr>
            <w:r w:rsidRPr="001662C6">
              <w:rPr>
                <w:b/>
                <w:i/>
                <w:lang w:eastAsia="zh-CN"/>
              </w:rPr>
              <w:t>loggedMeasurementsIdle</w:t>
            </w:r>
          </w:p>
          <w:p w14:paraId="4A67D76D" w14:textId="77777777" w:rsidR="009D5726" w:rsidRPr="001662C6" w:rsidRDefault="009D5726" w:rsidP="00901EE0">
            <w:pPr>
              <w:pStyle w:val="TAL"/>
              <w:rPr>
                <w:b/>
                <w:i/>
                <w:lang w:eastAsia="zh-CN"/>
              </w:rPr>
            </w:pPr>
            <w:r w:rsidRPr="001662C6">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CC03CF4" w14:textId="77777777" w:rsidR="009D5726" w:rsidRPr="001662C6" w:rsidRDefault="009D5726" w:rsidP="00901EE0">
            <w:pPr>
              <w:pStyle w:val="TAL"/>
              <w:jc w:val="center"/>
              <w:rPr>
                <w:lang w:eastAsia="zh-CN"/>
              </w:rPr>
            </w:pPr>
            <w:r w:rsidRPr="001662C6">
              <w:rPr>
                <w:lang w:eastAsia="zh-CN"/>
              </w:rPr>
              <w:t>-</w:t>
            </w:r>
          </w:p>
        </w:tc>
      </w:tr>
      <w:tr w:rsidR="009D5726" w:rsidRPr="001662C6" w14:paraId="02441389" w14:textId="77777777" w:rsidTr="00901EE0">
        <w:trPr>
          <w:cantSplit/>
        </w:trPr>
        <w:tc>
          <w:tcPr>
            <w:tcW w:w="7793" w:type="dxa"/>
            <w:gridSpan w:val="2"/>
          </w:tcPr>
          <w:p w14:paraId="7FD13A7D" w14:textId="77777777" w:rsidR="009D5726" w:rsidRPr="001662C6" w:rsidRDefault="009D5726" w:rsidP="00901EE0">
            <w:pPr>
              <w:pStyle w:val="TAL"/>
              <w:rPr>
                <w:b/>
                <w:i/>
              </w:rPr>
            </w:pPr>
            <w:r w:rsidRPr="001662C6">
              <w:rPr>
                <w:b/>
                <w:i/>
              </w:rPr>
              <w:t>loggedMeasWLAN</w:t>
            </w:r>
          </w:p>
          <w:p w14:paraId="18BDCB4B" w14:textId="77777777" w:rsidR="009D5726" w:rsidRPr="001662C6" w:rsidRDefault="009D5726" w:rsidP="00901EE0">
            <w:pPr>
              <w:pStyle w:val="TAL"/>
              <w:rPr>
                <w:b/>
                <w:i/>
                <w:noProof/>
                <w:lang w:eastAsia="en-GB"/>
              </w:rPr>
            </w:pPr>
            <w:r w:rsidRPr="001662C6">
              <w:rPr>
                <w:lang w:eastAsia="en-GB"/>
              </w:rPr>
              <w:t>Indicates whether the UE supports WLAN measurements in RRC idle mode.</w:t>
            </w:r>
          </w:p>
        </w:tc>
        <w:tc>
          <w:tcPr>
            <w:tcW w:w="862" w:type="dxa"/>
            <w:gridSpan w:val="2"/>
          </w:tcPr>
          <w:p w14:paraId="442CB5B7"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57EB841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E3162" w14:textId="77777777" w:rsidR="009D5726" w:rsidRPr="001662C6" w:rsidRDefault="009D5726" w:rsidP="00901EE0">
            <w:pPr>
              <w:pStyle w:val="TAL"/>
              <w:rPr>
                <w:b/>
                <w:i/>
                <w:noProof/>
                <w:lang w:eastAsia="en-GB"/>
              </w:rPr>
            </w:pPr>
            <w:r w:rsidRPr="001662C6">
              <w:rPr>
                <w:b/>
                <w:i/>
                <w:noProof/>
                <w:lang w:eastAsia="en-GB"/>
              </w:rPr>
              <w:t>logicalChannelSR-ProhibitTimer</w:t>
            </w:r>
          </w:p>
          <w:p w14:paraId="1DA94271" w14:textId="77777777" w:rsidR="009D5726" w:rsidRPr="001662C6" w:rsidRDefault="009D5726" w:rsidP="00901EE0">
            <w:pPr>
              <w:pStyle w:val="TAL"/>
              <w:rPr>
                <w:b/>
                <w:i/>
                <w:lang w:eastAsia="zh-CN"/>
              </w:rPr>
            </w:pPr>
            <w:r w:rsidRPr="001662C6">
              <w:rPr>
                <w:lang w:eastAsia="en-GB"/>
              </w:rPr>
              <w:t xml:space="preserve">Indicates whether the UE supports the </w:t>
            </w:r>
            <w:r w:rsidRPr="001662C6">
              <w:rPr>
                <w:i/>
                <w:lang w:eastAsia="en-GB"/>
              </w:rPr>
              <w:t>logicalChannelSR-ProhibitTimer</w:t>
            </w:r>
            <w:r w:rsidRPr="001662C6">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1669840" w14:textId="77777777" w:rsidR="009D5726" w:rsidRPr="001662C6" w:rsidRDefault="009D5726" w:rsidP="00901EE0">
            <w:pPr>
              <w:pStyle w:val="TAL"/>
              <w:jc w:val="center"/>
              <w:rPr>
                <w:lang w:eastAsia="zh-CN"/>
              </w:rPr>
            </w:pPr>
            <w:r w:rsidRPr="001662C6">
              <w:rPr>
                <w:bCs/>
                <w:noProof/>
                <w:lang w:eastAsia="en-GB"/>
              </w:rPr>
              <w:t>-</w:t>
            </w:r>
          </w:p>
        </w:tc>
      </w:tr>
      <w:tr w:rsidR="009D5726" w:rsidRPr="001662C6" w14:paraId="674AF88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818DB" w14:textId="77777777" w:rsidR="009D5726" w:rsidRPr="001662C6" w:rsidRDefault="009D5726" w:rsidP="00901EE0">
            <w:pPr>
              <w:keepNext/>
              <w:keepLines/>
              <w:spacing w:after="0"/>
              <w:rPr>
                <w:rFonts w:ascii="Arial" w:hAnsi="Arial" w:cs="Arial"/>
                <w:b/>
                <w:i/>
                <w:sz w:val="18"/>
                <w:szCs w:val="18"/>
              </w:rPr>
            </w:pPr>
            <w:r w:rsidRPr="001662C6">
              <w:rPr>
                <w:rFonts w:ascii="Arial" w:hAnsi="Arial" w:cs="Arial"/>
                <w:b/>
                <w:i/>
                <w:sz w:val="18"/>
                <w:szCs w:val="18"/>
                <w:lang w:eastAsia="zh-CN"/>
              </w:rPr>
              <w:t>lo</w:t>
            </w:r>
            <w:r w:rsidRPr="001662C6">
              <w:rPr>
                <w:rFonts w:ascii="Arial" w:hAnsi="Arial" w:cs="Arial"/>
                <w:b/>
                <w:i/>
                <w:sz w:val="18"/>
                <w:szCs w:val="18"/>
              </w:rPr>
              <w:t>ngDRX-Command</w:t>
            </w:r>
          </w:p>
          <w:p w14:paraId="601E3564" w14:textId="77777777" w:rsidR="009D5726" w:rsidRPr="001662C6" w:rsidRDefault="009D5726" w:rsidP="00901EE0">
            <w:pPr>
              <w:keepNext/>
              <w:keepLines/>
              <w:spacing w:after="0"/>
              <w:rPr>
                <w:rFonts w:ascii="Arial" w:hAnsi="Arial" w:cs="Arial"/>
                <w:b/>
                <w:i/>
                <w:sz w:val="18"/>
                <w:szCs w:val="18"/>
                <w:lang w:eastAsia="zh-CN"/>
              </w:rPr>
            </w:pPr>
            <w:r w:rsidRPr="001662C6">
              <w:rPr>
                <w:rFonts w:ascii="Arial" w:hAnsi="Arial" w:cs="Arial"/>
                <w:sz w:val="18"/>
                <w:szCs w:val="18"/>
                <w:lang w:eastAsia="zh-CN"/>
              </w:rPr>
              <w:t xml:space="preserve">Indicates whether the UE supports </w:t>
            </w:r>
            <w:r w:rsidRPr="001662C6">
              <w:rPr>
                <w:rFonts w:ascii="Arial" w:hAnsi="Arial" w:cs="Arial"/>
                <w:sz w:val="18"/>
                <w:szCs w:val="18"/>
              </w:rPr>
              <w:t>Long DRX Command MAC Control Element</w:t>
            </w:r>
            <w:r w:rsidRPr="001662C6">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F32123" w14:textId="77777777" w:rsidR="009D5726" w:rsidRPr="001662C6" w:rsidRDefault="009D5726" w:rsidP="00901EE0">
            <w:pPr>
              <w:keepNext/>
              <w:keepLines/>
              <w:spacing w:after="0"/>
              <w:jc w:val="center"/>
              <w:rPr>
                <w:rFonts w:ascii="Arial" w:hAnsi="Arial" w:cs="Arial"/>
                <w:sz w:val="18"/>
                <w:szCs w:val="18"/>
              </w:rPr>
            </w:pPr>
            <w:r w:rsidRPr="001662C6">
              <w:rPr>
                <w:rFonts w:ascii="Arial" w:hAnsi="Arial" w:cs="Arial"/>
                <w:sz w:val="18"/>
                <w:szCs w:val="18"/>
              </w:rPr>
              <w:t>-</w:t>
            </w:r>
          </w:p>
        </w:tc>
      </w:tr>
      <w:tr w:rsidR="009D5726" w:rsidRPr="001662C6" w14:paraId="2C58724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2E4C4F" w14:textId="77777777" w:rsidR="009D5726" w:rsidRPr="001662C6" w:rsidRDefault="009D5726" w:rsidP="00901EE0">
            <w:pPr>
              <w:pStyle w:val="TAL"/>
              <w:rPr>
                <w:b/>
                <w:i/>
                <w:lang w:eastAsia="en-GB"/>
              </w:rPr>
            </w:pPr>
            <w:r w:rsidRPr="001662C6">
              <w:rPr>
                <w:b/>
                <w:i/>
                <w:lang w:eastAsia="en-GB"/>
              </w:rPr>
              <w:t>lwa</w:t>
            </w:r>
          </w:p>
          <w:p w14:paraId="053252B0" w14:textId="77777777" w:rsidR="009D5726" w:rsidRPr="001662C6" w:rsidRDefault="009D5726" w:rsidP="00901EE0">
            <w:pPr>
              <w:keepNext/>
              <w:keepLines/>
              <w:spacing w:after="0"/>
              <w:rPr>
                <w:rFonts w:ascii="Arial" w:hAnsi="Arial" w:cs="Arial"/>
                <w:b/>
                <w:i/>
                <w:sz w:val="18"/>
                <w:szCs w:val="18"/>
                <w:lang w:eastAsia="zh-CN"/>
              </w:rPr>
            </w:pPr>
            <w:r w:rsidRPr="001662C6">
              <w:rPr>
                <w:rFonts w:ascii="Arial" w:hAnsi="Arial" w:cs="Arial"/>
                <w:sz w:val="18"/>
                <w:szCs w:val="18"/>
              </w:rPr>
              <w:t xml:space="preserve">Indicates whether the UE supports LTE-WLAN Aggregation (LWA). </w:t>
            </w:r>
            <w:r w:rsidRPr="001662C6">
              <w:rPr>
                <w:rFonts w:ascii="Arial" w:hAnsi="Arial" w:cs="Arial"/>
                <w:sz w:val="18"/>
                <w:szCs w:val="18"/>
                <w:lang w:eastAsia="en-GB"/>
              </w:rPr>
              <w:t xml:space="preserve">The UE which supports LWA shall also indicate support of </w:t>
            </w:r>
            <w:r w:rsidRPr="001662C6">
              <w:rPr>
                <w:rFonts w:ascii="Arial" w:hAnsi="Arial" w:cs="Arial"/>
                <w:i/>
                <w:sz w:val="18"/>
                <w:szCs w:val="18"/>
                <w:lang w:eastAsia="en-GB"/>
              </w:rPr>
              <w:t>interRAT-ParametersWLAN-r13</w:t>
            </w:r>
            <w:r w:rsidRPr="001662C6">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9AD132" w14:textId="77777777" w:rsidR="009D5726" w:rsidRPr="001662C6" w:rsidRDefault="009D5726" w:rsidP="00901EE0">
            <w:pPr>
              <w:keepNext/>
              <w:keepLines/>
              <w:spacing w:after="0"/>
              <w:jc w:val="center"/>
              <w:rPr>
                <w:rFonts w:ascii="Arial" w:hAnsi="Arial" w:cs="Arial"/>
                <w:sz w:val="18"/>
                <w:szCs w:val="18"/>
              </w:rPr>
            </w:pPr>
            <w:r w:rsidRPr="001662C6">
              <w:rPr>
                <w:bCs/>
                <w:noProof/>
                <w:lang w:eastAsia="en-GB"/>
              </w:rPr>
              <w:t>-</w:t>
            </w:r>
          </w:p>
        </w:tc>
      </w:tr>
      <w:tr w:rsidR="009D5726" w:rsidRPr="001662C6" w14:paraId="37907E9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243AFF" w14:textId="77777777" w:rsidR="009D5726" w:rsidRPr="001662C6" w:rsidRDefault="009D5726" w:rsidP="00901EE0">
            <w:pPr>
              <w:pStyle w:val="TAL"/>
              <w:rPr>
                <w:b/>
                <w:i/>
                <w:lang w:eastAsia="zh-CN"/>
              </w:rPr>
            </w:pPr>
            <w:r w:rsidRPr="001662C6">
              <w:rPr>
                <w:b/>
                <w:i/>
                <w:lang w:eastAsia="zh-CN"/>
              </w:rPr>
              <w:t>lwa-BufferSize</w:t>
            </w:r>
          </w:p>
          <w:p w14:paraId="00F82D7F" w14:textId="77777777" w:rsidR="009D5726" w:rsidRPr="001662C6" w:rsidRDefault="009D5726" w:rsidP="00901EE0">
            <w:pPr>
              <w:keepNext/>
              <w:keepLines/>
              <w:spacing w:after="0"/>
              <w:rPr>
                <w:rFonts w:ascii="Arial" w:hAnsi="Arial" w:cs="Arial"/>
                <w:b/>
                <w:i/>
                <w:sz w:val="18"/>
                <w:szCs w:val="18"/>
                <w:lang w:eastAsia="zh-CN"/>
              </w:rPr>
            </w:pPr>
            <w:r w:rsidRPr="001662C6">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4BF600FB" w14:textId="77777777" w:rsidR="009D5726" w:rsidRPr="001662C6" w:rsidRDefault="009D5726" w:rsidP="00901EE0">
            <w:pPr>
              <w:keepNext/>
              <w:keepLines/>
              <w:spacing w:after="0"/>
              <w:jc w:val="center"/>
              <w:rPr>
                <w:rFonts w:ascii="Arial" w:hAnsi="Arial" w:cs="Arial"/>
                <w:sz w:val="18"/>
                <w:szCs w:val="18"/>
              </w:rPr>
            </w:pPr>
            <w:r w:rsidRPr="001662C6">
              <w:rPr>
                <w:rFonts w:ascii="Arial" w:hAnsi="Arial" w:cs="Arial"/>
                <w:sz w:val="18"/>
                <w:szCs w:val="18"/>
              </w:rPr>
              <w:t>-</w:t>
            </w:r>
          </w:p>
        </w:tc>
      </w:tr>
      <w:tr w:rsidR="009D5726" w:rsidRPr="001662C6" w14:paraId="26F9CBE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555141" w14:textId="77777777" w:rsidR="009D5726" w:rsidRPr="001662C6" w:rsidRDefault="009D5726" w:rsidP="00901EE0">
            <w:pPr>
              <w:pStyle w:val="TAL"/>
              <w:rPr>
                <w:b/>
                <w:i/>
              </w:rPr>
            </w:pPr>
            <w:r w:rsidRPr="001662C6">
              <w:rPr>
                <w:b/>
                <w:i/>
              </w:rPr>
              <w:t>lwa-HO-WithoutWT-Change</w:t>
            </w:r>
          </w:p>
          <w:p w14:paraId="0D1B01C2" w14:textId="77777777" w:rsidR="009D5726" w:rsidRPr="001662C6" w:rsidRDefault="009D5726" w:rsidP="00901EE0">
            <w:pPr>
              <w:pStyle w:val="TAL"/>
              <w:rPr>
                <w:b/>
                <w:i/>
                <w:lang w:eastAsia="en-GB"/>
              </w:rPr>
            </w:pPr>
            <w:r w:rsidRPr="001662C6">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1F2C77" w14:textId="77777777" w:rsidR="009D5726" w:rsidRPr="001662C6" w:rsidRDefault="009D5726" w:rsidP="00901EE0">
            <w:pPr>
              <w:keepNext/>
              <w:keepLines/>
              <w:spacing w:after="0"/>
              <w:jc w:val="center"/>
              <w:rPr>
                <w:bCs/>
                <w:noProof/>
                <w:lang w:eastAsia="en-GB"/>
              </w:rPr>
            </w:pPr>
            <w:r w:rsidRPr="001662C6">
              <w:rPr>
                <w:bCs/>
                <w:noProof/>
                <w:lang w:eastAsia="en-GB"/>
              </w:rPr>
              <w:t>-</w:t>
            </w:r>
          </w:p>
        </w:tc>
      </w:tr>
      <w:tr w:rsidR="009D5726" w:rsidRPr="001662C6" w14:paraId="586DB22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FAA91" w14:textId="77777777" w:rsidR="009D5726" w:rsidRPr="001662C6" w:rsidRDefault="009D5726" w:rsidP="00901EE0">
            <w:pPr>
              <w:pStyle w:val="TAL"/>
              <w:rPr>
                <w:b/>
                <w:i/>
              </w:rPr>
            </w:pPr>
            <w:r w:rsidRPr="001662C6">
              <w:rPr>
                <w:b/>
                <w:i/>
              </w:rPr>
              <w:t>lwa-RLC-UM</w:t>
            </w:r>
          </w:p>
          <w:p w14:paraId="6C0F541D" w14:textId="77777777" w:rsidR="009D5726" w:rsidRPr="001662C6" w:rsidRDefault="009D5726" w:rsidP="00901EE0">
            <w:pPr>
              <w:pStyle w:val="TAL"/>
              <w:rPr>
                <w:b/>
                <w:i/>
              </w:rPr>
            </w:pPr>
            <w:r w:rsidRPr="001662C6">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31ADBC4" w14:textId="77777777" w:rsidR="009D5726" w:rsidRPr="001662C6" w:rsidRDefault="009D5726" w:rsidP="00901EE0">
            <w:pPr>
              <w:keepNext/>
              <w:keepLines/>
              <w:spacing w:after="0"/>
              <w:jc w:val="center"/>
              <w:rPr>
                <w:bCs/>
                <w:noProof/>
                <w:lang w:eastAsia="en-GB"/>
              </w:rPr>
            </w:pPr>
            <w:r w:rsidRPr="001662C6">
              <w:rPr>
                <w:bCs/>
                <w:noProof/>
                <w:lang w:eastAsia="en-GB"/>
              </w:rPr>
              <w:t>-</w:t>
            </w:r>
          </w:p>
        </w:tc>
      </w:tr>
      <w:tr w:rsidR="009D5726" w:rsidRPr="001662C6" w14:paraId="7CDB64E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58C56F" w14:textId="77777777" w:rsidR="009D5726" w:rsidRPr="001662C6" w:rsidRDefault="009D5726" w:rsidP="00901EE0">
            <w:pPr>
              <w:pStyle w:val="TAL"/>
              <w:rPr>
                <w:b/>
                <w:i/>
                <w:lang w:eastAsia="en-GB"/>
              </w:rPr>
            </w:pPr>
            <w:r w:rsidRPr="001662C6">
              <w:rPr>
                <w:b/>
                <w:i/>
                <w:lang w:eastAsia="en-GB"/>
              </w:rPr>
              <w:t>lwa-SplitBearer</w:t>
            </w:r>
          </w:p>
          <w:p w14:paraId="7F9AF46F" w14:textId="77777777" w:rsidR="009D5726" w:rsidRPr="001662C6" w:rsidRDefault="009D5726" w:rsidP="00901EE0">
            <w:pPr>
              <w:keepNext/>
              <w:keepLines/>
              <w:spacing w:after="0"/>
              <w:rPr>
                <w:rFonts w:ascii="Arial" w:hAnsi="Arial" w:cs="Arial"/>
                <w:b/>
                <w:i/>
                <w:sz w:val="18"/>
                <w:szCs w:val="18"/>
                <w:lang w:eastAsia="zh-CN"/>
              </w:rPr>
            </w:pPr>
            <w:r w:rsidRPr="001662C6">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6A0409B" w14:textId="77777777" w:rsidR="009D5726" w:rsidRPr="001662C6" w:rsidRDefault="009D5726" w:rsidP="00901EE0">
            <w:pPr>
              <w:keepNext/>
              <w:keepLines/>
              <w:spacing w:after="0"/>
              <w:jc w:val="center"/>
              <w:rPr>
                <w:rFonts w:ascii="Arial" w:hAnsi="Arial" w:cs="Arial"/>
                <w:sz w:val="18"/>
                <w:szCs w:val="18"/>
              </w:rPr>
            </w:pPr>
            <w:r w:rsidRPr="001662C6">
              <w:rPr>
                <w:bCs/>
                <w:noProof/>
                <w:lang w:eastAsia="en-GB"/>
              </w:rPr>
              <w:t>-</w:t>
            </w:r>
          </w:p>
        </w:tc>
      </w:tr>
      <w:tr w:rsidR="009D5726" w:rsidRPr="001662C6" w14:paraId="344E787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BBEA96" w14:textId="77777777" w:rsidR="009D5726" w:rsidRPr="001662C6" w:rsidRDefault="009D5726" w:rsidP="00901EE0">
            <w:pPr>
              <w:pStyle w:val="TAL"/>
              <w:rPr>
                <w:b/>
                <w:i/>
              </w:rPr>
            </w:pPr>
            <w:r w:rsidRPr="001662C6">
              <w:rPr>
                <w:b/>
                <w:i/>
              </w:rPr>
              <w:t>lwa-UL</w:t>
            </w:r>
          </w:p>
          <w:p w14:paraId="4F23342A" w14:textId="77777777" w:rsidR="009D5726" w:rsidRPr="001662C6" w:rsidRDefault="009D5726" w:rsidP="00901EE0">
            <w:pPr>
              <w:pStyle w:val="TAL"/>
              <w:rPr>
                <w:b/>
                <w:i/>
                <w:lang w:eastAsia="en-GB"/>
              </w:rPr>
            </w:pPr>
            <w:r w:rsidRPr="001662C6">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4950787" w14:textId="77777777" w:rsidR="009D5726" w:rsidRPr="001662C6" w:rsidRDefault="009D5726" w:rsidP="00901EE0">
            <w:pPr>
              <w:keepNext/>
              <w:keepLines/>
              <w:spacing w:after="0"/>
              <w:jc w:val="center"/>
              <w:rPr>
                <w:bCs/>
                <w:noProof/>
                <w:lang w:eastAsia="en-GB"/>
              </w:rPr>
            </w:pPr>
            <w:r w:rsidRPr="001662C6">
              <w:rPr>
                <w:bCs/>
                <w:noProof/>
                <w:lang w:eastAsia="en-GB"/>
              </w:rPr>
              <w:t>-</w:t>
            </w:r>
          </w:p>
        </w:tc>
      </w:tr>
      <w:tr w:rsidR="009D5726" w:rsidRPr="001662C6" w14:paraId="759E401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076CD" w14:textId="77777777" w:rsidR="009D5726" w:rsidRPr="001662C6" w:rsidRDefault="009D5726" w:rsidP="00901EE0">
            <w:pPr>
              <w:pStyle w:val="TAL"/>
              <w:rPr>
                <w:b/>
                <w:i/>
                <w:lang w:eastAsia="en-GB"/>
              </w:rPr>
            </w:pPr>
            <w:r w:rsidRPr="001662C6">
              <w:rPr>
                <w:b/>
                <w:i/>
                <w:lang w:eastAsia="en-GB"/>
              </w:rPr>
              <w:t>lwip</w:t>
            </w:r>
          </w:p>
          <w:p w14:paraId="128A5CD5" w14:textId="77777777" w:rsidR="009D5726" w:rsidRPr="001662C6" w:rsidRDefault="009D5726" w:rsidP="00901EE0">
            <w:pPr>
              <w:pStyle w:val="TAL"/>
              <w:rPr>
                <w:b/>
                <w:i/>
                <w:lang w:eastAsia="en-GB"/>
              </w:rPr>
            </w:pPr>
            <w:r w:rsidRPr="001662C6">
              <w:rPr>
                <w:lang w:eastAsia="en-GB"/>
              </w:rPr>
              <w:t xml:space="preserve">Indicates whether the UE supports </w:t>
            </w:r>
            <w:r w:rsidRPr="001662C6">
              <w:t>LTE/WLAN Radio Level Integration with IPsec Tunnel</w:t>
            </w:r>
            <w:r w:rsidRPr="001662C6">
              <w:rPr>
                <w:lang w:eastAsia="en-GB"/>
              </w:rPr>
              <w:t xml:space="preserve"> (LWIP). The UE which supports LWIP shall also indicate support of </w:t>
            </w:r>
            <w:r w:rsidRPr="001662C6">
              <w:rPr>
                <w:i/>
                <w:lang w:eastAsia="en-GB"/>
              </w:rPr>
              <w:t>interRAT-ParametersWLAN-r13</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18205B" w14:textId="77777777" w:rsidR="009D5726" w:rsidRPr="001662C6" w:rsidRDefault="009D5726" w:rsidP="00901EE0">
            <w:pPr>
              <w:keepNext/>
              <w:keepLines/>
              <w:spacing w:after="0"/>
              <w:jc w:val="center"/>
              <w:rPr>
                <w:bCs/>
                <w:noProof/>
                <w:lang w:eastAsia="en-GB"/>
              </w:rPr>
            </w:pPr>
            <w:r w:rsidRPr="001662C6">
              <w:rPr>
                <w:bCs/>
                <w:noProof/>
                <w:lang w:eastAsia="en-GB"/>
              </w:rPr>
              <w:t>-</w:t>
            </w:r>
          </w:p>
        </w:tc>
      </w:tr>
      <w:tr w:rsidR="009D5726" w:rsidRPr="001662C6" w14:paraId="0F15D80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0E7871" w14:textId="77777777" w:rsidR="009D5726" w:rsidRPr="001662C6" w:rsidRDefault="009D5726" w:rsidP="00901EE0">
            <w:pPr>
              <w:pStyle w:val="TAL"/>
              <w:rPr>
                <w:b/>
                <w:i/>
                <w:lang w:eastAsia="en-GB"/>
              </w:rPr>
            </w:pPr>
            <w:r w:rsidRPr="001662C6">
              <w:rPr>
                <w:b/>
                <w:i/>
                <w:lang w:eastAsia="en-GB"/>
              </w:rPr>
              <w:t>lwip-Aggregation-DL, lwip-Aggregation-UL</w:t>
            </w:r>
          </w:p>
          <w:p w14:paraId="6D2F7412" w14:textId="77777777" w:rsidR="009D5726" w:rsidRPr="001662C6" w:rsidRDefault="009D5726" w:rsidP="00901EE0">
            <w:pPr>
              <w:pStyle w:val="TAL"/>
              <w:rPr>
                <w:b/>
                <w:i/>
                <w:lang w:eastAsia="en-GB"/>
              </w:rPr>
            </w:pPr>
            <w:r w:rsidRPr="001662C6">
              <w:rPr>
                <w:lang w:eastAsia="en-GB"/>
              </w:rPr>
              <w:t xml:space="preserve">Indicates whether the UE supports aggregation of LTE and WLAN over DL/UL LWIP. The UE that indicates support of LWIP aggregation over DL or UL shall also indicate support of </w:t>
            </w:r>
            <w:r w:rsidRPr="001662C6">
              <w:rPr>
                <w:i/>
                <w:lang w:eastAsia="en-GB"/>
              </w:rPr>
              <w:t>lwip</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84BB64" w14:textId="77777777" w:rsidR="009D5726" w:rsidRPr="001662C6" w:rsidRDefault="009D5726" w:rsidP="00901EE0">
            <w:pPr>
              <w:keepNext/>
              <w:keepLines/>
              <w:spacing w:after="0"/>
              <w:jc w:val="center"/>
              <w:rPr>
                <w:bCs/>
                <w:noProof/>
                <w:lang w:eastAsia="en-GB"/>
              </w:rPr>
            </w:pPr>
            <w:r w:rsidRPr="001662C6">
              <w:rPr>
                <w:bCs/>
                <w:noProof/>
                <w:lang w:eastAsia="en-GB"/>
              </w:rPr>
              <w:t>-</w:t>
            </w:r>
          </w:p>
        </w:tc>
      </w:tr>
      <w:tr w:rsidR="009D5726" w:rsidRPr="001662C6" w14:paraId="7CA294C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0E33B4" w14:textId="77777777" w:rsidR="009D5726" w:rsidRPr="001662C6" w:rsidRDefault="009D5726" w:rsidP="00901EE0">
            <w:pPr>
              <w:pStyle w:val="TAL"/>
              <w:rPr>
                <w:b/>
                <w:i/>
                <w:lang w:eastAsia="zh-CN"/>
              </w:rPr>
            </w:pPr>
            <w:r w:rsidRPr="001662C6">
              <w:rPr>
                <w:b/>
                <w:i/>
                <w:lang w:eastAsia="zh-CN"/>
              </w:rPr>
              <w:t>makeBeforeBreak</w:t>
            </w:r>
          </w:p>
          <w:p w14:paraId="3FE25715" w14:textId="77777777" w:rsidR="009D5726" w:rsidRPr="001662C6" w:rsidRDefault="009D5726" w:rsidP="00901EE0">
            <w:pPr>
              <w:pStyle w:val="TAL"/>
              <w:rPr>
                <w:b/>
                <w:i/>
                <w:lang w:eastAsia="en-GB"/>
              </w:rPr>
            </w:pPr>
            <w:r w:rsidRPr="001662C6">
              <w:t xml:space="preserve">Indicates whether the UE supports intra-frequency Make-Before-Break handover, and whether the UE which indicates </w:t>
            </w:r>
            <w:r w:rsidRPr="001662C6">
              <w:rPr>
                <w:i/>
              </w:rPr>
              <w:t>dc-Parameters</w:t>
            </w:r>
            <w:r w:rsidRPr="001662C6">
              <w:t xml:space="preserve"> supports intra-frequency Make-Before-Break SeNB change, </w:t>
            </w:r>
            <w:r w:rsidRPr="001662C6">
              <w:rPr>
                <w:rFonts w:cs="Arial"/>
                <w:szCs w:val="18"/>
              </w:rPr>
              <w:t>as defined in TS 36.300 [9]</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6933A089" w14:textId="77777777" w:rsidR="009D5726" w:rsidRPr="001662C6" w:rsidRDefault="009D5726" w:rsidP="00901EE0">
            <w:pPr>
              <w:keepNext/>
              <w:keepLines/>
              <w:spacing w:after="0"/>
              <w:jc w:val="center"/>
              <w:rPr>
                <w:bCs/>
                <w:noProof/>
                <w:lang w:eastAsia="en-GB"/>
              </w:rPr>
            </w:pPr>
            <w:r w:rsidRPr="001662C6">
              <w:rPr>
                <w:bCs/>
                <w:noProof/>
                <w:lang w:eastAsia="en-GB"/>
              </w:rPr>
              <w:t>-</w:t>
            </w:r>
          </w:p>
        </w:tc>
      </w:tr>
      <w:tr w:rsidR="009D5726" w:rsidRPr="001662C6" w14:paraId="620A154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32EE3E" w14:textId="77777777" w:rsidR="009D5726" w:rsidRPr="001662C6" w:rsidRDefault="009D5726" w:rsidP="00901EE0">
            <w:pPr>
              <w:pStyle w:val="TAL"/>
              <w:rPr>
                <w:b/>
                <w:bCs/>
                <w:i/>
                <w:iCs/>
              </w:rPr>
            </w:pPr>
            <w:r w:rsidRPr="001662C6">
              <w:rPr>
                <w:b/>
                <w:bCs/>
                <w:i/>
                <w:iCs/>
              </w:rPr>
              <w:t>measGapPatterns-NRonly</w:t>
            </w:r>
          </w:p>
          <w:p w14:paraId="30EA6085" w14:textId="77777777" w:rsidR="009D5726" w:rsidRPr="001662C6" w:rsidRDefault="009D5726" w:rsidP="00901EE0">
            <w:pPr>
              <w:pStyle w:val="TAL"/>
              <w:rPr>
                <w:b/>
                <w:i/>
                <w:lang w:eastAsia="zh-CN"/>
              </w:rPr>
            </w:pPr>
            <w:r w:rsidRPr="001662C6">
              <w:rPr>
                <w:rFonts w:cs="Arial"/>
                <w:bCs/>
                <w:iCs/>
                <w:szCs w:val="18"/>
              </w:rPr>
              <w:t xml:space="preserve">Indicates </w:t>
            </w:r>
            <w:r w:rsidRPr="001662C6">
              <w:rPr>
                <w:rFonts w:eastAsia="DengXian" w:cs="Arial"/>
                <w:bCs/>
                <w:iCs/>
                <w:szCs w:val="18"/>
              </w:rPr>
              <w:t xml:space="preserve">whether the UE supports gap patterns 2, 3 and 11 </w:t>
            </w:r>
            <w:r w:rsidRPr="001662C6">
              <w:rPr>
                <w:rFonts w:cs="Arial"/>
                <w:bCs/>
                <w:iCs/>
                <w:szCs w:val="18"/>
              </w:rPr>
              <w:t xml:space="preserve">in </w:t>
            </w:r>
            <w:r w:rsidRPr="001662C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A85974C" w14:textId="77777777" w:rsidR="009D5726" w:rsidRPr="001662C6" w:rsidRDefault="009D5726" w:rsidP="00901EE0">
            <w:pPr>
              <w:pStyle w:val="TAL"/>
              <w:jc w:val="center"/>
              <w:rPr>
                <w:noProof/>
                <w:lang w:eastAsia="en-GB"/>
              </w:rPr>
            </w:pPr>
            <w:r w:rsidRPr="001662C6">
              <w:rPr>
                <w:noProof/>
                <w:lang w:eastAsia="en-GB"/>
              </w:rPr>
              <w:t>No</w:t>
            </w:r>
          </w:p>
        </w:tc>
      </w:tr>
      <w:tr w:rsidR="009D5726" w:rsidRPr="001662C6" w14:paraId="33E5341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E00AE2" w14:textId="77777777" w:rsidR="009D5726" w:rsidRPr="001662C6" w:rsidRDefault="009D5726" w:rsidP="00901EE0">
            <w:pPr>
              <w:pStyle w:val="TAL"/>
              <w:rPr>
                <w:b/>
                <w:bCs/>
                <w:i/>
                <w:iCs/>
              </w:rPr>
            </w:pPr>
            <w:r w:rsidRPr="001662C6">
              <w:rPr>
                <w:b/>
                <w:bCs/>
                <w:i/>
                <w:iCs/>
              </w:rPr>
              <w:t>measGapPatterns-NRonly-ENDC</w:t>
            </w:r>
          </w:p>
          <w:p w14:paraId="290E46C3" w14:textId="77777777" w:rsidR="009D5726" w:rsidRPr="001662C6" w:rsidRDefault="009D5726" w:rsidP="00901EE0">
            <w:pPr>
              <w:pStyle w:val="TAL"/>
              <w:rPr>
                <w:b/>
                <w:i/>
                <w:lang w:eastAsia="zh-CN"/>
              </w:rPr>
            </w:pPr>
            <w:r w:rsidRPr="001662C6">
              <w:rPr>
                <w:rFonts w:cs="Arial"/>
                <w:bCs/>
                <w:iCs/>
                <w:szCs w:val="18"/>
              </w:rPr>
              <w:t xml:space="preserve">Indicates </w:t>
            </w:r>
            <w:r w:rsidRPr="001662C6">
              <w:rPr>
                <w:rFonts w:eastAsia="DengXian" w:cs="Arial"/>
                <w:bCs/>
                <w:iCs/>
                <w:szCs w:val="18"/>
              </w:rPr>
              <w:t xml:space="preserve">whether the UE supports gap patterns 2, 3 and 11 </w:t>
            </w:r>
            <w:r w:rsidRPr="001662C6">
              <w:rPr>
                <w:rFonts w:cs="Arial"/>
                <w:bCs/>
                <w:iCs/>
                <w:szCs w:val="18"/>
              </w:rPr>
              <w:t xml:space="preserve">in </w:t>
            </w:r>
            <w:r w:rsidRPr="001662C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3BD6555" w14:textId="77777777" w:rsidR="009D5726" w:rsidRPr="001662C6" w:rsidRDefault="009D5726" w:rsidP="00901EE0">
            <w:pPr>
              <w:pStyle w:val="TAL"/>
              <w:jc w:val="center"/>
              <w:rPr>
                <w:noProof/>
                <w:lang w:eastAsia="en-GB"/>
              </w:rPr>
            </w:pPr>
            <w:r w:rsidRPr="001662C6">
              <w:rPr>
                <w:noProof/>
                <w:lang w:eastAsia="en-GB"/>
              </w:rPr>
              <w:t>No</w:t>
            </w:r>
          </w:p>
        </w:tc>
      </w:tr>
      <w:tr w:rsidR="009D5726" w:rsidRPr="001662C6" w14:paraId="08C5591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0C1165" w14:textId="77777777" w:rsidR="009D5726" w:rsidRPr="001662C6" w:rsidRDefault="009D5726" w:rsidP="00901EE0">
            <w:pPr>
              <w:keepNext/>
              <w:keepLines/>
              <w:spacing w:after="0"/>
              <w:rPr>
                <w:rFonts w:ascii="Arial" w:hAnsi="Arial"/>
                <w:b/>
                <w:i/>
                <w:sz w:val="18"/>
              </w:rPr>
            </w:pPr>
            <w:r w:rsidRPr="001662C6">
              <w:rPr>
                <w:rFonts w:ascii="Arial" w:hAnsi="Arial"/>
                <w:b/>
                <w:i/>
                <w:sz w:val="18"/>
              </w:rPr>
              <w:t>maximumCCsRetrieval</w:t>
            </w:r>
          </w:p>
          <w:p w14:paraId="190454FE" w14:textId="77777777" w:rsidR="009D5726" w:rsidRPr="001662C6" w:rsidRDefault="009D5726" w:rsidP="00901EE0">
            <w:pPr>
              <w:pStyle w:val="TAL"/>
              <w:rPr>
                <w:b/>
                <w:i/>
                <w:lang w:eastAsia="en-GB"/>
              </w:rPr>
            </w:pPr>
            <w:r w:rsidRPr="001662C6">
              <w:t xml:space="preserve">Indicates whether UE supports reception of </w:t>
            </w:r>
            <w:r w:rsidRPr="001662C6">
              <w:rPr>
                <w:i/>
              </w:rPr>
              <w:t>requestedMaxCCsDL</w:t>
            </w:r>
            <w:r w:rsidRPr="001662C6">
              <w:t xml:space="preserve"> and </w:t>
            </w:r>
            <w:r w:rsidRPr="001662C6">
              <w:rPr>
                <w:i/>
              </w:rPr>
              <w:t>requestedMaxCCsUL</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563D4D25" w14:textId="77777777" w:rsidR="009D5726" w:rsidRPr="001662C6" w:rsidRDefault="009D5726" w:rsidP="00901EE0">
            <w:pPr>
              <w:keepNext/>
              <w:keepLines/>
              <w:spacing w:after="0"/>
              <w:jc w:val="center"/>
              <w:rPr>
                <w:bCs/>
                <w:noProof/>
                <w:lang w:eastAsia="en-GB"/>
              </w:rPr>
            </w:pPr>
            <w:r w:rsidRPr="001662C6">
              <w:rPr>
                <w:rFonts w:ascii="Arial" w:hAnsi="Arial"/>
                <w:sz w:val="18"/>
                <w:lang w:eastAsia="zh-CN"/>
              </w:rPr>
              <w:t>-</w:t>
            </w:r>
          </w:p>
        </w:tc>
      </w:tr>
      <w:tr w:rsidR="009D5726" w:rsidRPr="001662C6" w14:paraId="160B331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86AC1" w14:textId="77777777" w:rsidR="009D5726" w:rsidRPr="001662C6" w:rsidRDefault="009D5726" w:rsidP="00901EE0">
            <w:pPr>
              <w:keepNext/>
              <w:keepLines/>
              <w:spacing w:after="0"/>
              <w:rPr>
                <w:rFonts w:ascii="Arial" w:hAnsi="Arial"/>
                <w:b/>
                <w:bCs/>
                <w:i/>
                <w:noProof/>
                <w:sz w:val="18"/>
                <w:lang w:eastAsia="zh-CN"/>
              </w:rPr>
            </w:pPr>
            <w:r w:rsidRPr="001662C6">
              <w:rPr>
                <w:rFonts w:ascii="Arial" w:hAnsi="Arial"/>
                <w:b/>
                <w:bCs/>
                <w:i/>
                <w:noProof/>
                <w:sz w:val="18"/>
                <w:lang w:eastAsia="en-GB"/>
              </w:rPr>
              <w:t>maxLayersMIMO</w:t>
            </w:r>
            <w:r w:rsidRPr="001662C6">
              <w:rPr>
                <w:rFonts w:ascii="Arial" w:hAnsi="Arial"/>
                <w:b/>
                <w:bCs/>
                <w:i/>
                <w:noProof/>
                <w:sz w:val="18"/>
                <w:lang w:eastAsia="zh-CN"/>
              </w:rPr>
              <w:t>-Indication</w:t>
            </w:r>
          </w:p>
          <w:p w14:paraId="762430F2" w14:textId="77777777" w:rsidR="009D5726" w:rsidRPr="001662C6" w:rsidRDefault="009D5726" w:rsidP="00901EE0">
            <w:pPr>
              <w:pStyle w:val="TAL"/>
              <w:rPr>
                <w:b/>
                <w:i/>
              </w:rPr>
            </w:pPr>
            <w:r w:rsidRPr="001662C6">
              <w:t xml:space="preserve">Indicates whether the UE supports the network configuration of </w:t>
            </w:r>
            <w:r w:rsidRPr="001662C6">
              <w:rPr>
                <w:i/>
              </w:rPr>
              <w:t>maxLayersMIMO</w:t>
            </w:r>
            <w:r w:rsidRPr="001662C6">
              <w:t xml:space="preserve">. If the UE supports </w:t>
            </w:r>
            <w:r w:rsidRPr="001662C6">
              <w:rPr>
                <w:i/>
              </w:rPr>
              <w:t>fourLayerTM3-TM4</w:t>
            </w:r>
            <w:r w:rsidRPr="001662C6">
              <w:t xml:space="preserve"> or </w:t>
            </w:r>
            <w:r w:rsidRPr="001662C6">
              <w:rPr>
                <w:i/>
              </w:rPr>
              <w:t>intraBandContiguousCC-InfoList</w:t>
            </w:r>
            <w:r w:rsidRPr="001662C6">
              <w:t xml:space="preserve"> or </w:t>
            </w:r>
            <w:r w:rsidRPr="001662C6">
              <w:rPr>
                <w:i/>
              </w:rPr>
              <w:t>FeatureSetDL-PerCC</w:t>
            </w:r>
            <w:r w:rsidRPr="001662C6">
              <w:t xml:space="preserve"> for MR-DC, UE supports the configuration of </w:t>
            </w:r>
            <w:r w:rsidRPr="001662C6">
              <w:rPr>
                <w:i/>
              </w:rPr>
              <w:t>maxLayersMIMO</w:t>
            </w:r>
            <w:r w:rsidRPr="001662C6">
              <w:t xml:space="preserve"> for these cases regardless of indicating </w:t>
            </w:r>
            <w:r w:rsidRPr="001662C6">
              <w:rPr>
                <w:i/>
              </w:rPr>
              <w:t>maxLayersMIMO-Indication</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6576B503" w14:textId="77777777" w:rsidR="009D5726" w:rsidRPr="001662C6" w:rsidRDefault="009D5726" w:rsidP="00901EE0">
            <w:pPr>
              <w:keepNext/>
              <w:keepLines/>
              <w:spacing w:after="0"/>
              <w:jc w:val="center"/>
              <w:rPr>
                <w:rFonts w:ascii="Arial" w:hAnsi="Arial"/>
                <w:sz w:val="18"/>
                <w:lang w:eastAsia="zh-CN"/>
              </w:rPr>
            </w:pPr>
            <w:r w:rsidRPr="001662C6">
              <w:rPr>
                <w:rFonts w:ascii="Arial" w:hAnsi="Arial"/>
                <w:sz w:val="18"/>
                <w:lang w:eastAsia="zh-CN"/>
              </w:rPr>
              <w:t>-</w:t>
            </w:r>
          </w:p>
        </w:tc>
      </w:tr>
      <w:tr w:rsidR="009D5726" w:rsidRPr="001662C6" w14:paraId="6E56B70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3F4FD" w14:textId="77777777" w:rsidR="009D5726" w:rsidRPr="001662C6" w:rsidRDefault="009D5726" w:rsidP="00901EE0">
            <w:pPr>
              <w:pStyle w:val="TAL"/>
              <w:rPr>
                <w:b/>
                <w:i/>
                <w:noProof/>
                <w:lang w:eastAsia="en-GB"/>
              </w:rPr>
            </w:pPr>
            <w:r w:rsidRPr="001662C6">
              <w:rPr>
                <w:b/>
                <w:i/>
                <w:noProof/>
              </w:rPr>
              <w:t>maxLayersSlotOrSubslotPUSCH</w:t>
            </w:r>
          </w:p>
          <w:p w14:paraId="00CA5C84" w14:textId="77777777" w:rsidR="009D5726" w:rsidRPr="001662C6" w:rsidRDefault="009D5726" w:rsidP="00901EE0">
            <w:pPr>
              <w:pStyle w:val="TAL"/>
              <w:rPr>
                <w:noProof/>
                <w:lang w:eastAsia="en-GB"/>
              </w:rPr>
            </w:pPr>
            <w:r w:rsidRPr="001662C6">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6E4BD5D1" w14:textId="77777777" w:rsidR="009D5726" w:rsidRPr="001662C6" w:rsidRDefault="009D5726" w:rsidP="00901EE0">
            <w:pPr>
              <w:pStyle w:val="TAL"/>
              <w:jc w:val="center"/>
              <w:rPr>
                <w:lang w:eastAsia="zh-CN"/>
              </w:rPr>
            </w:pPr>
            <w:r w:rsidRPr="001662C6">
              <w:rPr>
                <w:lang w:eastAsia="zh-CN"/>
              </w:rPr>
              <w:t>Yes</w:t>
            </w:r>
          </w:p>
        </w:tc>
      </w:tr>
      <w:tr w:rsidR="009D5726" w:rsidRPr="001662C6" w14:paraId="69F58C2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B84F8D" w14:textId="77777777" w:rsidR="009D5726" w:rsidRPr="001662C6" w:rsidRDefault="009D5726" w:rsidP="00901EE0">
            <w:pPr>
              <w:pStyle w:val="TAL"/>
              <w:rPr>
                <w:b/>
                <w:i/>
                <w:noProof/>
                <w:lang w:eastAsia="en-GB"/>
              </w:rPr>
            </w:pPr>
            <w:r w:rsidRPr="001662C6">
              <w:rPr>
                <w:b/>
                <w:i/>
                <w:noProof/>
              </w:rPr>
              <w:t>maxNumberCCs-SPT</w:t>
            </w:r>
          </w:p>
          <w:p w14:paraId="2CD09D21" w14:textId="77777777" w:rsidR="009D5726" w:rsidRPr="001662C6" w:rsidRDefault="009D5726" w:rsidP="00901EE0">
            <w:pPr>
              <w:pStyle w:val="TAL"/>
              <w:rPr>
                <w:noProof/>
              </w:rPr>
            </w:pPr>
            <w:r w:rsidRPr="001662C6">
              <w:rPr>
                <w:lang w:eastAsia="en-GB"/>
              </w:rPr>
              <w:t>Indicates the maximum number of supported CCs for short processing time. The UE capability is reported per band combination. The reported number of carriers applies to all the FS-type(s)</w:t>
            </w:r>
            <w:r w:rsidRPr="001662C6">
              <w:t xml:space="preserve"> </w:t>
            </w:r>
            <w:r w:rsidRPr="001662C6">
              <w:rPr>
                <w:i/>
                <w:lang w:eastAsia="en-GB"/>
              </w:rPr>
              <w:t>frameStructureType-SPT-r15</w:t>
            </w:r>
            <w:r w:rsidRPr="001662C6">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5A28CAB6" w14:textId="77777777" w:rsidR="009D5726" w:rsidRPr="001662C6" w:rsidRDefault="009D5726" w:rsidP="00901EE0">
            <w:pPr>
              <w:pStyle w:val="TAL"/>
              <w:jc w:val="center"/>
              <w:rPr>
                <w:lang w:eastAsia="zh-CN"/>
              </w:rPr>
            </w:pPr>
            <w:r w:rsidRPr="001662C6">
              <w:rPr>
                <w:lang w:eastAsia="zh-CN"/>
              </w:rPr>
              <w:t>-</w:t>
            </w:r>
          </w:p>
        </w:tc>
      </w:tr>
      <w:tr w:rsidR="009D5726" w:rsidRPr="001662C6" w14:paraId="1F9F64E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0E5417" w14:textId="77777777" w:rsidR="009D5726" w:rsidRPr="001662C6" w:rsidRDefault="009D5726" w:rsidP="00901EE0">
            <w:pPr>
              <w:pStyle w:val="TAL"/>
              <w:rPr>
                <w:b/>
                <w:i/>
                <w:noProof/>
                <w:lang w:eastAsia="en-GB"/>
              </w:rPr>
            </w:pPr>
            <w:r w:rsidRPr="001662C6">
              <w:rPr>
                <w:b/>
                <w:i/>
                <w:noProof/>
              </w:rPr>
              <w:t>maxNumberDL-CCs, maxNumberUL-CCs</w:t>
            </w:r>
          </w:p>
          <w:p w14:paraId="1CBCB85F" w14:textId="77777777" w:rsidR="009D5726" w:rsidRPr="001662C6" w:rsidRDefault="009D5726" w:rsidP="00901EE0">
            <w:pPr>
              <w:pStyle w:val="TAL"/>
              <w:rPr>
                <w:noProof/>
              </w:rPr>
            </w:pPr>
            <w:r w:rsidRPr="001662C6">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0EF9C8F7" w14:textId="77777777" w:rsidR="009D5726" w:rsidRPr="001662C6" w:rsidRDefault="009D5726" w:rsidP="00901EE0">
            <w:pPr>
              <w:pStyle w:val="TAL"/>
              <w:jc w:val="center"/>
              <w:rPr>
                <w:lang w:eastAsia="zh-CN"/>
              </w:rPr>
            </w:pPr>
            <w:r w:rsidRPr="001662C6">
              <w:rPr>
                <w:lang w:eastAsia="zh-CN"/>
              </w:rPr>
              <w:t>-</w:t>
            </w:r>
          </w:p>
        </w:tc>
      </w:tr>
      <w:tr w:rsidR="009D5726" w:rsidRPr="001662C6" w14:paraId="019F4C0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EBC19" w14:textId="77777777" w:rsidR="009D5726" w:rsidRPr="001662C6" w:rsidRDefault="009D5726" w:rsidP="00901EE0">
            <w:pPr>
              <w:pStyle w:val="TAL"/>
              <w:rPr>
                <w:b/>
                <w:i/>
                <w:noProof/>
                <w:lang w:eastAsia="en-GB"/>
              </w:rPr>
            </w:pPr>
            <w:r w:rsidRPr="001662C6">
              <w:rPr>
                <w:b/>
                <w:i/>
                <w:noProof/>
              </w:rPr>
              <w:t>maxNumber</w:t>
            </w:r>
            <w:r w:rsidRPr="001662C6">
              <w:rPr>
                <w:b/>
                <w:i/>
                <w:noProof/>
                <w:lang w:eastAsia="en-GB"/>
              </w:rPr>
              <w:t>Decoding</w:t>
            </w:r>
          </w:p>
          <w:p w14:paraId="21B2DE2E" w14:textId="77777777" w:rsidR="009D5726" w:rsidRPr="001662C6" w:rsidRDefault="009D5726" w:rsidP="00901EE0">
            <w:pPr>
              <w:pStyle w:val="TAL"/>
            </w:pPr>
            <w:r w:rsidRPr="001662C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024F0B" w14:textId="77777777" w:rsidR="009D5726" w:rsidRPr="001662C6" w:rsidRDefault="009D5726" w:rsidP="00901EE0">
            <w:pPr>
              <w:pStyle w:val="TAL"/>
              <w:jc w:val="center"/>
              <w:rPr>
                <w:lang w:eastAsia="zh-CN"/>
              </w:rPr>
            </w:pPr>
            <w:r w:rsidRPr="001662C6">
              <w:rPr>
                <w:noProof/>
                <w:lang w:eastAsia="zh-CN"/>
              </w:rPr>
              <w:t>No</w:t>
            </w:r>
          </w:p>
        </w:tc>
      </w:tr>
      <w:tr w:rsidR="009D5726" w:rsidRPr="001662C6" w14:paraId="0B5361A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3E1F6" w14:textId="77777777" w:rsidR="009D5726" w:rsidRPr="001662C6" w:rsidRDefault="009D5726" w:rsidP="00901EE0">
            <w:pPr>
              <w:pStyle w:val="TAL"/>
              <w:rPr>
                <w:b/>
                <w:bCs/>
                <w:i/>
                <w:noProof/>
                <w:lang w:eastAsia="en-GB"/>
              </w:rPr>
            </w:pPr>
            <w:r w:rsidRPr="001662C6">
              <w:rPr>
                <w:b/>
                <w:bCs/>
                <w:i/>
                <w:noProof/>
                <w:lang w:eastAsia="en-GB"/>
              </w:rPr>
              <w:t>maxNumberEHC-Contexts</w:t>
            </w:r>
          </w:p>
          <w:p w14:paraId="7C707028" w14:textId="77777777" w:rsidR="009D5726" w:rsidRPr="001662C6" w:rsidRDefault="009D5726" w:rsidP="00901EE0">
            <w:pPr>
              <w:pStyle w:val="TAL"/>
              <w:rPr>
                <w:b/>
                <w:i/>
                <w:noProof/>
              </w:rPr>
            </w:pPr>
            <w:r w:rsidRPr="001662C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008BB961" w14:textId="77777777" w:rsidR="009D5726" w:rsidRPr="001662C6" w:rsidRDefault="009D5726" w:rsidP="00901EE0">
            <w:pPr>
              <w:pStyle w:val="TAL"/>
              <w:jc w:val="center"/>
              <w:rPr>
                <w:noProof/>
                <w:lang w:eastAsia="zh-CN"/>
              </w:rPr>
            </w:pPr>
            <w:r w:rsidRPr="001662C6">
              <w:rPr>
                <w:noProof/>
                <w:lang w:eastAsia="zh-CN"/>
              </w:rPr>
              <w:t>No</w:t>
            </w:r>
          </w:p>
        </w:tc>
      </w:tr>
      <w:tr w:rsidR="009D5726" w:rsidRPr="001662C6" w14:paraId="41593B5A" w14:textId="77777777" w:rsidTr="00901EE0">
        <w:trPr>
          <w:cantSplit/>
        </w:trPr>
        <w:tc>
          <w:tcPr>
            <w:tcW w:w="7793" w:type="dxa"/>
            <w:gridSpan w:val="2"/>
          </w:tcPr>
          <w:p w14:paraId="18D726D5" w14:textId="77777777" w:rsidR="009D5726" w:rsidRPr="001662C6" w:rsidRDefault="009D5726" w:rsidP="00901EE0">
            <w:pPr>
              <w:pStyle w:val="TAL"/>
              <w:rPr>
                <w:b/>
                <w:bCs/>
                <w:i/>
                <w:noProof/>
                <w:lang w:eastAsia="en-GB"/>
              </w:rPr>
            </w:pPr>
            <w:r w:rsidRPr="001662C6">
              <w:rPr>
                <w:b/>
                <w:bCs/>
                <w:i/>
                <w:noProof/>
                <w:lang w:eastAsia="en-GB"/>
              </w:rPr>
              <w:t>maxNumberROHC-ContextSessions</w:t>
            </w:r>
          </w:p>
          <w:p w14:paraId="10F97776" w14:textId="77777777" w:rsidR="009D5726" w:rsidRPr="001662C6" w:rsidRDefault="009D5726" w:rsidP="00901EE0">
            <w:pPr>
              <w:pStyle w:val="TAL"/>
              <w:rPr>
                <w:lang w:eastAsia="en-GB"/>
              </w:rPr>
            </w:pPr>
            <w:r w:rsidRPr="001662C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662C6">
              <w:rPr>
                <w:i/>
                <w:lang w:eastAsia="en-GB"/>
              </w:rPr>
              <w:t>supportedROHC-Profiles</w:t>
            </w:r>
            <w:r w:rsidRPr="001662C6">
              <w:rPr>
                <w:lang w:eastAsia="en-GB"/>
              </w:rPr>
              <w:t xml:space="preserve">. If the UE indicates both </w:t>
            </w:r>
            <w:r w:rsidRPr="001662C6">
              <w:rPr>
                <w:bCs/>
                <w:i/>
                <w:noProof/>
                <w:lang w:eastAsia="en-GB"/>
              </w:rPr>
              <w:t>maxNumberROHC-ContextSessions</w:t>
            </w:r>
            <w:r w:rsidRPr="001662C6">
              <w:rPr>
                <w:bCs/>
                <w:noProof/>
                <w:lang w:eastAsia="en-GB"/>
              </w:rPr>
              <w:t xml:space="preserve"> and </w:t>
            </w:r>
            <w:r w:rsidRPr="001662C6">
              <w:rPr>
                <w:bCs/>
                <w:i/>
                <w:noProof/>
                <w:lang w:eastAsia="en-GB"/>
              </w:rPr>
              <w:t>maxNumberROHC-ContextSessions-r14</w:t>
            </w:r>
            <w:r w:rsidRPr="001662C6">
              <w:rPr>
                <w:bCs/>
                <w:noProof/>
                <w:lang w:eastAsia="en-GB"/>
              </w:rPr>
              <w:t>, same value shall be indicated.</w:t>
            </w:r>
          </w:p>
        </w:tc>
        <w:tc>
          <w:tcPr>
            <w:tcW w:w="862" w:type="dxa"/>
            <w:gridSpan w:val="2"/>
          </w:tcPr>
          <w:p w14:paraId="4D689CEE"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5805F797" w14:textId="77777777" w:rsidTr="00901EE0">
        <w:trPr>
          <w:cantSplit/>
        </w:trPr>
        <w:tc>
          <w:tcPr>
            <w:tcW w:w="7793" w:type="dxa"/>
            <w:gridSpan w:val="2"/>
          </w:tcPr>
          <w:p w14:paraId="1746C89C" w14:textId="77777777" w:rsidR="009D5726" w:rsidRPr="001662C6" w:rsidRDefault="009D5726" w:rsidP="00901EE0">
            <w:pPr>
              <w:pStyle w:val="TAL"/>
              <w:rPr>
                <w:b/>
                <w:i/>
              </w:rPr>
            </w:pPr>
            <w:r w:rsidRPr="001662C6">
              <w:rPr>
                <w:b/>
                <w:i/>
              </w:rPr>
              <w:t>maxNumberUpdatedCSI-Proc, maxNumberUpdatedCSI-Proc-SPT</w:t>
            </w:r>
          </w:p>
          <w:p w14:paraId="118AC524" w14:textId="77777777" w:rsidR="009D5726" w:rsidRPr="001662C6" w:rsidRDefault="009D5726" w:rsidP="00901EE0">
            <w:pPr>
              <w:pStyle w:val="TAL"/>
              <w:rPr>
                <w:bCs/>
                <w:noProof/>
              </w:rPr>
            </w:pPr>
            <w:r w:rsidRPr="001662C6">
              <w:t>Indicates the maximum number of CSI processes to be updated across CCs.</w:t>
            </w:r>
          </w:p>
        </w:tc>
        <w:tc>
          <w:tcPr>
            <w:tcW w:w="862" w:type="dxa"/>
            <w:gridSpan w:val="2"/>
          </w:tcPr>
          <w:p w14:paraId="13B9BFF6" w14:textId="77777777" w:rsidR="009D5726" w:rsidRPr="001662C6" w:rsidRDefault="009D5726" w:rsidP="00901EE0">
            <w:pPr>
              <w:pStyle w:val="TAL"/>
              <w:jc w:val="center"/>
              <w:rPr>
                <w:bCs/>
                <w:noProof/>
              </w:rPr>
            </w:pPr>
            <w:r w:rsidRPr="001662C6">
              <w:rPr>
                <w:bCs/>
                <w:noProof/>
              </w:rPr>
              <w:t>No</w:t>
            </w:r>
          </w:p>
        </w:tc>
      </w:tr>
      <w:tr w:rsidR="009D5726" w:rsidRPr="001662C6" w14:paraId="6100CF56" w14:textId="77777777" w:rsidTr="00901EE0">
        <w:trPr>
          <w:cantSplit/>
        </w:trPr>
        <w:tc>
          <w:tcPr>
            <w:tcW w:w="7793" w:type="dxa"/>
            <w:gridSpan w:val="2"/>
          </w:tcPr>
          <w:p w14:paraId="77F830AC" w14:textId="77777777" w:rsidR="009D5726" w:rsidRPr="001662C6" w:rsidRDefault="009D5726" w:rsidP="00901EE0">
            <w:pPr>
              <w:pStyle w:val="TAL"/>
              <w:rPr>
                <w:b/>
                <w:i/>
              </w:rPr>
            </w:pPr>
            <w:r w:rsidRPr="001662C6">
              <w:rPr>
                <w:b/>
                <w:i/>
              </w:rPr>
              <w:t>maxNumberUpdatedCSI-Proc-STTI-Comb77, maxNumberUpdatedCSI-Proc-STTI-Comb27, maxNumberUpdatedCSI-Proc-STTI-Comb22-Set1, maxNumberUpdatedCSI-Proc-STTI-Comb22-Set2</w:t>
            </w:r>
          </w:p>
          <w:p w14:paraId="07702801" w14:textId="77777777" w:rsidR="009D5726" w:rsidRPr="001662C6" w:rsidRDefault="009D5726" w:rsidP="00901EE0">
            <w:pPr>
              <w:pStyle w:val="TAL"/>
            </w:pPr>
            <w:r w:rsidRPr="001662C6">
              <w:t>Indicates the maximum number of CSI processes to be updated across CCs. Comb77 is applicable for {slot, slot}, Comb27 for {subslot, slot}, Comb22-Set1 for</w:t>
            </w:r>
          </w:p>
          <w:p w14:paraId="74BB6907" w14:textId="77777777" w:rsidR="009D5726" w:rsidRPr="001662C6" w:rsidRDefault="009D5726" w:rsidP="00901EE0">
            <w:pPr>
              <w:pStyle w:val="TAL"/>
            </w:pPr>
            <w:r w:rsidRPr="001662C6">
              <w:t>{subslot, subslot} processing timeline set 1 and the Comb22-Set2 for {subslot, subslot} processing timeline set 2.</w:t>
            </w:r>
          </w:p>
        </w:tc>
        <w:tc>
          <w:tcPr>
            <w:tcW w:w="862" w:type="dxa"/>
            <w:gridSpan w:val="2"/>
          </w:tcPr>
          <w:p w14:paraId="54B93A5C" w14:textId="77777777" w:rsidR="009D5726" w:rsidRPr="001662C6" w:rsidRDefault="009D5726" w:rsidP="00901EE0">
            <w:pPr>
              <w:pStyle w:val="TAL"/>
              <w:jc w:val="center"/>
              <w:rPr>
                <w:bCs/>
                <w:noProof/>
              </w:rPr>
            </w:pPr>
          </w:p>
        </w:tc>
      </w:tr>
      <w:tr w:rsidR="009D5726" w:rsidRPr="001662C6" w14:paraId="2F5DE3C1" w14:textId="77777777" w:rsidTr="00901EE0">
        <w:trPr>
          <w:cantSplit/>
        </w:trPr>
        <w:tc>
          <w:tcPr>
            <w:tcW w:w="7793" w:type="dxa"/>
            <w:gridSpan w:val="2"/>
          </w:tcPr>
          <w:p w14:paraId="771EF001" w14:textId="77777777" w:rsidR="009D5726" w:rsidRPr="001662C6" w:rsidRDefault="009D5726" w:rsidP="00901EE0">
            <w:pPr>
              <w:pStyle w:val="TAL"/>
              <w:rPr>
                <w:b/>
                <w:bCs/>
                <w:i/>
                <w:noProof/>
                <w:lang w:eastAsia="en-GB"/>
              </w:rPr>
            </w:pPr>
            <w:r w:rsidRPr="001662C6">
              <w:rPr>
                <w:b/>
                <w:bCs/>
                <w:i/>
                <w:noProof/>
                <w:lang w:eastAsia="zh-CN"/>
              </w:rPr>
              <w:t>mbms</w:t>
            </w:r>
            <w:r w:rsidRPr="001662C6">
              <w:rPr>
                <w:b/>
                <w:bCs/>
                <w:i/>
                <w:noProof/>
                <w:lang w:eastAsia="en-GB"/>
              </w:rPr>
              <w:t>-AsyncDC</w:t>
            </w:r>
          </w:p>
          <w:p w14:paraId="78EA476D" w14:textId="77777777" w:rsidR="009D5726" w:rsidRPr="001662C6" w:rsidRDefault="009D5726" w:rsidP="00901EE0">
            <w:pPr>
              <w:pStyle w:val="TAL"/>
              <w:rPr>
                <w:b/>
                <w:bCs/>
                <w:i/>
                <w:noProof/>
                <w:lang w:eastAsia="en-GB"/>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where (according to </w:t>
            </w:r>
            <w:r w:rsidRPr="001662C6">
              <w:rPr>
                <w:i/>
                <w:lang w:eastAsia="en-GB"/>
              </w:rPr>
              <w:t>supportedBandCombination</w:t>
            </w:r>
            <w:r w:rsidRPr="001662C6">
              <w:rPr>
                <w:lang w:eastAsia="en-GB"/>
              </w:rPr>
              <w:t xml:space="preserve">) the carriers that are or can be configured as serving cells in the MCG and the SCG are not synchronized. If this field is included, the UE shall also include </w:t>
            </w:r>
            <w:r w:rsidRPr="001662C6">
              <w:rPr>
                <w:i/>
                <w:lang w:eastAsia="en-GB"/>
              </w:rPr>
              <w:t>mbms-SCell</w:t>
            </w:r>
            <w:r w:rsidRPr="001662C6">
              <w:rPr>
                <w:lang w:eastAsia="en-GB"/>
              </w:rPr>
              <w:t xml:space="preserve"> and </w:t>
            </w:r>
            <w:r w:rsidRPr="001662C6">
              <w:rPr>
                <w:i/>
                <w:lang w:eastAsia="en-GB"/>
              </w:rPr>
              <w:t>mbms-NonServingCell</w:t>
            </w:r>
            <w:r w:rsidRPr="001662C6">
              <w:rPr>
                <w:lang w:eastAsia="en-GB"/>
              </w:rPr>
              <w:t>.</w:t>
            </w:r>
            <w:r w:rsidRPr="001662C6">
              <w:rPr>
                <w:lang w:eastAsia="zh-CN"/>
              </w:rPr>
              <w:t xml:space="preserve"> The field indicates that the UE supports the feature for xDD if </w:t>
            </w:r>
            <w:r w:rsidRPr="001662C6">
              <w:rPr>
                <w:i/>
                <w:lang w:eastAsia="en-GB"/>
              </w:rPr>
              <w:t>mbms-SCell</w:t>
            </w:r>
            <w:r w:rsidRPr="001662C6">
              <w:rPr>
                <w:lang w:eastAsia="en-GB"/>
              </w:rPr>
              <w:t xml:space="preserve"> and </w:t>
            </w:r>
            <w:r w:rsidRPr="001662C6">
              <w:rPr>
                <w:i/>
                <w:lang w:eastAsia="en-GB"/>
              </w:rPr>
              <w:t>mbms-NonServingCell</w:t>
            </w:r>
            <w:r w:rsidRPr="001662C6">
              <w:rPr>
                <w:lang w:eastAsia="zh-CN"/>
              </w:rPr>
              <w:t xml:space="preserve"> are supported for xDD.</w:t>
            </w:r>
          </w:p>
        </w:tc>
        <w:tc>
          <w:tcPr>
            <w:tcW w:w="862" w:type="dxa"/>
            <w:gridSpan w:val="2"/>
          </w:tcPr>
          <w:p w14:paraId="4EC3248C"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1707C77C" w14:textId="77777777" w:rsidTr="00901EE0">
        <w:trPr>
          <w:cantSplit/>
        </w:trPr>
        <w:tc>
          <w:tcPr>
            <w:tcW w:w="7793" w:type="dxa"/>
            <w:gridSpan w:val="2"/>
          </w:tcPr>
          <w:p w14:paraId="3FF7353C" w14:textId="77777777" w:rsidR="009D5726" w:rsidRPr="001662C6" w:rsidRDefault="009D5726" w:rsidP="00901EE0">
            <w:pPr>
              <w:pStyle w:val="TAL"/>
              <w:rPr>
                <w:b/>
                <w:bCs/>
                <w:i/>
                <w:noProof/>
                <w:lang w:eastAsia="zh-CN"/>
              </w:rPr>
            </w:pPr>
            <w:r w:rsidRPr="001662C6">
              <w:rPr>
                <w:b/>
                <w:bCs/>
                <w:i/>
                <w:noProof/>
                <w:lang w:eastAsia="zh-CN"/>
              </w:rPr>
              <w:t>mbms-MaxBW</w:t>
            </w:r>
          </w:p>
          <w:p w14:paraId="09C21BA3" w14:textId="77777777" w:rsidR="009D5726" w:rsidRPr="001662C6" w:rsidRDefault="009D5726" w:rsidP="00901EE0">
            <w:pPr>
              <w:pStyle w:val="TAL"/>
              <w:rPr>
                <w:bCs/>
                <w:noProof/>
                <w:lang w:eastAsia="zh-CN"/>
              </w:rPr>
            </w:pPr>
            <w:r w:rsidRPr="001662C6">
              <w:rPr>
                <w:bCs/>
                <w:noProof/>
                <w:lang w:eastAsia="zh-CN"/>
              </w:rPr>
              <w:t xml:space="preserve">Indicates maximum supported bandwidth (T) for MBMS reception, see TS 36.213 [23]. clause 11.1. If the value is set to </w:t>
            </w:r>
            <w:r w:rsidRPr="001662C6">
              <w:rPr>
                <w:bCs/>
                <w:i/>
                <w:noProof/>
                <w:lang w:eastAsia="zh-CN"/>
              </w:rPr>
              <w:t>implicitValue</w:t>
            </w:r>
            <w:r w:rsidRPr="001662C6">
              <w:rPr>
                <w:bCs/>
                <w:noProof/>
                <w:lang w:eastAsia="zh-CN"/>
              </w:rPr>
              <w:t xml:space="preserve">, the corresponding value of T is calculated as specified in TS 36.213 [23], clause 11.1. If the value is set to </w:t>
            </w:r>
            <w:r w:rsidRPr="001662C6">
              <w:rPr>
                <w:bCs/>
                <w:i/>
                <w:noProof/>
                <w:lang w:eastAsia="zh-CN"/>
              </w:rPr>
              <w:t>explicitValue</w:t>
            </w:r>
            <w:r w:rsidRPr="001662C6">
              <w:rPr>
                <w:bCs/>
                <w:noProof/>
                <w:lang w:eastAsia="zh-CN"/>
              </w:rPr>
              <w:t xml:space="preserve">, the actual value of T = </w:t>
            </w:r>
            <w:r w:rsidRPr="001662C6">
              <w:rPr>
                <w:bCs/>
                <w:i/>
                <w:noProof/>
                <w:lang w:eastAsia="zh-CN"/>
              </w:rPr>
              <w:t>explicitValue</w:t>
            </w:r>
            <w:r w:rsidRPr="001662C6">
              <w:rPr>
                <w:bCs/>
                <w:noProof/>
                <w:lang w:eastAsia="zh-CN"/>
              </w:rPr>
              <w:t xml:space="preserve"> * 40 MHz.</w:t>
            </w:r>
          </w:p>
        </w:tc>
        <w:tc>
          <w:tcPr>
            <w:tcW w:w="862" w:type="dxa"/>
            <w:gridSpan w:val="2"/>
          </w:tcPr>
          <w:p w14:paraId="76AAF1B6"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4305368B" w14:textId="77777777" w:rsidTr="00901EE0">
        <w:trPr>
          <w:cantSplit/>
        </w:trPr>
        <w:tc>
          <w:tcPr>
            <w:tcW w:w="7793" w:type="dxa"/>
            <w:gridSpan w:val="2"/>
          </w:tcPr>
          <w:p w14:paraId="207C96F9" w14:textId="77777777" w:rsidR="009D5726" w:rsidRPr="001662C6" w:rsidRDefault="009D5726" w:rsidP="00901EE0">
            <w:pPr>
              <w:pStyle w:val="TAL"/>
              <w:rPr>
                <w:b/>
                <w:bCs/>
                <w:i/>
                <w:noProof/>
                <w:lang w:eastAsia="en-GB"/>
              </w:rPr>
            </w:pPr>
            <w:r w:rsidRPr="001662C6">
              <w:rPr>
                <w:b/>
                <w:bCs/>
                <w:i/>
                <w:noProof/>
                <w:lang w:eastAsia="zh-CN"/>
              </w:rPr>
              <w:t>mbms</w:t>
            </w:r>
            <w:r w:rsidRPr="001662C6">
              <w:rPr>
                <w:b/>
                <w:bCs/>
                <w:i/>
                <w:noProof/>
                <w:lang w:eastAsia="en-GB"/>
              </w:rPr>
              <w:t>-NonServingCell</w:t>
            </w:r>
          </w:p>
          <w:p w14:paraId="66B88767" w14:textId="77777777" w:rsidR="009D5726" w:rsidRPr="001662C6" w:rsidRDefault="009D5726" w:rsidP="00901EE0">
            <w:pPr>
              <w:pStyle w:val="TAL"/>
              <w:rPr>
                <w:b/>
                <w:bCs/>
                <w:i/>
                <w:noProof/>
                <w:lang w:eastAsia="en-GB"/>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where (according to </w:t>
            </w:r>
            <w:r w:rsidRPr="001662C6">
              <w:rPr>
                <w:i/>
                <w:lang w:eastAsia="en-GB"/>
              </w:rPr>
              <w:t>supportedBandCombination</w:t>
            </w:r>
            <w:r w:rsidRPr="001662C6">
              <w:rPr>
                <w:lang w:eastAsia="en-GB"/>
              </w:rPr>
              <w:t xml:space="preserve"> and to network synchronization properties) a serving cell may be additionally configured. If this field is included, the UE shall also include the </w:t>
            </w:r>
            <w:r w:rsidRPr="001662C6">
              <w:rPr>
                <w:i/>
                <w:lang w:eastAsia="en-GB"/>
              </w:rPr>
              <w:t>mbms-SCell</w:t>
            </w:r>
            <w:r w:rsidRPr="001662C6">
              <w:rPr>
                <w:lang w:eastAsia="en-GB"/>
              </w:rPr>
              <w:t xml:space="preserve"> field.</w:t>
            </w:r>
          </w:p>
        </w:tc>
        <w:tc>
          <w:tcPr>
            <w:tcW w:w="862" w:type="dxa"/>
            <w:gridSpan w:val="2"/>
          </w:tcPr>
          <w:p w14:paraId="502F560E"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2B7FB3DD" w14:textId="77777777" w:rsidTr="00901EE0">
        <w:trPr>
          <w:cantSplit/>
        </w:trPr>
        <w:tc>
          <w:tcPr>
            <w:tcW w:w="7793" w:type="dxa"/>
            <w:gridSpan w:val="2"/>
          </w:tcPr>
          <w:p w14:paraId="3A0A5C12" w14:textId="77777777" w:rsidR="009D5726" w:rsidRPr="001662C6" w:rsidRDefault="009D5726" w:rsidP="00901EE0">
            <w:pPr>
              <w:pStyle w:val="TAL"/>
              <w:rPr>
                <w:b/>
                <w:bCs/>
                <w:i/>
                <w:noProof/>
                <w:lang w:eastAsia="zh-CN"/>
              </w:rPr>
            </w:pPr>
            <w:r w:rsidRPr="001662C6">
              <w:rPr>
                <w:b/>
                <w:bCs/>
                <w:i/>
                <w:noProof/>
                <w:lang w:eastAsia="zh-CN"/>
              </w:rPr>
              <w:t>mbms-ScalingFactor1dot25, mbms-ScalingFactor7dot5</w:t>
            </w:r>
          </w:p>
          <w:p w14:paraId="3A7AF5C2" w14:textId="77777777" w:rsidR="009D5726" w:rsidRPr="001662C6" w:rsidRDefault="009D5726" w:rsidP="00901EE0">
            <w:pPr>
              <w:pStyle w:val="TAL"/>
              <w:rPr>
                <w:bCs/>
                <w:noProof/>
                <w:lang w:eastAsia="zh-CN"/>
              </w:rPr>
            </w:pPr>
            <w:r w:rsidRPr="001662C6">
              <w:rPr>
                <w:bCs/>
                <w:noProof/>
                <w:lang w:eastAsia="zh-CN"/>
              </w:rPr>
              <w:t>Indicates parameter A</w:t>
            </w:r>
            <w:r w:rsidRPr="001662C6">
              <w:rPr>
                <w:bCs/>
                <w:noProof/>
                <w:vertAlign w:val="superscript"/>
                <w:lang w:eastAsia="zh-CN"/>
              </w:rPr>
              <w:t>(1.25</w:t>
            </w:r>
            <w:r w:rsidRPr="001662C6">
              <w:rPr>
                <w:bCs/>
                <w:noProof/>
                <w:lang w:eastAsia="zh-CN"/>
              </w:rPr>
              <w:t xml:space="preserve"> / A</w:t>
            </w:r>
            <w:r w:rsidRPr="001662C6">
              <w:rPr>
                <w:bCs/>
                <w:noProof/>
                <w:vertAlign w:val="superscript"/>
                <w:lang w:eastAsia="zh-CN"/>
              </w:rPr>
              <w:t>(7.5</w:t>
            </w:r>
            <w:r w:rsidRPr="001662C6">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662C6">
              <w:rPr>
                <w:bCs/>
                <w:i/>
                <w:noProof/>
                <w:lang w:eastAsia="zh-CN"/>
              </w:rPr>
              <w:t>subcarrierSpacingMBMS-khz1dot25 / subcarrierSpacingMBMS-khz7dot5</w:t>
            </w:r>
            <w:r w:rsidRPr="001662C6">
              <w:rPr>
                <w:bCs/>
                <w:noProof/>
                <w:lang w:eastAsia="zh-CN"/>
              </w:rPr>
              <w:t xml:space="preserve"> is included. This field shall be included if </w:t>
            </w:r>
            <w:r w:rsidRPr="001662C6">
              <w:rPr>
                <w:bCs/>
                <w:i/>
                <w:noProof/>
                <w:lang w:eastAsia="zh-CN"/>
              </w:rPr>
              <w:t>mbms-MaxBW</w:t>
            </w:r>
            <w:r w:rsidRPr="001662C6">
              <w:rPr>
                <w:bCs/>
                <w:noProof/>
                <w:lang w:eastAsia="zh-CN"/>
              </w:rPr>
              <w:t xml:space="preserve"> and </w:t>
            </w:r>
            <w:r w:rsidRPr="001662C6">
              <w:rPr>
                <w:bCs/>
                <w:i/>
                <w:noProof/>
                <w:lang w:eastAsia="zh-CN"/>
              </w:rPr>
              <w:t>subcarrierSpacingMBMS-khz1dot25 / subcarrierSpacingMBMS-khz7dot5</w:t>
            </w:r>
            <w:r w:rsidRPr="001662C6">
              <w:rPr>
                <w:bCs/>
                <w:noProof/>
                <w:lang w:eastAsia="zh-CN"/>
              </w:rPr>
              <w:t xml:space="preserve"> are included.</w:t>
            </w:r>
          </w:p>
        </w:tc>
        <w:tc>
          <w:tcPr>
            <w:tcW w:w="862" w:type="dxa"/>
            <w:gridSpan w:val="2"/>
          </w:tcPr>
          <w:p w14:paraId="1A32D770"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4E32D450" w14:textId="77777777" w:rsidTr="00901EE0">
        <w:trPr>
          <w:cantSplit/>
        </w:trPr>
        <w:tc>
          <w:tcPr>
            <w:tcW w:w="7793" w:type="dxa"/>
            <w:gridSpan w:val="2"/>
          </w:tcPr>
          <w:p w14:paraId="5D23E665" w14:textId="77777777" w:rsidR="009D5726" w:rsidRPr="001662C6" w:rsidRDefault="009D5726" w:rsidP="00901EE0">
            <w:pPr>
              <w:pStyle w:val="TAL"/>
              <w:rPr>
                <w:b/>
                <w:bCs/>
                <w:i/>
                <w:iCs/>
                <w:noProof/>
                <w:lang w:eastAsia="x-none"/>
              </w:rPr>
            </w:pPr>
            <w:r w:rsidRPr="001662C6">
              <w:rPr>
                <w:b/>
                <w:bCs/>
                <w:i/>
                <w:iCs/>
                <w:noProof/>
                <w:lang w:eastAsia="x-none"/>
              </w:rPr>
              <w:t>mbms-ScalingFactor0dot37, mbms-ScalingFactor2dot5</w:t>
            </w:r>
          </w:p>
          <w:p w14:paraId="454AAAF9" w14:textId="77777777" w:rsidR="009D5726" w:rsidRPr="001662C6" w:rsidRDefault="009D5726" w:rsidP="00901EE0">
            <w:pPr>
              <w:pStyle w:val="TAL"/>
              <w:rPr>
                <w:noProof/>
                <w:lang w:eastAsia="x-none"/>
              </w:rPr>
            </w:pPr>
            <w:r w:rsidRPr="001662C6">
              <w:rPr>
                <w:noProof/>
                <w:lang w:eastAsia="x-none"/>
              </w:rPr>
              <w:t>Indicates parameter A</w:t>
            </w:r>
            <w:r w:rsidRPr="001662C6">
              <w:rPr>
                <w:noProof/>
                <w:vertAlign w:val="superscript"/>
                <w:lang w:eastAsia="x-none"/>
              </w:rPr>
              <w:t>(0.37</w:t>
            </w:r>
            <w:r w:rsidRPr="001662C6">
              <w:rPr>
                <w:noProof/>
                <w:lang w:eastAsia="x-none"/>
              </w:rPr>
              <w:t xml:space="preserve"> / A</w:t>
            </w:r>
            <w:r w:rsidRPr="001662C6">
              <w:rPr>
                <w:noProof/>
                <w:vertAlign w:val="superscript"/>
                <w:lang w:eastAsia="x-none"/>
              </w:rPr>
              <w:t>(2..5</w:t>
            </w:r>
            <w:r w:rsidRPr="001662C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662C6">
              <w:rPr>
                <w:noProof/>
                <w:lang w:eastAsia="en-GB"/>
              </w:rPr>
              <w:t xml:space="preserve">This field is included only if </w:t>
            </w:r>
            <w:r w:rsidRPr="001662C6">
              <w:rPr>
                <w:i/>
                <w:iCs/>
              </w:rPr>
              <w:t>fembmsMixedCell</w:t>
            </w:r>
            <w:r w:rsidRPr="001662C6">
              <w:t xml:space="preserve"> or </w:t>
            </w:r>
            <w:r w:rsidRPr="001662C6">
              <w:rPr>
                <w:i/>
                <w:iCs/>
              </w:rPr>
              <w:t>fembmsDedicatedCell</w:t>
            </w:r>
            <w:r w:rsidRPr="001662C6">
              <w:t xml:space="preserve"> </w:t>
            </w:r>
            <w:r w:rsidRPr="001662C6">
              <w:rPr>
                <w:noProof/>
                <w:lang w:eastAsia="en-GB"/>
              </w:rPr>
              <w:t>is included.</w:t>
            </w:r>
            <w:r w:rsidRPr="001662C6">
              <w:rPr>
                <w:bCs/>
                <w:noProof/>
                <w:lang w:eastAsia="zh-CN"/>
              </w:rPr>
              <w:t xml:space="preserve"> This field shall be included if </w:t>
            </w:r>
            <w:r w:rsidRPr="001662C6">
              <w:rPr>
                <w:bCs/>
                <w:i/>
                <w:noProof/>
                <w:lang w:eastAsia="zh-CN"/>
              </w:rPr>
              <w:t>subcarrierSpacingMBMS-khz0dot37 / subcarrierSpacingMBMS-khz2dot5</w:t>
            </w:r>
            <w:r w:rsidRPr="001662C6">
              <w:rPr>
                <w:bCs/>
                <w:noProof/>
                <w:lang w:eastAsia="zh-CN"/>
              </w:rPr>
              <w:t xml:space="preserve"> is included for at least one E-UTRA band in </w:t>
            </w:r>
            <w:r w:rsidRPr="001662C6">
              <w:rPr>
                <w:bCs/>
                <w:i/>
                <w:iCs/>
                <w:noProof/>
                <w:lang w:eastAsia="zh-CN"/>
              </w:rPr>
              <w:t>mbms-SupportedBandInfoList</w:t>
            </w:r>
            <w:r w:rsidRPr="001662C6">
              <w:rPr>
                <w:bCs/>
                <w:noProof/>
                <w:lang w:eastAsia="zh-CN"/>
              </w:rPr>
              <w:t>.</w:t>
            </w:r>
          </w:p>
        </w:tc>
        <w:tc>
          <w:tcPr>
            <w:tcW w:w="862" w:type="dxa"/>
            <w:gridSpan w:val="2"/>
          </w:tcPr>
          <w:p w14:paraId="5C8DFD14" w14:textId="77777777" w:rsidR="009D5726" w:rsidRPr="001662C6" w:rsidRDefault="009D5726" w:rsidP="00901EE0">
            <w:pPr>
              <w:pStyle w:val="TAL"/>
              <w:jc w:val="center"/>
              <w:rPr>
                <w:noProof/>
                <w:lang w:eastAsia="en-GB"/>
              </w:rPr>
            </w:pPr>
            <w:r w:rsidRPr="001662C6">
              <w:rPr>
                <w:noProof/>
                <w:lang w:eastAsia="en-GB"/>
              </w:rPr>
              <w:t>-</w:t>
            </w:r>
          </w:p>
        </w:tc>
      </w:tr>
      <w:tr w:rsidR="009D5726" w:rsidRPr="001662C6" w14:paraId="076A1269" w14:textId="77777777" w:rsidTr="00901EE0">
        <w:trPr>
          <w:cantSplit/>
        </w:trPr>
        <w:tc>
          <w:tcPr>
            <w:tcW w:w="7793" w:type="dxa"/>
            <w:gridSpan w:val="2"/>
          </w:tcPr>
          <w:p w14:paraId="0F07D80F" w14:textId="77777777" w:rsidR="009D5726" w:rsidRPr="001662C6" w:rsidRDefault="009D5726" w:rsidP="00901EE0">
            <w:pPr>
              <w:pStyle w:val="TAL"/>
              <w:rPr>
                <w:b/>
                <w:bCs/>
                <w:i/>
                <w:noProof/>
                <w:lang w:eastAsia="en-GB"/>
              </w:rPr>
            </w:pPr>
            <w:r w:rsidRPr="001662C6">
              <w:rPr>
                <w:b/>
                <w:bCs/>
                <w:i/>
                <w:noProof/>
                <w:lang w:eastAsia="zh-CN"/>
              </w:rPr>
              <w:t>mbms</w:t>
            </w:r>
            <w:r w:rsidRPr="001662C6">
              <w:rPr>
                <w:b/>
                <w:bCs/>
                <w:i/>
                <w:noProof/>
                <w:lang w:eastAsia="en-GB"/>
              </w:rPr>
              <w:t>-SCell</w:t>
            </w:r>
          </w:p>
          <w:p w14:paraId="3AF86681" w14:textId="77777777" w:rsidR="009D5726" w:rsidRPr="001662C6" w:rsidRDefault="009D5726" w:rsidP="00901EE0">
            <w:pPr>
              <w:pStyle w:val="TAL"/>
              <w:rPr>
                <w:b/>
                <w:bCs/>
                <w:i/>
                <w:noProof/>
                <w:lang w:eastAsia="zh-CN"/>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when an SCell is configured on that frequency (regardless of whether the SCell is activated or deactivated).</w:t>
            </w:r>
          </w:p>
        </w:tc>
        <w:tc>
          <w:tcPr>
            <w:tcW w:w="862" w:type="dxa"/>
            <w:gridSpan w:val="2"/>
          </w:tcPr>
          <w:p w14:paraId="66813F66"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504EC047" w14:textId="77777777" w:rsidTr="00901EE0">
        <w:trPr>
          <w:cantSplit/>
        </w:trPr>
        <w:tc>
          <w:tcPr>
            <w:tcW w:w="7793" w:type="dxa"/>
            <w:gridSpan w:val="2"/>
          </w:tcPr>
          <w:p w14:paraId="0B50FE45" w14:textId="77777777" w:rsidR="009D5726" w:rsidRPr="001662C6" w:rsidRDefault="009D5726" w:rsidP="00901EE0">
            <w:pPr>
              <w:keepNext/>
              <w:keepLines/>
              <w:spacing w:after="0"/>
              <w:rPr>
                <w:rFonts w:ascii="Arial" w:hAnsi="Arial"/>
                <w:b/>
                <w:bCs/>
                <w:i/>
                <w:noProof/>
                <w:sz w:val="18"/>
                <w:lang w:eastAsia="zh-CN"/>
              </w:rPr>
            </w:pPr>
            <w:r w:rsidRPr="001662C6">
              <w:rPr>
                <w:rFonts w:ascii="Arial" w:hAnsi="Arial"/>
                <w:b/>
                <w:bCs/>
                <w:i/>
                <w:noProof/>
                <w:sz w:val="18"/>
                <w:lang w:eastAsia="zh-CN"/>
              </w:rPr>
              <w:t>mbms-SupportedBandInfoList</w:t>
            </w:r>
          </w:p>
          <w:p w14:paraId="3D37526A" w14:textId="77777777" w:rsidR="009D5726" w:rsidRPr="001662C6" w:rsidRDefault="009D5726" w:rsidP="00901EE0">
            <w:pPr>
              <w:pStyle w:val="TAL"/>
              <w:rPr>
                <w:b/>
                <w:bCs/>
                <w:i/>
                <w:noProof/>
                <w:lang w:eastAsia="zh-CN"/>
              </w:rPr>
            </w:pPr>
            <w:r w:rsidRPr="001662C6">
              <w:rPr>
                <w:lang w:eastAsia="en-GB"/>
              </w:rPr>
              <w:t xml:space="preserve">One entry corresponding to each supported E-UTRA band listed in the same order as in </w:t>
            </w:r>
            <w:r w:rsidRPr="001662C6">
              <w:rPr>
                <w:i/>
                <w:iCs/>
                <w:lang w:eastAsia="en-GB"/>
              </w:rPr>
              <w:t>supportedBandListEUTRA</w:t>
            </w:r>
            <w:r w:rsidRPr="001662C6">
              <w:rPr>
                <w:lang w:eastAsia="en-GB"/>
              </w:rPr>
              <w:t xml:space="preserve">. </w:t>
            </w:r>
            <w:r w:rsidRPr="001662C6">
              <w:rPr>
                <w:bCs/>
                <w:noProof/>
                <w:lang w:eastAsia="en-GB"/>
              </w:rPr>
              <w:t xml:space="preserve">This list is included only if </w:t>
            </w:r>
            <w:r w:rsidRPr="001662C6">
              <w:rPr>
                <w:i/>
              </w:rPr>
              <w:t xml:space="preserve">fembmsMixedCell </w:t>
            </w:r>
            <w:r w:rsidRPr="001662C6">
              <w:t xml:space="preserve">or </w:t>
            </w:r>
            <w:r w:rsidRPr="001662C6">
              <w:rPr>
                <w:i/>
              </w:rPr>
              <w:t xml:space="preserve">fembmsDedicatedCell </w:t>
            </w:r>
            <w:r w:rsidRPr="001662C6">
              <w:rPr>
                <w:bCs/>
                <w:noProof/>
                <w:lang w:eastAsia="en-GB"/>
              </w:rPr>
              <w:t>is included.</w:t>
            </w:r>
          </w:p>
        </w:tc>
        <w:tc>
          <w:tcPr>
            <w:tcW w:w="862" w:type="dxa"/>
            <w:gridSpan w:val="2"/>
          </w:tcPr>
          <w:p w14:paraId="0E6192F0"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38E899AF" w14:textId="77777777" w:rsidTr="00901EE0">
        <w:trPr>
          <w:cantSplit/>
        </w:trPr>
        <w:tc>
          <w:tcPr>
            <w:tcW w:w="7793" w:type="dxa"/>
            <w:gridSpan w:val="2"/>
          </w:tcPr>
          <w:p w14:paraId="78333B62" w14:textId="77777777" w:rsidR="009D5726" w:rsidRPr="001662C6" w:rsidRDefault="009D5726" w:rsidP="00901EE0">
            <w:pPr>
              <w:keepNext/>
              <w:keepLines/>
              <w:spacing w:after="0"/>
              <w:rPr>
                <w:rFonts w:ascii="Arial" w:hAnsi="Arial" w:cs="Arial"/>
                <w:b/>
                <w:bCs/>
                <w:i/>
                <w:noProof/>
                <w:sz w:val="18"/>
                <w:szCs w:val="18"/>
                <w:lang w:eastAsia="zh-CN"/>
              </w:rPr>
            </w:pPr>
            <w:r w:rsidRPr="001662C6">
              <w:rPr>
                <w:rFonts w:ascii="Arial" w:hAnsi="Arial" w:cs="Arial"/>
                <w:b/>
                <w:bCs/>
                <w:i/>
                <w:noProof/>
                <w:sz w:val="18"/>
                <w:szCs w:val="18"/>
                <w:lang w:eastAsia="zh-CN"/>
              </w:rPr>
              <w:t>mcgRLF-RecoveryViaSCG</w:t>
            </w:r>
          </w:p>
          <w:p w14:paraId="607A0567" w14:textId="77777777" w:rsidR="009D5726" w:rsidRPr="001662C6" w:rsidRDefault="009D5726" w:rsidP="00901EE0">
            <w:pPr>
              <w:keepNext/>
              <w:keepLines/>
              <w:spacing w:after="0"/>
              <w:rPr>
                <w:rFonts w:ascii="Arial" w:hAnsi="Arial"/>
                <w:b/>
                <w:bCs/>
                <w:i/>
                <w:noProof/>
                <w:sz w:val="18"/>
                <w:lang w:eastAsia="zh-CN"/>
              </w:rPr>
            </w:pPr>
            <w:r w:rsidRPr="001662C6">
              <w:rPr>
                <w:rFonts w:ascii="Arial" w:hAnsi="Arial" w:cs="Arial"/>
                <w:sz w:val="18"/>
                <w:szCs w:val="18"/>
                <w:lang w:eastAsia="en-GB"/>
              </w:rPr>
              <w:t>Indicates whether the UE supports</w:t>
            </w:r>
            <w:r w:rsidRPr="001662C6">
              <w:rPr>
                <w:rFonts w:ascii="Arial" w:hAnsi="Arial" w:cs="Arial"/>
                <w:sz w:val="18"/>
                <w:szCs w:val="18"/>
              </w:rPr>
              <w:t xml:space="preserve"> r</w:t>
            </w:r>
            <w:r w:rsidRPr="001662C6">
              <w:rPr>
                <w:rFonts w:ascii="Arial" w:hAnsi="Arial" w:cs="Arial"/>
                <w:sz w:val="18"/>
                <w:szCs w:val="18"/>
                <w:lang w:eastAsia="en-GB"/>
              </w:rPr>
              <w:t>ecovery from MCG RLF via split SRB1 (if supported) and via SRB3 (if supported).</w:t>
            </w:r>
          </w:p>
        </w:tc>
        <w:tc>
          <w:tcPr>
            <w:tcW w:w="862" w:type="dxa"/>
            <w:gridSpan w:val="2"/>
          </w:tcPr>
          <w:p w14:paraId="442E2259" w14:textId="77777777" w:rsidR="009D5726" w:rsidRPr="001662C6" w:rsidRDefault="009D5726" w:rsidP="00901EE0">
            <w:pPr>
              <w:pStyle w:val="TAL"/>
              <w:jc w:val="center"/>
              <w:rPr>
                <w:bCs/>
                <w:noProof/>
                <w:lang w:eastAsia="en-GB"/>
              </w:rPr>
            </w:pPr>
            <w:r w:rsidRPr="001662C6">
              <w:rPr>
                <w:rFonts w:cs="Arial"/>
                <w:bCs/>
                <w:noProof/>
                <w:szCs w:val="18"/>
                <w:lang w:eastAsia="en-GB"/>
              </w:rPr>
              <w:t>-</w:t>
            </w:r>
          </w:p>
        </w:tc>
      </w:tr>
      <w:tr w:rsidR="009D5726" w:rsidRPr="001662C6" w14:paraId="7D52F60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C90E3" w14:textId="77777777" w:rsidR="009D5726" w:rsidRPr="001662C6" w:rsidRDefault="009D5726" w:rsidP="00901EE0">
            <w:pPr>
              <w:pStyle w:val="TAL"/>
              <w:rPr>
                <w:b/>
                <w:bCs/>
                <w:i/>
                <w:iCs/>
              </w:rPr>
            </w:pPr>
            <w:r w:rsidRPr="001662C6">
              <w:rPr>
                <w:b/>
                <w:bCs/>
                <w:i/>
                <w:iCs/>
              </w:rPr>
              <w:t>measGapPatterns-NRonly</w:t>
            </w:r>
          </w:p>
          <w:p w14:paraId="502F24CA" w14:textId="77777777" w:rsidR="009D5726" w:rsidRPr="001662C6" w:rsidRDefault="009D5726" w:rsidP="00901EE0">
            <w:pPr>
              <w:pStyle w:val="TAL"/>
              <w:rPr>
                <w:b/>
                <w:i/>
                <w:lang w:eastAsia="zh-CN"/>
              </w:rPr>
            </w:pPr>
            <w:r w:rsidRPr="001662C6">
              <w:rPr>
                <w:rFonts w:cs="Arial"/>
                <w:bCs/>
                <w:iCs/>
                <w:szCs w:val="18"/>
              </w:rPr>
              <w:t xml:space="preserve">Indicates </w:t>
            </w:r>
            <w:r w:rsidRPr="001662C6">
              <w:rPr>
                <w:rFonts w:eastAsia="DengXian" w:cs="Arial"/>
                <w:bCs/>
                <w:iCs/>
                <w:szCs w:val="18"/>
              </w:rPr>
              <w:t xml:space="preserve">whether the UE supports gap patterns 2, 3 and 11 </w:t>
            </w:r>
            <w:r w:rsidRPr="001662C6">
              <w:rPr>
                <w:rFonts w:cs="Arial"/>
                <w:bCs/>
                <w:iCs/>
                <w:szCs w:val="18"/>
              </w:rPr>
              <w:t xml:space="preserve">in </w:t>
            </w:r>
            <w:r w:rsidRPr="001662C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BA3286F" w14:textId="77777777" w:rsidR="009D5726" w:rsidRPr="001662C6" w:rsidRDefault="009D5726" w:rsidP="00901EE0">
            <w:pPr>
              <w:pStyle w:val="TAL"/>
              <w:jc w:val="center"/>
              <w:rPr>
                <w:noProof/>
                <w:lang w:eastAsia="en-GB"/>
              </w:rPr>
            </w:pPr>
            <w:r w:rsidRPr="001662C6">
              <w:rPr>
                <w:noProof/>
                <w:lang w:eastAsia="en-GB"/>
              </w:rPr>
              <w:t>No</w:t>
            </w:r>
          </w:p>
        </w:tc>
      </w:tr>
      <w:tr w:rsidR="009D5726" w:rsidRPr="001662C6" w14:paraId="6B91E40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4495F" w14:textId="77777777" w:rsidR="009D5726" w:rsidRPr="001662C6" w:rsidRDefault="009D5726" w:rsidP="00901EE0">
            <w:pPr>
              <w:pStyle w:val="TAL"/>
              <w:rPr>
                <w:b/>
                <w:bCs/>
                <w:i/>
                <w:iCs/>
              </w:rPr>
            </w:pPr>
            <w:r w:rsidRPr="001662C6">
              <w:rPr>
                <w:b/>
                <w:bCs/>
                <w:i/>
                <w:iCs/>
              </w:rPr>
              <w:t>measGapPatterns-NRonly-ENDC</w:t>
            </w:r>
          </w:p>
          <w:p w14:paraId="096FA698" w14:textId="77777777" w:rsidR="009D5726" w:rsidRPr="001662C6" w:rsidRDefault="009D5726" w:rsidP="00901EE0">
            <w:pPr>
              <w:pStyle w:val="TAL"/>
              <w:rPr>
                <w:b/>
                <w:i/>
                <w:lang w:eastAsia="zh-CN"/>
              </w:rPr>
            </w:pPr>
            <w:r w:rsidRPr="001662C6">
              <w:rPr>
                <w:rFonts w:cs="Arial"/>
                <w:bCs/>
                <w:iCs/>
                <w:szCs w:val="18"/>
              </w:rPr>
              <w:t xml:space="preserve">Indicates </w:t>
            </w:r>
            <w:r w:rsidRPr="001662C6">
              <w:rPr>
                <w:rFonts w:eastAsia="DengXian" w:cs="Arial"/>
                <w:bCs/>
                <w:iCs/>
                <w:szCs w:val="18"/>
              </w:rPr>
              <w:t xml:space="preserve">whether the UE supports gap patterns 2, 3 and 11 </w:t>
            </w:r>
            <w:r w:rsidRPr="001662C6">
              <w:rPr>
                <w:rFonts w:cs="Arial"/>
                <w:bCs/>
                <w:iCs/>
                <w:szCs w:val="18"/>
              </w:rPr>
              <w:t xml:space="preserve">in </w:t>
            </w:r>
            <w:r w:rsidRPr="001662C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B56CA0C" w14:textId="77777777" w:rsidR="009D5726" w:rsidRPr="001662C6" w:rsidRDefault="009D5726" w:rsidP="00901EE0">
            <w:pPr>
              <w:pStyle w:val="TAL"/>
              <w:jc w:val="center"/>
              <w:rPr>
                <w:noProof/>
                <w:lang w:eastAsia="en-GB"/>
              </w:rPr>
            </w:pPr>
            <w:r w:rsidRPr="001662C6">
              <w:rPr>
                <w:noProof/>
                <w:lang w:eastAsia="en-GB"/>
              </w:rPr>
              <w:t>No</w:t>
            </w:r>
          </w:p>
        </w:tc>
      </w:tr>
      <w:tr w:rsidR="009D5726" w:rsidRPr="001662C6" w14:paraId="08899801" w14:textId="77777777" w:rsidTr="00901EE0">
        <w:trPr>
          <w:cantSplit/>
        </w:trPr>
        <w:tc>
          <w:tcPr>
            <w:tcW w:w="7793" w:type="dxa"/>
            <w:gridSpan w:val="2"/>
          </w:tcPr>
          <w:p w14:paraId="56E4FCAA" w14:textId="77777777" w:rsidR="009D5726" w:rsidRPr="001662C6" w:rsidRDefault="009D5726" w:rsidP="00901EE0">
            <w:pPr>
              <w:pStyle w:val="TAL"/>
              <w:rPr>
                <w:b/>
                <w:bCs/>
                <w:i/>
                <w:noProof/>
                <w:lang w:eastAsia="zh-CN"/>
              </w:rPr>
            </w:pPr>
            <w:r w:rsidRPr="001662C6">
              <w:rPr>
                <w:b/>
                <w:bCs/>
                <w:i/>
                <w:noProof/>
                <w:lang w:eastAsia="zh-CN"/>
              </w:rPr>
              <w:t>measurementEnhancements</w:t>
            </w:r>
          </w:p>
          <w:p w14:paraId="29BDDACE" w14:textId="77777777" w:rsidR="009D5726" w:rsidRPr="001662C6" w:rsidRDefault="009D5726" w:rsidP="00901EE0">
            <w:pPr>
              <w:pStyle w:val="TAL"/>
              <w:rPr>
                <w:b/>
                <w:bCs/>
                <w:i/>
                <w:noProof/>
                <w:lang w:eastAsia="zh-CN"/>
              </w:rPr>
            </w:pPr>
            <w:r w:rsidRPr="001662C6">
              <w:rPr>
                <w:lang w:eastAsia="en-GB"/>
              </w:rPr>
              <w:t xml:space="preserve">This field defines whether UE supports measurement enhancements in high speed scenario </w:t>
            </w:r>
            <w:r w:rsidRPr="001662C6">
              <w:t xml:space="preserve">(350 km/h) </w:t>
            </w:r>
            <w:r w:rsidRPr="001662C6">
              <w:rPr>
                <w:lang w:eastAsia="en-GB"/>
              </w:rPr>
              <w:t>as specified in TS 36.133 [16].</w:t>
            </w:r>
          </w:p>
        </w:tc>
        <w:tc>
          <w:tcPr>
            <w:tcW w:w="862" w:type="dxa"/>
            <w:gridSpan w:val="2"/>
          </w:tcPr>
          <w:p w14:paraId="737FCA87" w14:textId="77777777" w:rsidR="009D5726" w:rsidRPr="001662C6" w:rsidRDefault="009D5726" w:rsidP="00901EE0">
            <w:pPr>
              <w:pStyle w:val="TAL"/>
              <w:jc w:val="center"/>
              <w:rPr>
                <w:bCs/>
                <w:noProof/>
                <w:lang w:eastAsia="zh-CN"/>
              </w:rPr>
            </w:pPr>
            <w:r w:rsidRPr="001662C6">
              <w:rPr>
                <w:bCs/>
                <w:noProof/>
              </w:rPr>
              <w:t>-</w:t>
            </w:r>
          </w:p>
        </w:tc>
      </w:tr>
      <w:tr w:rsidR="009D5726" w:rsidRPr="001662C6" w14:paraId="59A37481" w14:textId="77777777" w:rsidTr="00901EE0">
        <w:trPr>
          <w:cantSplit/>
        </w:trPr>
        <w:tc>
          <w:tcPr>
            <w:tcW w:w="7793" w:type="dxa"/>
            <w:gridSpan w:val="2"/>
          </w:tcPr>
          <w:p w14:paraId="219914B0" w14:textId="77777777" w:rsidR="009D5726" w:rsidRPr="001662C6" w:rsidRDefault="009D5726" w:rsidP="00901EE0">
            <w:pPr>
              <w:pStyle w:val="TAL"/>
              <w:rPr>
                <w:b/>
                <w:bCs/>
                <w:i/>
                <w:noProof/>
              </w:rPr>
            </w:pPr>
            <w:r w:rsidRPr="001662C6">
              <w:rPr>
                <w:b/>
                <w:bCs/>
                <w:i/>
                <w:noProof/>
              </w:rPr>
              <w:t>measurementEnhancements2</w:t>
            </w:r>
          </w:p>
          <w:p w14:paraId="08BB71DE" w14:textId="77777777" w:rsidR="009D5726" w:rsidRPr="001662C6" w:rsidRDefault="009D5726" w:rsidP="00901EE0">
            <w:pPr>
              <w:pStyle w:val="TAL"/>
              <w:rPr>
                <w:b/>
                <w:bCs/>
                <w:i/>
                <w:noProof/>
                <w:lang w:eastAsia="zh-CN"/>
              </w:rPr>
            </w:pPr>
            <w:r w:rsidRPr="001662C6">
              <w:rPr>
                <w:lang w:eastAsia="en-GB"/>
              </w:rPr>
              <w:t>This field defines whether UE supports measurement enhancements in high speed scenario (up to 500 km/h velocity) as specified in TS 36.133 [16].</w:t>
            </w:r>
          </w:p>
        </w:tc>
        <w:tc>
          <w:tcPr>
            <w:tcW w:w="862" w:type="dxa"/>
            <w:gridSpan w:val="2"/>
          </w:tcPr>
          <w:p w14:paraId="1A0C0188" w14:textId="77777777" w:rsidR="009D5726" w:rsidRPr="001662C6" w:rsidRDefault="009D5726" w:rsidP="00901EE0">
            <w:pPr>
              <w:pStyle w:val="TAL"/>
              <w:jc w:val="center"/>
              <w:rPr>
                <w:bCs/>
                <w:noProof/>
              </w:rPr>
            </w:pPr>
            <w:r w:rsidRPr="001662C6">
              <w:rPr>
                <w:bCs/>
                <w:noProof/>
              </w:rPr>
              <w:t>-</w:t>
            </w:r>
          </w:p>
        </w:tc>
      </w:tr>
      <w:tr w:rsidR="009D5726" w:rsidRPr="001662C6" w14:paraId="56D3A81F" w14:textId="77777777" w:rsidTr="00901EE0">
        <w:trPr>
          <w:cantSplit/>
        </w:trPr>
        <w:tc>
          <w:tcPr>
            <w:tcW w:w="7793" w:type="dxa"/>
            <w:gridSpan w:val="2"/>
          </w:tcPr>
          <w:p w14:paraId="6EB9583F" w14:textId="77777777" w:rsidR="009D5726" w:rsidRPr="001662C6" w:rsidRDefault="009D5726" w:rsidP="00901EE0">
            <w:pPr>
              <w:pStyle w:val="TAL"/>
              <w:rPr>
                <w:b/>
                <w:i/>
                <w:noProof/>
              </w:rPr>
            </w:pPr>
            <w:r w:rsidRPr="001662C6">
              <w:rPr>
                <w:b/>
                <w:i/>
                <w:noProof/>
              </w:rPr>
              <w:t>measurementEnhancementsSCell</w:t>
            </w:r>
          </w:p>
          <w:p w14:paraId="577B4B7E" w14:textId="77777777" w:rsidR="009D5726" w:rsidRPr="001662C6" w:rsidRDefault="009D5726" w:rsidP="00901EE0">
            <w:pPr>
              <w:pStyle w:val="TAL"/>
              <w:rPr>
                <w:b/>
                <w:bCs/>
                <w:i/>
                <w:noProof/>
              </w:rPr>
            </w:pPr>
            <w:r w:rsidRPr="001662C6">
              <w:rPr>
                <w:lang w:eastAsia="en-GB"/>
              </w:rPr>
              <w:t xml:space="preserve">This field defines whether UE supports </w:t>
            </w:r>
            <w:r w:rsidRPr="001662C6">
              <w:t xml:space="preserve">SCell </w:t>
            </w:r>
            <w:r w:rsidRPr="001662C6">
              <w:rPr>
                <w:lang w:eastAsia="en-GB"/>
              </w:rPr>
              <w:t>measurement enhancements in high speed scenario</w:t>
            </w:r>
            <w:r w:rsidRPr="001662C6">
              <w:t xml:space="preserve"> (350 km/h)</w:t>
            </w:r>
            <w:r w:rsidRPr="001662C6">
              <w:rPr>
                <w:lang w:eastAsia="en-GB"/>
              </w:rPr>
              <w:t xml:space="preserve"> as specified in TS 36.133 [16].</w:t>
            </w:r>
          </w:p>
        </w:tc>
        <w:tc>
          <w:tcPr>
            <w:tcW w:w="862" w:type="dxa"/>
            <w:gridSpan w:val="2"/>
          </w:tcPr>
          <w:p w14:paraId="300BFC1D" w14:textId="77777777" w:rsidR="009D5726" w:rsidRPr="001662C6" w:rsidRDefault="009D5726" w:rsidP="00901EE0">
            <w:pPr>
              <w:pStyle w:val="TAL"/>
              <w:jc w:val="center"/>
              <w:rPr>
                <w:bCs/>
                <w:noProof/>
              </w:rPr>
            </w:pPr>
            <w:r w:rsidRPr="001662C6">
              <w:rPr>
                <w:bCs/>
                <w:noProof/>
              </w:rPr>
              <w:t>-</w:t>
            </w:r>
          </w:p>
        </w:tc>
      </w:tr>
      <w:tr w:rsidR="009D5726" w:rsidRPr="001662C6" w14:paraId="00317E7C" w14:textId="77777777" w:rsidTr="00901EE0">
        <w:trPr>
          <w:cantSplit/>
        </w:trPr>
        <w:tc>
          <w:tcPr>
            <w:tcW w:w="7793" w:type="dxa"/>
            <w:gridSpan w:val="2"/>
          </w:tcPr>
          <w:p w14:paraId="10E580F6" w14:textId="77777777" w:rsidR="009D5726" w:rsidRPr="001662C6" w:rsidRDefault="009D5726" w:rsidP="00901EE0">
            <w:pPr>
              <w:pStyle w:val="TAL"/>
              <w:rPr>
                <w:b/>
                <w:bCs/>
                <w:i/>
                <w:noProof/>
                <w:lang w:eastAsia="zh-CN"/>
              </w:rPr>
            </w:pPr>
            <w:r w:rsidRPr="001662C6">
              <w:rPr>
                <w:b/>
                <w:bCs/>
                <w:i/>
                <w:noProof/>
                <w:lang w:eastAsia="zh-CN"/>
              </w:rPr>
              <w:t>measGapPatterns</w:t>
            </w:r>
          </w:p>
          <w:p w14:paraId="4F910CB9" w14:textId="77777777" w:rsidR="009D5726" w:rsidRPr="001662C6" w:rsidRDefault="009D5726" w:rsidP="00901EE0">
            <w:pPr>
              <w:pStyle w:val="TAL"/>
              <w:rPr>
                <w:b/>
                <w:bCs/>
                <w:i/>
                <w:noProof/>
                <w:lang w:eastAsia="zh-CN"/>
              </w:rPr>
            </w:pPr>
            <w:r w:rsidRPr="001662C6">
              <w:rPr>
                <w:lang w:eastAsia="en-GB"/>
              </w:rPr>
              <w:t>Indicates whether the UE that supports NR supports gap patterns 4 to 11</w:t>
            </w:r>
            <w:r w:rsidRPr="001662C6">
              <w:t xml:space="preserve"> in LTE standalone as specified in TS 36.133 [16], and for independent measurement gap configuration on FR1 and per-UE gap in (NG)EN-DC as specified in TS 38.133 [84]</w:t>
            </w:r>
            <w:r w:rsidRPr="001662C6">
              <w:rPr>
                <w:lang w:eastAsia="en-GB"/>
              </w:rPr>
              <w:t xml:space="preserve">. </w:t>
            </w:r>
            <w:r w:rsidRPr="001662C6">
              <w:t xml:space="preserve">The first/ leftmost bit covers pattern 4, and so on. </w:t>
            </w:r>
            <w:r w:rsidRPr="001662C6">
              <w:rPr>
                <w:lang w:eastAsia="en-GB"/>
              </w:rPr>
              <w:t>Value 1 indicates that the UE supports the concerned gap pattern.</w:t>
            </w:r>
          </w:p>
        </w:tc>
        <w:tc>
          <w:tcPr>
            <w:tcW w:w="862" w:type="dxa"/>
            <w:gridSpan w:val="2"/>
          </w:tcPr>
          <w:p w14:paraId="0AA1E742" w14:textId="77777777" w:rsidR="009D5726" w:rsidRPr="001662C6" w:rsidRDefault="009D5726" w:rsidP="00901EE0">
            <w:pPr>
              <w:pStyle w:val="TAL"/>
              <w:jc w:val="center"/>
              <w:rPr>
                <w:bCs/>
                <w:noProof/>
                <w:lang w:eastAsia="zh-CN"/>
              </w:rPr>
            </w:pPr>
            <w:r w:rsidRPr="001662C6">
              <w:rPr>
                <w:bCs/>
                <w:noProof/>
              </w:rPr>
              <w:t>-</w:t>
            </w:r>
          </w:p>
        </w:tc>
      </w:tr>
      <w:tr w:rsidR="009D5726" w:rsidRPr="001662C6" w14:paraId="3F974212" w14:textId="77777777" w:rsidTr="00901EE0">
        <w:trPr>
          <w:cantSplit/>
        </w:trPr>
        <w:tc>
          <w:tcPr>
            <w:tcW w:w="7793" w:type="dxa"/>
            <w:gridSpan w:val="2"/>
          </w:tcPr>
          <w:p w14:paraId="05CE14AC" w14:textId="77777777" w:rsidR="009D5726" w:rsidRPr="001662C6" w:rsidRDefault="009D5726" w:rsidP="00901EE0">
            <w:pPr>
              <w:pStyle w:val="TAL"/>
              <w:rPr>
                <w:b/>
                <w:bCs/>
                <w:i/>
                <w:noProof/>
                <w:lang w:eastAsia="en-GB"/>
              </w:rPr>
            </w:pPr>
            <w:r w:rsidRPr="001662C6">
              <w:rPr>
                <w:b/>
                <w:bCs/>
                <w:i/>
                <w:noProof/>
                <w:lang w:eastAsia="zh-CN"/>
              </w:rPr>
              <w:t>mfbi</w:t>
            </w:r>
            <w:r w:rsidRPr="001662C6">
              <w:rPr>
                <w:b/>
                <w:bCs/>
                <w:i/>
                <w:noProof/>
                <w:lang w:eastAsia="en-GB"/>
              </w:rPr>
              <w:t>-UTRA</w:t>
            </w:r>
          </w:p>
          <w:p w14:paraId="4DFBB1BF" w14:textId="77777777" w:rsidR="009D5726" w:rsidRPr="001662C6" w:rsidRDefault="009D5726" w:rsidP="00901EE0">
            <w:pPr>
              <w:pStyle w:val="TAL"/>
              <w:rPr>
                <w:b/>
                <w:bCs/>
                <w:i/>
                <w:noProof/>
                <w:lang w:eastAsia="en-GB"/>
              </w:rPr>
            </w:pPr>
            <w:r w:rsidRPr="001662C6">
              <w:rPr>
                <w:lang w:eastAsia="en-GB"/>
              </w:rPr>
              <w:t>It indicates if the UE supports the signalling requirements of multiple radio frequency bands in a UTRA FDD cell, as defined in TS 25.307 [65]</w:t>
            </w:r>
            <w:r w:rsidRPr="001662C6">
              <w:rPr>
                <w:lang w:eastAsia="zh-CN"/>
              </w:rPr>
              <w:t>.</w:t>
            </w:r>
          </w:p>
        </w:tc>
        <w:tc>
          <w:tcPr>
            <w:tcW w:w="862" w:type="dxa"/>
            <w:gridSpan w:val="2"/>
          </w:tcPr>
          <w:p w14:paraId="4BDEDB7E" w14:textId="77777777" w:rsidR="009D5726" w:rsidRPr="001662C6" w:rsidRDefault="009D5726" w:rsidP="00901EE0">
            <w:pPr>
              <w:pStyle w:val="TAL"/>
              <w:jc w:val="center"/>
              <w:rPr>
                <w:bCs/>
                <w:noProof/>
                <w:lang w:eastAsia="en-GB"/>
              </w:rPr>
            </w:pPr>
            <w:r w:rsidRPr="001662C6">
              <w:rPr>
                <w:bCs/>
                <w:noProof/>
                <w:lang w:eastAsia="zh-CN"/>
              </w:rPr>
              <w:t>-</w:t>
            </w:r>
          </w:p>
        </w:tc>
      </w:tr>
      <w:tr w:rsidR="009D5726" w:rsidRPr="001662C6" w14:paraId="505D7BCF" w14:textId="77777777" w:rsidTr="00901EE0">
        <w:trPr>
          <w:cantSplit/>
        </w:trPr>
        <w:tc>
          <w:tcPr>
            <w:tcW w:w="7793" w:type="dxa"/>
            <w:gridSpan w:val="2"/>
          </w:tcPr>
          <w:p w14:paraId="28CE8974" w14:textId="77777777" w:rsidR="009D5726" w:rsidRPr="001662C6" w:rsidRDefault="009D5726" w:rsidP="00901EE0">
            <w:pPr>
              <w:pStyle w:val="TAL"/>
              <w:rPr>
                <w:b/>
                <w:bCs/>
                <w:i/>
                <w:noProof/>
                <w:lang w:eastAsia="en-GB"/>
              </w:rPr>
            </w:pPr>
            <w:r w:rsidRPr="001662C6">
              <w:rPr>
                <w:b/>
                <w:bCs/>
                <w:i/>
                <w:noProof/>
                <w:lang w:eastAsia="en-GB"/>
              </w:rPr>
              <w:t>MIMO-BeamformedCapabilityList</w:t>
            </w:r>
          </w:p>
          <w:p w14:paraId="167BE39C" w14:textId="77777777" w:rsidR="009D5726" w:rsidRPr="001662C6" w:rsidRDefault="009D5726" w:rsidP="00901EE0">
            <w:pPr>
              <w:pStyle w:val="TAL"/>
              <w:rPr>
                <w:b/>
                <w:bCs/>
                <w:i/>
                <w:noProof/>
                <w:lang w:eastAsia="zh-CN"/>
              </w:rPr>
            </w:pPr>
            <w:r w:rsidRPr="001662C6">
              <w:rPr>
                <w:iCs/>
                <w:noProof/>
                <w:lang w:eastAsia="en-GB"/>
              </w:rPr>
              <w:t>A list of pairs of {k-Max, n-MaxList} values with the n</w:t>
            </w:r>
            <w:r w:rsidRPr="001662C6">
              <w:rPr>
                <w:iCs/>
                <w:noProof/>
                <w:vertAlign w:val="superscript"/>
                <w:lang w:eastAsia="en-GB"/>
              </w:rPr>
              <w:t>th</w:t>
            </w:r>
            <w:r w:rsidRPr="001662C6">
              <w:rPr>
                <w:iCs/>
                <w:noProof/>
                <w:lang w:eastAsia="en-GB"/>
              </w:rPr>
              <w:t xml:space="preserve"> entry indicating the values that the UE supports for each CSI process in case n CSI processes would be configured</w:t>
            </w:r>
            <w:r w:rsidRPr="001662C6">
              <w:rPr>
                <w:lang w:eastAsia="en-GB"/>
              </w:rPr>
              <w:t>.</w:t>
            </w:r>
          </w:p>
        </w:tc>
        <w:tc>
          <w:tcPr>
            <w:tcW w:w="862" w:type="dxa"/>
            <w:gridSpan w:val="2"/>
          </w:tcPr>
          <w:p w14:paraId="29D7A18E" w14:textId="77777777" w:rsidR="009D5726" w:rsidRPr="001662C6" w:rsidRDefault="009D5726" w:rsidP="00901EE0">
            <w:pPr>
              <w:pStyle w:val="TAL"/>
              <w:jc w:val="center"/>
              <w:rPr>
                <w:bCs/>
                <w:noProof/>
                <w:lang w:eastAsia="zh-CN"/>
              </w:rPr>
            </w:pPr>
            <w:r w:rsidRPr="001662C6">
              <w:rPr>
                <w:bCs/>
                <w:noProof/>
                <w:lang w:eastAsia="en-GB"/>
              </w:rPr>
              <w:t>No</w:t>
            </w:r>
          </w:p>
        </w:tc>
      </w:tr>
      <w:tr w:rsidR="009D5726" w:rsidRPr="001662C6" w14:paraId="2D5BD436" w14:textId="77777777" w:rsidTr="00901EE0">
        <w:trPr>
          <w:cantSplit/>
        </w:trPr>
        <w:tc>
          <w:tcPr>
            <w:tcW w:w="7793" w:type="dxa"/>
            <w:gridSpan w:val="2"/>
          </w:tcPr>
          <w:p w14:paraId="2D638905" w14:textId="77777777" w:rsidR="009D5726" w:rsidRPr="001662C6" w:rsidRDefault="009D5726" w:rsidP="00901EE0">
            <w:pPr>
              <w:pStyle w:val="TAL"/>
              <w:rPr>
                <w:b/>
                <w:bCs/>
                <w:i/>
                <w:noProof/>
                <w:lang w:eastAsia="en-GB"/>
              </w:rPr>
            </w:pPr>
            <w:r w:rsidRPr="001662C6">
              <w:rPr>
                <w:b/>
                <w:bCs/>
                <w:i/>
                <w:noProof/>
                <w:lang w:eastAsia="en-GB"/>
              </w:rPr>
              <w:t>MIMO-CapabilityDL</w:t>
            </w:r>
          </w:p>
          <w:p w14:paraId="5E8C4FF8" w14:textId="77777777" w:rsidR="009D5726" w:rsidRPr="001662C6" w:rsidRDefault="009D5726" w:rsidP="00901EE0">
            <w:pPr>
              <w:pStyle w:val="TAL"/>
              <w:rPr>
                <w:iCs/>
                <w:noProof/>
                <w:lang w:eastAsia="en-GB"/>
              </w:rPr>
            </w:pPr>
            <w:r w:rsidRPr="001662C6">
              <w:rPr>
                <w:iCs/>
                <w:noProof/>
                <w:lang w:eastAsia="en-GB"/>
              </w:rPr>
              <w:t xml:space="preserve">The </w:t>
            </w:r>
            <w:r w:rsidRPr="001662C6">
              <w:rPr>
                <w:lang w:eastAsia="en-GB"/>
              </w:rPr>
              <w:t xml:space="preserve">number of supported layers for spatial multiplexing in DL. </w:t>
            </w:r>
            <w:r w:rsidRPr="001662C6">
              <w:rPr>
                <w:rFonts w:cs="Arial"/>
                <w:szCs w:val="18"/>
                <w:lang w:eastAsia="zh-CN"/>
              </w:rPr>
              <w:t>The field may be absent for category 0 and category 1 UE in which case the number of supported layers is 1.</w:t>
            </w:r>
          </w:p>
        </w:tc>
        <w:tc>
          <w:tcPr>
            <w:tcW w:w="862" w:type="dxa"/>
            <w:gridSpan w:val="2"/>
          </w:tcPr>
          <w:p w14:paraId="47E4BE0D"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45D5A861" w14:textId="77777777" w:rsidTr="00901EE0">
        <w:trPr>
          <w:cantSplit/>
        </w:trPr>
        <w:tc>
          <w:tcPr>
            <w:tcW w:w="7793" w:type="dxa"/>
            <w:gridSpan w:val="2"/>
          </w:tcPr>
          <w:p w14:paraId="36E8ED24" w14:textId="77777777" w:rsidR="009D5726" w:rsidRPr="001662C6" w:rsidRDefault="009D5726" w:rsidP="00901EE0">
            <w:pPr>
              <w:pStyle w:val="TAL"/>
              <w:rPr>
                <w:b/>
                <w:bCs/>
                <w:i/>
                <w:noProof/>
                <w:lang w:eastAsia="en-GB"/>
              </w:rPr>
            </w:pPr>
            <w:r w:rsidRPr="001662C6">
              <w:rPr>
                <w:b/>
                <w:bCs/>
                <w:i/>
                <w:noProof/>
                <w:lang w:eastAsia="en-GB"/>
              </w:rPr>
              <w:t>MIMO-CapabilityUL</w:t>
            </w:r>
          </w:p>
          <w:p w14:paraId="20DE4988" w14:textId="77777777" w:rsidR="009D5726" w:rsidRPr="001662C6" w:rsidRDefault="009D5726" w:rsidP="00901EE0">
            <w:pPr>
              <w:pStyle w:val="TAL"/>
              <w:rPr>
                <w:iCs/>
                <w:noProof/>
                <w:lang w:eastAsia="en-GB"/>
              </w:rPr>
            </w:pPr>
            <w:r w:rsidRPr="001662C6">
              <w:rPr>
                <w:iCs/>
                <w:noProof/>
                <w:lang w:eastAsia="en-GB"/>
              </w:rPr>
              <w:t xml:space="preserve">The </w:t>
            </w:r>
            <w:r w:rsidRPr="001662C6">
              <w:rPr>
                <w:lang w:eastAsia="en-GB"/>
              </w:rPr>
              <w:t>number of supported layers for spatial multiplexing in UL. Absence of the field means that the number of supported layers is 1.</w:t>
            </w:r>
          </w:p>
        </w:tc>
        <w:tc>
          <w:tcPr>
            <w:tcW w:w="862" w:type="dxa"/>
            <w:gridSpan w:val="2"/>
          </w:tcPr>
          <w:p w14:paraId="0AB7BCE1"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2A7F70B1" w14:textId="77777777" w:rsidTr="00901EE0">
        <w:trPr>
          <w:cantSplit/>
        </w:trPr>
        <w:tc>
          <w:tcPr>
            <w:tcW w:w="7793" w:type="dxa"/>
            <w:gridSpan w:val="2"/>
          </w:tcPr>
          <w:p w14:paraId="30A96443" w14:textId="77777777" w:rsidR="009D5726" w:rsidRPr="001662C6" w:rsidRDefault="009D5726" w:rsidP="00901EE0">
            <w:pPr>
              <w:pStyle w:val="TAL"/>
              <w:rPr>
                <w:b/>
                <w:bCs/>
                <w:i/>
                <w:noProof/>
                <w:lang w:eastAsia="en-GB"/>
              </w:rPr>
            </w:pPr>
            <w:r w:rsidRPr="001662C6">
              <w:rPr>
                <w:b/>
                <w:bCs/>
                <w:i/>
                <w:noProof/>
                <w:lang w:eastAsia="en-GB"/>
              </w:rPr>
              <w:t>MIMO-CA-ParametersPerBoBC</w:t>
            </w:r>
          </w:p>
          <w:p w14:paraId="6D781BB4" w14:textId="77777777" w:rsidR="009D5726" w:rsidRPr="001662C6" w:rsidRDefault="009D5726" w:rsidP="00901EE0">
            <w:pPr>
              <w:pStyle w:val="TAL"/>
              <w:rPr>
                <w:b/>
                <w:bCs/>
                <w:i/>
                <w:noProof/>
                <w:lang w:eastAsia="en-GB"/>
              </w:rPr>
            </w:pPr>
            <w:r w:rsidRPr="001662C6">
              <w:rPr>
                <w:iCs/>
                <w:noProof/>
                <w:lang w:eastAsia="en-GB"/>
              </w:rPr>
              <w:t>A set of MIMO parameters provided per band of a band combination</w:t>
            </w:r>
            <w:r w:rsidRPr="001662C6">
              <w:rPr>
                <w:rFonts w:cs="Arial"/>
                <w:szCs w:val="18"/>
                <w:lang w:eastAsia="zh-CN"/>
              </w:rPr>
              <w:t>. In case a subfield is absent, the concerned capabilities are the same as indicated at the per UE level (i.e. by MIMO-UE-ParametersPerTM).</w:t>
            </w:r>
          </w:p>
        </w:tc>
        <w:tc>
          <w:tcPr>
            <w:tcW w:w="862" w:type="dxa"/>
            <w:gridSpan w:val="2"/>
          </w:tcPr>
          <w:p w14:paraId="33CBBF87"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3C9338A7" w14:textId="77777777" w:rsidTr="00901EE0">
        <w:trPr>
          <w:cantSplit/>
        </w:trPr>
        <w:tc>
          <w:tcPr>
            <w:tcW w:w="7808" w:type="dxa"/>
            <w:gridSpan w:val="3"/>
          </w:tcPr>
          <w:p w14:paraId="7612F730" w14:textId="77777777" w:rsidR="009D5726" w:rsidRPr="001662C6" w:rsidRDefault="009D5726" w:rsidP="00901EE0">
            <w:pPr>
              <w:pStyle w:val="TAL"/>
              <w:rPr>
                <w:b/>
                <w:bCs/>
                <w:i/>
                <w:noProof/>
                <w:lang w:eastAsia="en-GB"/>
              </w:rPr>
            </w:pPr>
            <w:r w:rsidRPr="001662C6">
              <w:rPr>
                <w:b/>
                <w:bCs/>
                <w:i/>
                <w:noProof/>
                <w:lang w:eastAsia="en-GB"/>
              </w:rPr>
              <w:t>mimo-CBSR-AdvancedCSI</w:t>
            </w:r>
          </w:p>
          <w:p w14:paraId="50A1D1D1" w14:textId="77777777" w:rsidR="009D5726" w:rsidRPr="001662C6" w:rsidRDefault="009D5726" w:rsidP="00901EE0">
            <w:pPr>
              <w:pStyle w:val="TAL"/>
              <w:rPr>
                <w:bCs/>
                <w:noProof/>
                <w:lang w:eastAsia="en-GB"/>
              </w:rPr>
            </w:pPr>
            <w:r w:rsidRPr="001662C6">
              <w:rPr>
                <w:bCs/>
                <w:noProof/>
                <w:lang w:eastAsia="en-GB"/>
              </w:rPr>
              <w:t>Indicates whether UE supports CBSR for advanced CSI reporting with and without amplitude restriction as defined in TS 36.213 [23], clause 7.2.</w:t>
            </w:r>
          </w:p>
        </w:tc>
        <w:tc>
          <w:tcPr>
            <w:tcW w:w="847" w:type="dxa"/>
          </w:tcPr>
          <w:p w14:paraId="6AFB0F9F"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5BFAE317" w14:textId="77777777" w:rsidTr="00901EE0">
        <w:trPr>
          <w:cantSplit/>
        </w:trPr>
        <w:tc>
          <w:tcPr>
            <w:tcW w:w="7793" w:type="dxa"/>
            <w:gridSpan w:val="2"/>
          </w:tcPr>
          <w:p w14:paraId="76F13C1A" w14:textId="77777777" w:rsidR="009D5726" w:rsidRPr="001662C6" w:rsidRDefault="009D5726" w:rsidP="00901EE0">
            <w:pPr>
              <w:pStyle w:val="TAL"/>
              <w:rPr>
                <w:b/>
                <w:bCs/>
                <w:i/>
                <w:noProof/>
                <w:lang w:eastAsia="en-GB"/>
              </w:rPr>
            </w:pPr>
            <w:r w:rsidRPr="001662C6">
              <w:rPr>
                <w:b/>
                <w:bCs/>
                <w:i/>
                <w:noProof/>
                <w:lang w:eastAsia="en-GB"/>
              </w:rPr>
              <w:t>min-Proc-TimelineSubslot</w:t>
            </w:r>
          </w:p>
          <w:p w14:paraId="1F9B9EB1" w14:textId="77777777" w:rsidR="009D5726" w:rsidRPr="001662C6" w:rsidRDefault="009D5726" w:rsidP="00901EE0">
            <w:pPr>
              <w:pStyle w:val="TAL"/>
              <w:rPr>
                <w:lang w:eastAsia="en-GB"/>
              </w:rPr>
            </w:pPr>
            <w:r w:rsidRPr="001662C6">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023BFD9" w14:textId="77777777" w:rsidR="009D5726" w:rsidRPr="001662C6" w:rsidRDefault="009D5726" w:rsidP="00901EE0">
            <w:pPr>
              <w:pStyle w:val="TAL"/>
              <w:rPr>
                <w:lang w:eastAsia="en-GB"/>
              </w:rPr>
            </w:pPr>
            <w:r w:rsidRPr="001662C6">
              <w:rPr>
                <w:lang w:eastAsia="en-GB"/>
              </w:rPr>
              <w:t>1. 1os CRS based SPDCCH</w:t>
            </w:r>
          </w:p>
          <w:p w14:paraId="6683AF9C" w14:textId="77777777" w:rsidR="009D5726" w:rsidRPr="001662C6" w:rsidRDefault="009D5726" w:rsidP="00901EE0">
            <w:pPr>
              <w:pStyle w:val="TAL"/>
              <w:rPr>
                <w:lang w:eastAsia="en-GB"/>
              </w:rPr>
            </w:pPr>
            <w:r w:rsidRPr="001662C6">
              <w:rPr>
                <w:lang w:eastAsia="en-GB"/>
              </w:rPr>
              <w:t>2. 2os CRS based SPDCCH</w:t>
            </w:r>
          </w:p>
          <w:p w14:paraId="64F4F452" w14:textId="77777777" w:rsidR="009D5726" w:rsidRPr="001662C6" w:rsidRDefault="009D5726" w:rsidP="00901EE0">
            <w:pPr>
              <w:pStyle w:val="TAL"/>
              <w:rPr>
                <w:b/>
                <w:bCs/>
                <w:i/>
                <w:noProof/>
                <w:lang w:eastAsia="en-GB"/>
              </w:rPr>
            </w:pPr>
            <w:r w:rsidRPr="001662C6">
              <w:rPr>
                <w:lang w:eastAsia="en-GB"/>
              </w:rPr>
              <w:t>3. DMRS based SPDCCH</w:t>
            </w:r>
          </w:p>
        </w:tc>
        <w:tc>
          <w:tcPr>
            <w:tcW w:w="862" w:type="dxa"/>
            <w:gridSpan w:val="2"/>
          </w:tcPr>
          <w:p w14:paraId="244DE946"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4BA85C52" w14:textId="77777777" w:rsidTr="00901EE0">
        <w:trPr>
          <w:cantSplit/>
        </w:trPr>
        <w:tc>
          <w:tcPr>
            <w:tcW w:w="7793" w:type="dxa"/>
            <w:gridSpan w:val="2"/>
          </w:tcPr>
          <w:p w14:paraId="42E6E031" w14:textId="77777777" w:rsidR="009D5726" w:rsidRPr="001662C6" w:rsidRDefault="009D5726" w:rsidP="00901EE0">
            <w:pPr>
              <w:pStyle w:val="TAL"/>
              <w:rPr>
                <w:b/>
                <w:bCs/>
                <w:i/>
                <w:noProof/>
                <w:lang w:eastAsia="en-GB"/>
              </w:rPr>
            </w:pPr>
            <w:r w:rsidRPr="001662C6">
              <w:rPr>
                <w:b/>
                <w:bCs/>
                <w:i/>
                <w:noProof/>
                <w:lang w:eastAsia="en-GB"/>
              </w:rPr>
              <w:t>modifiedMPR-Behavior</w:t>
            </w:r>
          </w:p>
          <w:p w14:paraId="2E3394CA" w14:textId="77777777" w:rsidR="009D5726" w:rsidRPr="001662C6" w:rsidRDefault="009D5726" w:rsidP="00901EE0">
            <w:pPr>
              <w:pStyle w:val="TAL"/>
              <w:rPr>
                <w:lang w:eastAsia="en-GB"/>
              </w:rPr>
            </w:pPr>
            <w:r w:rsidRPr="001662C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BDFCCD2" w14:textId="77777777" w:rsidR="009D5726" w:rsidRPr="001662C6" w:rsidRDefault="009D5726" w:rsidP="00901EE0">
            <w:pPr>
              <w:pStyle w:val="TAL"/>
              <w:rPr>
                <w:lang w:eastAsia="en-GB"/>
              </w:rPr>
            </w:pPr>
            <w:r w:rsidRPr="001662C6">
              <w:rPr>
                <w:lang w:eastAsia="en-GB"/>
              </w:rPr>
              <w:t>Absence of this field means that UE does not support any modified MPR/A-MPR behaviour.</w:t>
            </w:r>
          </w:p>
        </w:tc>
        <w:tc>
          <w:tcPr>
            <w:tcW w:w="862" w:type="dxa"/>
            <w:gridSpan w:val="2"/>
          </w:tcPr>
          <w:p w14:paraId="23C15A0D"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74AF1AA0" w14:textId="77777777" w:rsidTr="00901EE0">
        <w:trPr>
          <w:cantSplit/>
        </w:trPr>
        <w:tc>
          <w:tcPr>
            <w:tcW w:w="7793" w:type="dxa"/>
            <w:gridSpan w:val="2"/>
          </w:tcPr>
          <w:p w14:paraId="14EA8717" w14:textId="77777777" w:rsidR="009D5726" w:rsidRPr="001662C6" w:rsidRDefault="009D5726" w:rsidP="00901EE0">
            <w:pPr>
              <w:pStyle w:val="TAL"/>
              <w:rPr>
                <w:b/>
                <w:i/>
                <w:lang w:eastAsia="en-GB"/>
              </w:rPr>
            </w:pPr>
            <w:r w:rsidRPr="001662C6">
              <w:rPr>
                <w:b/>
                <w:i/>
                <w:lang w:eastAsia="en-GB"/>
              </w:rPr>
              <w:t>mpdcch-InLteControlRegionCE-ModeA,</w:t>
            </w:r>
            <w:r w:rsidRPr="001662C6">
              <w:t xml:space="preserve"> </w:t>
            </w:r>
            <w:r w:rsidRPr="001662C6">
              <w:rPr>
                <w:b/>
                <w:i/>
                <w:lang w:eastAsia="en-GB"/>
              </w:rPr>
              <w:t>mpdcch-InLteControlRegionCE-ModeB</w:t>
            </w:r>
          </w:p>
          <w:p w14:paraId="044D33E8" w14:textId="77777777" w:rsidR="009D5726" w:rsidRPr="001662C6" w:rsidRDefault="009D5726" w:rsidP="00901EE0">
            <w:pPr>
              <w:pStyle w:val="TAL"/>
              <w:rPr>
                <w:b/>
                <w:bCs/>
                <w:i/>
                <w:noProof/>
                <w:lang w:eastAsia="en-GB"/>
              </w:rPr>
            </w:pPr>
            <w:r w:rsidRPr="001662C6">
              <w:rPr>
                <w:lang w:eastAsia="en-GB"/>
              </w:rPr>
              <w:t>Indicates whether UE operating in CE mode A/B supports MPDCCH</w:t>
            </w:r>
            <w:r w:rsidRPr="001662C6">
              <w:t xml:space="preserve"> reception in LTE control channel region as specified in TS 36.211 [21]</w:t>
            </w:r>
            <w:r w:rsidRPr="001662C6">
              <w:rPr>
                <w:lang w:eastAsia="en-GB"/>
              </w:rPr>
              <w:t>.</w:t>
            </w:r>
          </w:p>
        </w:tc>
        <w:tc>
          <w:tcPr>
            <w:tcW w:w="862" w:type="dxa"/>
            <w:gridSpan w:val="2"/>
          </w:tcPr>
          <w:p w14:paraId="20CD07C0"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0E4EED25" w14:textId="77777777" w:rsidTr="00901EE0">
        <w:trPr>
          <w:cantSplit/>
        </w:trPr>
        <w:tc>
          <w:tcPr>
            <w:tcW w:w="7793" w:type="dxa"/>
            <w:gridSpan w:val="2"/>
          </w:tcPr>
          <w:p w14:paraId="7C9D7012" w14:textId="77777777" w:rsidR="009D5726" w:rsidRPr="001662C6" w:rsidRDefault="009D5726" w:rsidP="00901EE0">
            <w:pPr>
              <w:pStyle w:val="TAL"/>
              <w:rPr>
                <w:b/>
                <w:bCs/>
                <w:i/>
                <w:noProof/>
                <w:lang w:eastAsia="en-GB"/>
              </w:rPr>
            </w:pPr>
            <w:r w:rsidRPr="001662C6">
              <w:rPr>
                <w:b/>
                <w:bCs/>
                <w:i/>
                <w:noProof/>
                <w:lang w:eastAsia="en-GB"/>
              </w:rPr>
              <w:t>multiACK-CSI-reporting</w:t>
            </w:r>
          </w:p>
          <w:p w14:paraId="3EE15DCC" w14:textId="77777777" w:rsidR="009D5726" w:rsidRPr="001662C6" w:rsidRDefault="009D5726" w:rsidP="00901EE0">
            <w:pPr>
              <w:pStyle w:val="TAL"/>
              <w:rPr>
                <w:b/>
                <w:bCs/>
                <w:i/>
                <w:noProof/>
                <w:lang w:eastAsia="en-GB"/>
              </w:rPr>
            </w:pPr>
            <w:r w:rsidRPr="001662C6">
              <w:rPr>
                <w:lang w:eastAsia="en-GB"/>
              </w:rPr>
              <w:t>Indicates whether the UE supports multi-cell HARQ ACK and periodic CSI reporting and SR on PUCCH format 3.</w:t>
            </w:r>
          </w:p>
        </w:tc>
        <w:tc>
          <w:tcPr>
            <w:tcW w:w="862" w:type="dxa"/>
            <w:gridSpan w:val="2"/>
          </w:tcPr>
          <w:p w14:paraId="66D82D4E"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31D2C597"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4EC55D3" w14:textId="77777777" w:rsidR="009D5726" w:rsidRPr="001662C6" w:rsidRDefault="009D5726" w:rsidP="00901EE0">
            <w:pPr>
              <w:pStyle w:val="TAL"/>
              <w:rPr>
                <w:b/>
                <w:bCs/>
                <w:i/>
                <w:noProof/>
                <w:lang w:eastAsia="zh-CN"/>
              </w:rPr>
            </w:pPr>
            <w:r w:rsidRPr="001662C6">
              <w:rPr>
                <w:b/>
                <w:bCs/>
                <w:i/>
                <w:noProof/>
                <w:lang w:eastAsia="zh-CN"/>
              </w:rPr>
              <w:t>multiBandInfoReport</w:t>
            </w:r>
          </w:p>
          <w:p w14:paraId="79A527A9" w14:textId="77777777" w:rsidR="009D5726" w:rsidRPr="001662C6" w:rsidRDefault="009D5726" w:rsidP="00901EE0">
            <w:pPr>
              <w:pStyle w:val="TAL"/>
              <w:rPr>
                <w:b/>
                <w:bCs/>
                <w:i/>
                <w:noProof/>
                <w:lang w:eastAsia="en-GB"/>
              </w:rPr>
            </w:pPr>
            <w:r w:rsidRPr="001662C6">
              <w:rPr>
                <w:lang w:eastAsia="en-GB"/>
              </w:rPr>
              <w:t>Indicates whether the UE supports</w:t>
            </w:r>
            <w:r w:rsidRPr="001662C6">
              <w:rPr>
                <w:lang w:eastAsia="zh-CN"/>
              </w:rPr>
              <w:t xml:space="preserve"> the acquisition and reporting of multi band information for </w:t>
            </w:r>
            <w:r w:rsidRPr="001662C6">
              <w:rPr>
                <w:i/>
                <w:lang w:eastAsia="zh-CN"/>
              </w:rPr>
              <w:t>reportCGI</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EF7E72"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2C74DA26" w14:textId="77777777" w:rsidTr="00901EE0">
        <w:trPr>
          <w:cantSplit/>
        </w:trPr>
        <w:tc>
          <w:tcPr>
            <w:tcW w:w="7793" w:type="dxa"/>
            <w:gridSpan w:val="2"/>
          </w:tcPr>
          <w:p w14:paraId="7DF2F417" w14:textId="77777777" w:rsidR="009D5726" w:rsidRPr="001662C6" w:rsidRDefault="009D5726" w:rsidP="00901EE0">
            <w:pPr>
              <w:pStyle w:val="TAL"/>
              <w:rPr>
                <w:b/>
                <w:bCs/>
                <w:i/>
                <w:noProof/>
                <w:lang w:eastAsia="en-GB"/>
              </w:rPr>
            </w:pPr>
            <w:r w:rsidRPr="001662C6">
              <w:rPr>
                <w:b/>
                <w:bCs/>
                <w:i/>
                <w:noProof/>
                <w:lang w:eastAsia="en-GB"/>
              </w:rPr>
              <w:t>multiClusterPUSCH-WithinCC</w:t>
            </w:r>
          </w:p>
        </w:tc>
        <w:tc>
          <w:tcPr>
            <w:tcW w:w="862" w:type="dxa"/>
            <w:gridSpan w:val="2"/>
          </w:tcPr>
          <w:p w14:paraId="6C8B0612" w14:textId="77777777" w:rsidR="009D5726" w:rsidRPr="001662C6" w:rsidRDefault="009D5726" w:rsidP="00901EE0">
            <w:pPr>
              <w:pStyle w:val="TAL"/>
              <w:jc w:val="center"/>
              <w:rPr>
                <w:bCs/>
                <w:noProof/>
                <w:lang w:eastAsia="en-GB"/>
              </w:rPr>
            </w:pPr>
            <w:r w:rsidRPr="001662C6">
              <w:rPr>
                <w:bCs/>
                <w:noProof/>
                <w:lang w:eastAsia="zh-CN"/>
              </w:rPr>
              <w:t>Yes</w:t>
            </w:r>
          </w:p>
        </w:tc>
      </w:tr>
      <w:tr w:rsidR="009D5726" w:rsidRPr="001662C6" w14:paraId="74EE838C" w14:textId="77777777" w:rsidTr="00901EE0">
        <w:trPr>
          <w:cantSplit/>
        </w:trPr>
        <w:tc>
          <w:tcPr>
            <w:tcW w:w="7793" w:type="dxa"/>
            <w:gridSpan w:val="2"/>
          </w:tcPr>
          <w:p w14:paraId="19E1B627" w14:textId="77777777" w:rsidR="009D5726" w:rsidRPr="001662C6" w:rsidRDefault="009D5726" w:rsidP="00901EE0">
            <w:pPr>
              <w:keepNext/>
              <w:keepLines/>
              <w:spacing w:after="0"/>
              <w:rPr>
                <w:rFonts w:ascii="Arial" w:hAnsi="Arial"/>
                <w:b/>
                <w:i/>
                <w:sz w:val="18"/>
              </w:rPr>
            </w:pPr>
            <w:r w:rsidRPr="001662C6">
              <w:rPr>
                <w:rFonts w:ascii="Arial" w:hAnsi="Arial"/>
                <w:b/>
                <w:i/>
                <w:sz w:val="18"/>
              </w:rPr>
              <w:t>multiNS-Pmax</w:t>
            </w:r>
          </w:p>
          <w:p w14:paraId="0315C18D" w14:textId="77777777" w:rsidR="009D5726" w:rsidRPr="001662C6" w:rsidRDefault="009D5726" w:rsidP="00901EE0">
            <w:pPr>
              <w:pStyle w:val="TAL"/>
              <w:rPr>
                <w:b/>
                <w:bCs/>
                <w:i/>
                <w:noProof/>
                <w:lang w:eastAsia="en-GB"/>
              </w:rPr>
            </w:pPr>
            <w:r w:rsidRPr="001662C6">
              <w:rPr>
                <w:lang w:eastAsia="en-GB"/>
              </w:rPr>
              <w:t xml:space="preserve">Indicates whether the UE supports the mechanisms defined for cells broadcasting </w:t>
            </w:r>
            <w:r w:rsidRPr="001662C6">
              <w:rPr>
                <w:i/>
                <w:lang w:eastAsia="en-GB"/>
              </w:rPr>
              <w:t>NS-PmaxList</w:t>
            </w:r>
            <w:r w:rsidRPr="001662C6">
              <w:rPr>
                <w:lang w:eastAsia="en-GB"/>
              </w:rPr>
              <w:t>.</w:t>
            </w:r>
          </w:p>
        </w:tc>
        <w:tc>
          <w:tcPr>
            <w:tcW w:w="862" w:type="dxa"/>
            <w:gridSpan w:val="2"/>
          </w:tcPr>
          <w:p w14:paraId="74AEE75B"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7674E2D7" w14:textId="77777777" w:rsidTr="00901EE0">
        <w:trPr>
          <w:cantSplit/>
        </w:trPr>
        <w:tc>
          <w:tcPr>
            <w:tcW w:w="7808" w:type="dxa"/>
            <w:gridSpan w:val="3"/>
          </w:tcPr>
          <w:p w14:paraId="7D397B94" w14:textId="77777777" w:rsidR="009D5726" w:rsidRPr="001662C6" w:rsidRDefault="009D5726" w:rsidP="00901EE0">
            <w:pPr>
              <w:pStyle w:val="TAL"/>
              <w:rPr>
                <w:b/>
                <w:bCs/>
                <w:i/>
                <w:noProof/>
                <w:lang w:eastAsia="zh-CN"/>
              </w:rPr>
            </w:pPr>
            <w:r w:rsidRPr="001662C6">
              <w:rPr>
                <w:b/>
                <w:i/>
              </w:rPr>
              <w:t>multipleCellsMeasExtension</w:t>
            </w:r>
          </w:p>
          <w:p w14:paraId="2146E85C" w14:textId="77777777" w:rsidR="009D5726" w:rsidRPr="001662C6" w:rsidRDefault="009D5726" w:rsidP="00901EE0">
            <w:pPr>
              <w:pStyle w:val="TAL"/>
              <w:rPr>
                <w:bCs/>
                <w:noProof/>
                <w:lang w:eastAsia="en-GB"/>
              </w:rPr>
            </w:pPr>
            <w:r w:rsidRPr="001662C6">
              <w:rPr>
                <w:bCs/>
                <w:noProof/>
                <w:lang w:eastAsia="zh-CN"/>
              </w:rPr>
              <w:t>Indicates whether the UE supports numberOfTriggeringCells in the report configuration.</w:t>
            </w:r>
          </w:p>
        </w:tc>
        <w:tc>
          <w:tcPr>
            <w:tcW w:w="847" w:type="dxa"/>
          </w:tcPr>
          <w:p w14:paraId="384CD42F"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3721C09C" w14:textId="77777777" w:rsidTr="00901EE0">
        <w:trPr>
          <w:cantSplit/>
        </w:trPr>
        <w:tc>
          <w:tcPr>
            <w:tcW w:w="7793" w:type="dxa"/>
            <w:gridSpan w:val="2"/>
          </w:tcPr>
          <w:p w14:paraId="7D2F5527" w14:textId="77777777" w:rsidR="009D5726" w:rsidRPr="001662C6" w:rsidRDefault="009D5726" w:rsidP="00901EE0">
            <w:pPr>
              <w:pStyle w:val="TAL"/>
              <w:rPr>
                <w:b/>
                <w:bCs/>
                <w:i/>
                <w:noProof/>
                <w:lang w:eastAsia="en-GB"/>
              </w:rPr>
            </w:pPr>
            <w:r w:rsidRPr="001662C6">
              <w:rPr>
                <w:b/>
                <w:bCs/>
                <w:i/>
                <w:noProof/>
                <w:lang w:eastAsia="en-GB"/>
              </w:rPr>
              <w:t>multipleTimingAdvance</w:t>
            </w:r>
          </w:p>
          <w:p w14:paraId="1BE2AD89" w14:textId="77777777" w:rsidR="009D5726" w:rsidRPr="001662C6" w:rsidRDefault="009D5726" w:rsidP="00901EE0">
            <w:pPr>
              <w:pStyle w:val="TAL"/>
              <w:rPr>
                <w:b/>
                <w:bCs/>
                <w:i/>
                <w:noProof/>
                <w:lang w:eastAsia="en-GB"/>
              </w:rPr>
            </w:pPr>
            <w:r w:rsidRPr="001662C6">
              <w:rPr>
                <w:lang w:eastAsia="en-GB"/>
              </w:rPr>
              <w:t xml:space="preserve">Indicates whether the UE supports multiple timing advances for each band combination listed in </w:t>
            </w:r>
            <w:r w:rsidRPr="001662C6">
              <w:rPr>
                <w:i/>
                <w:lang w:eastAsia="en-GB"/>
              </w:rPr>
              <w:t>supportedBandCombination</w:t>
            </w:r>
            <w:r w:rsidRPr="001662C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622817B1"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F86FD06" w14:textId="77777777" w:rsidTr="00901EE0">
        <w:trPr>
          <w:cantSplit/>
        </w:trPr>
        <w:tc>
          <w:tcPr>
            <w:tcW w:w="7793" w:type="dxa"/>
            <w:gridSpan w:val="2"/>
          </w:tcPr>
          <w:p w14:paraId="24E6FC50" w14:textId="77777777" w:rsidR="009D5726" w:rsidRPr="001662C6" w:rsidRDefault="009D5726" w:rsidP="00901EE0">
            <w:pPr>
              <w:pStyle w:val="TAL"/>
              <w:rPr>
                <w:b/>
                <w:i/>
                <w:lang w:eastAsia="en-GB"/>
              </w:rPr>
            </w:pPr>
            <w:r w:rsidRPr="001662C6">
              <w:rPr>
                <w:b/>
                <w:i/>
                <w:lang w:eastAsia="en-GB"/>
              </w:rPr>
              <w:t>multipleUplinkSPS</w:t>
            </w:r>
          </w:p>
          <w:p w14:paraId="4C6A4228" w14:textId="77777777" w:rsidR="009D5726" w:rsidRPr="001662C6" w:rsidRDefault="009D5726" w:rsidP="00901EE0">
            <w:pPr>
              <w:pStyle w:val="TAL"/>
              <w:rPr>
                <w:b/>
                <w:bCs/>
                <w:i/>
                <w:noProof/>
                <w:lang w:eastAsia="en-GB"/>
              </w:rPr>
            </w:pPr>
            <w:r w:rsidRPr="001662C6">
              <w:t xml:space="preserve">Indicates whether the UE supports </w:t>
            </w:r>
            <w:r w:rsidRPr="001662C6">
              <w:rPr>
                <w:lang w:eastAsia="ko-KR"/>
              </w:rPr>
              <w:t xml:space="preserve">multiple uplink SPS and reporting </w:t>
            </w:r>
            <w:r w:rsidRPr="001662C6">
              <w:t>SPS assistance information</w:t>
            </w:r>
            <w:r w:rsidRPr="001662C6">
              <w:rPr>
                <w:lang w:eastAsia="ko-KR"/>
              </w:rPr>
              <w:t xml:space="preserve">. A UE indicating </w:t>
            </w:r>
            <w:r w:rsidRPr="001662C6">
              <w:rPr>
                <w:i/>
                <w:lang w:eastAsia="ko-KR"/>
              </w:rPr>
              <w:t>multipleUplinkSPS</w:t>
            </w:r>
            <w:r w:rsidRPr="001662C6">
              <w:rPr>
                <w:lang w:eastAsia="ko-KR"/>
              </w:rPr>
              <w:t xml:space="preserve"> shall also support </w:t>
            </w:r>
            <w:r w:rsidRPr="001662C6">
              <w:t>V2X communication via Uu, as defined in TS 36.300 [9].</w:t>
            </w:r>
          </w:p>
        </w:tc>
        <w:tc>
          <w:tcPr>
            <w:tcW w:w="862" w:type="dxa"/>
            <w:gridSpan w:val="2"/>
          </w:tcPr>
          <w:p w14:paraId="2378E21B" w14:textId="77777777" w:rsidR="009D5726" w:rsidRPr="001662C6" w:rsidRDefault="009D5726" w:rsidP="00901EE0">
            <w:pPr>
              <w:pStyle w:val="TAL"/>
              <w:jc w:val="center"/>
              <w:rPr>
                <w:bCs/>
                <w:noProof/>
                <w:lang w:eastAsia="ko-KR"/>
              </w:rPr>
            </w:pPr>
            <w:r w:rsidRPr="001662C6">
              <w:rPr>
                <w:bCs/>
                <w:noProof/>
                <w:lang w:eastAsia="ko-KR"/>
              </w:rPr>
              <w:t>-</w:t>
            </w:r>
          </w:p>
        </w:tc>
      </w:tr>
      <w:tr w:rsidR="009D5726" w:rsidRPr="001662C6" w14:paraId="5C6FC758" w14:textId="77777777" w:rsidTr="00901EE0">
        <w:trPr>
          <w:cantSplit/>
        </w:trPr>
        <w:tc>
          <w:tcPr>
            <w:tcW w:w="7793" w:type="dxa"/>
            <w:gridSpan w:val="2"/>
          </w:tcPr>
          <w:p w14:paraId="28A5B981" w14:textId="77777777" w:rsidR="009D5726" w:rsidRPr="001662C6" w:rsidRDefault="009D5726" w:rsidP="00901EE0">
            <w:pPr>
              <w:pStyle w:val="TAL"/>
              <w:rPr>
                <w:rFonts w:eastAsia="SimSun"/>
                <w:b/>
                <w:i/>
                <w:lang w:eastAsia="zh-CN"/>
              </w:rPr>
            </w:pPr>
            <w:r w:rsidRPr="001662C6">
              <w:rPr>
                <w:rFonts w:eastAsia="SimSun"/>
                <w:b/>
                <w:i/>
                <w:lang w:eastAsia="zh-CN"/>
              </w:rPr>
              <w:t>must-CapabilityPerBand</w:t>
            </w:r>
          </w:p>
          <w:p w14:paraId="78CA5A1C" w14:textId="77777777" w:rsidR="009D5726" w:rsidRPr="001662C6" w:rsidRDefault="009D5726" w:rsidP="00901EE0">
            <w:pPr>
              <w:pStyle w:val="TAL"/>
              <w:rPr>
                <w:b/>
                <w:i/>
                <w:lang w:eastAsia="en-GB"/>
              </w:rPr>
            </w:pPr>
            <w:r w:rsidRPr="001662C6">
              <w:rPr>
                <w:rFonts w:eastAsia="SimSun"/>
                <w:lang w:eastAsia="zh-CN"/>
              </w:rPr>
              <w:t xml:space="preserve">Indicates that UE supports MUST, </w:t>
            </w:r>
            <w:r w:rsidRPr="001662C6">
              <w:rPr>
                <w:bCs/>
                <w:kern w:val="2"/>
                <w:lang w:eastAsia="en-GB"/>
              </w:rPr>
              <w:t xml:space="preserve">as specified </w:t>
            </w:r>
            <w:r w:rsidRPr="001662C6">
              <w:rPr>
                <w:lang w:eastAsia="en-GB"/>
              </w:rPr>
              <w:t xml:space="preserve">in 36.212 [22], clause 5.3.3.1, </w:t>
            </w:r>
            <w:r w:rsidRPr="001662C6">
              <w:rPr>
                <w:lang w:eastAsia="zh-CN"/>
              </w:rPr>
              <w:t xml:space="preserve">on the </w:t>
            </w:r>
            <w:r w:rsidRPr="001662C6">
              <w:rPr>
                <w:lang w:eastAsia="en-GB"/>
              </w:rPr>
              <w:t>band in the band combination.</w:t>
            </w:r>
          </w:p>
        </w:tc>
        <w:tc>
          <w:tcPr>
            <w:tcW w:w="862" w:type="dxa"/>
            <w:gridSpan w:val="2"/>
          </w:tcPr>
          <w:p w14:paraId="05EFD29F" w14:textId="77777777" w:rsidR="009D5726" w:rsidRPr="001662C6" w:rsidRDefault="009D5726" w:rsidP="00901EE0">
            <w:pPr>
              <w:pStyle w:val="TAL"/>
              <w:jc w:val="center"/>
              <w:rPr>
                <w:bCs/>
                <w:noProof/>
                <w:lang w:eastAsia="ko-KR"/>
              </w:rPr>
            </w:pPr>
            <w:r w:rsidRPr="001662C6">
              <w:rPr>
                <w:bCs/>
                <w:noProof/>
                <w:lang w:eastAsia="en-GB"/>
              </w:rPr>
              <w:t>-</w:t>
            </w:r>
          </w:p>
        </w:tc>
      </w:tr>
      <w:tr w:rsidR="009D5726" w:rsidRPr="001662C6" w14:paraId="27FE9FCB" w14:textId="77777777" w:rsidTr="00901EE0">
        <w:trPr>
          <w:cantSplit/>
        </w:trPr>
        <w:tc>
          <w:tcPr>
            <w:tcW w:w="7793" w:type="dxa"/>
            <w:gridSpan w:val="2"/>
          </w:tcPr>
          <w:p w14:paraId="473F73E7" w14:textId="77777777" w:rsidR="009D5726" w:rsidRPr="001662C6" w:rsidRDefault="009D5726" w:rsidP="00901EE0">
            <w:pPr>
              <w:pStyle w:val="TAL"/>
              <w:rPr>
                <w:rFonts w:eastAsia="SimSun"/>
                <w:b/>
                <w:i/>
                <w:lang w:eastAsia="zh-CN"/>
              </w:rPr>
            </w:pPr>
            <w:r w:rsidRPr="001662C6">
              <w:rPr>
                <w:rFonts w:eastAsia="SimSun"/>
                <w:b/>
                <w:i/>
                <w:lang w:eastAsia="zh-CN"/>
              </w:rPr>
              <w:t>must-TM234-UpTo2Tx-r14</w:t>
            </w:r>
          </w:p>
          <w:p w14:paraId="684E4533" w14:textId="77777777" w:rsidR="009D5726" w:rsidRPr="001662C6" w:rsidRDefault="009D5726" w:rsidP="00901EE0">
            <w:pPr>
              <w:pStyle w:val="TAL"/>
              <w:rPr>
                <w:b/>
                <w:i/>
                <w:lang w:eastAsia="en-GB"/>
              </w:rPr>
            </w:pPr>
            <w:r w:rsidRPr="001662C6">
              <w:t xml:space="preserve">Indicates that the UE supports </w:t>
            </w:r>
            <w:r w:rsidRPr="001662C6">
              <w:rPr>
                <w:lang w:eastAsia="en-GB"/>
              </w:rPr>
              <w:t>MUST operation for TM2/3/4 using up to 2Tx.</w:t>
            </w:r>
          </w:p>
        </w:tc>
        <w:tc>
          <w:tcPr>
            <w:tcW w:w="862" w:type="dxa"/>
            <w:gridSpan w:val="2"/>
          </w:tcPr>
          <w:p w14:paraId="1DC19F07" w14:textId="77777777" w:rsidR="009D5726" w:rsidRPr="001662C6" w:rsidRDefault="009D5726" w:rsidP="00901EE0">
            <w:pPr>
              <w:pStyle w:val="TAL"/>
              <w:jc w:val="center"/>
              <w:rPr>
                <w:bCs/>
                <w:noProof/>
                <w:lang w:eastAsia="ko-KR"/>
              </w:rPr>
            </w:pPr>
            <w:r w:rsidRPr="001662C6">
              <w:rPr>
                <w:bCs/>
                <w:noProof/>
                <w:lang w:eastAsia="en-GB"/>
              </w:rPr>
              <w:t>-</w:t>
            </w:r>
          </w:p>
        </w:tc>
      </w:tr>
      <w:tr w:rsidR="009D5726" w:rsidRPr="001662C6" w14:paraId="7A3A3657" w14:textId="77777777" w:rsidTr="00901EE0">
        <w:trPr>
          <w:cantSplit/>
        </w:trPr>
        <w:tc>
          <w:tcPr>
            <w:tcW w:w="7793" w:type="dxa"/>
            <w:gridSpan w:val="2"/>
          </w:tcPr>
          <w:p w14:paraId="6E44F6D3" w14:textId="77777777" w:rsidR="009D5726" w:rsidRPr="001662C6" w:rsidRDefault="009D5726" w:rsidP="00901EE0">
            <w:pPr>
              <w:pStyle w:val="TAL"/>
              <w:rPr>
                <w:rFonts w:eastAsia="SimSun"/>
                <w:b/>
                <w:i/>
                <w:lang w:eastAsia="zh-CN"/>
              </w:rPr>
            </w:pPr>
            <w:r w:rsidRPr="001662C6">
              <w:rPr>
                <w:rFonts w:eastAsia="SimSun"/>
                <w:b/>
                <w:i/>
                <w:lang w:eastAsia="zh-CN"/>
              </w:rPr>
              <w:t>must-TM89-UpToOneInterferingLayer-r14</w:t>
            </w:r>
          </w:p>
          <w:p w14:paraId="66BDF2D0" w14:textId="77777777" w:rsidR="009D5726" w:rsidRPr="001662C6" w:rsidRDefault="009D5726" w:rsidP="00901EE0">
            <w:pPr>
              <w:pStyle w:val="TAL"/>
              <w:rPr>
                <w:b/>
                <w:i/>
                <w:lang w:eastAsia="en-GB"/>
              </w:rPr>
            </w:pPr>
            <w:r w:rsidRPr="001662C6">
              <w:t xml:space="preserve">Indicates that the UE supports </w:t>
            </w:r>
            <w:r w:rsidRPr="001662C6">
              <w:rPr>
                <w:lang w:eastAsia="en-GB"/>
              </w:rPr>
              <w:t>MUST operation for TM8/9 with assistance information for up to 1 interfering layer.</w:t>
            </w:r>
          </w:p>
        </w:tc>
        <w:tc>
          <w:tcPr>
            <w:tcW w:w="862" w:type="dxa"/>
            <w:gridSpan w:val="2"/>
          </w:tcPr>
          <w:p w14:paraId="201900A3" w14:textId="77777777" w:rsidR="009D5726" w:rsidRPr="001662C6" w:rsidRDefault="009D5726" w:rsidP="00901EE0">
            <w:pPr>
              <w:pStyle w:val="TAL"/>
              <w:jc w:val="center"/>
              <w:rPr>
                <w:bCs/>
                <w:noProof/>
                <w:lang w:eastAsia="ko-KR"/>
              </w:rPr>
            </w:pPr>
            <w:r w:rsidRPr="001662C6">
              <w:rPr>
                <w:bCs/>
                <w:noProof/>
                <w:lang w:eastAsia="en-GB"/>
              </w:rPr>
              <w:t>-</w:t>
            </w:r>
          </w:p>
        </w:tc>
      </w:tr>
      <w:tr w:rsidR="009D5726" w:rsidRPr="001662C6" w14:paraId="3D69C1BC" w14:textId="77777777" w:rsidTr="00901EE0">
        <w:trPr>
          <w:cantSplit/>
        </w:trPr>
        <w:tc>
          <w:tcPr>
            <w:tcW w:w="7793" w:type="dxa"/>
            <w:gridSpan w:val="2"/>
          </w:tcPr>
          <w:p w14:paraId="2643B299" w14:textId="77777777" w:rsidR="009D5726" w:rsidRPr="001662C6" w:rsidRDefault="009D5726" w:rsidP="00901EE0">
            <w:pPr>
              <w:pStyle w:val="TAL"/>
              <w:rPr>
                <w:rFonts w:eastAsia="SimSun"/>
                <w:b/>
                <w:i/>
                <w:lang w:eastAsia="zh-CN"/>
              </w:rPr>
            </w:pPr>
            <w:r w:rsidRPr="001662C6">
              <w:rPr>
                <w:rFonts w:eastAsia="SimSun"/>
                <w:b/>
                <w:i/>
                <w:lang w:eastAsia="zh-CN"/>
              </w:rPr>
              <w:t>must-TM89-UpToThreeInterferingLayers-r14</w:t>
            </w:r>
          </w:p>
          <w:p w14:paraId="0E276F54" w14:textId="77777777" w:rsidR="009D5726" w:rsidRPr="001662C6" w:rsidRDefault="009D5726" w:rsidP="00901EE0">
            <w:pPr>
              <w:pStyle w:val="TAL"/>
              <w:rPr>
                <w:b/>
                <w:i/>
                <w:lang w:eastAsia="en-GB"/>
              </w:rPr>
            </w:pPr>
            <w:r w:rsidRPr="001662C6">
              <w:t xml:space="preserve">Indicates that the UE supports </w:t>
            </w:r>
            <w:r w:rsidRPr="001662C6">
              <w:rPr>
                <w:lang w:eastAsia="en-GB"/>
              </w:rPr>
              <w:t>MUST operation for TM8/9 with assistance information for up to 3 interfering layers.</w:t>
            </w:r>
          </w:p>
        </w:tc>
        <w:tc>
          <w:tcPr>
            <w:tcW w:w="862" w:type="dxa"/>
            <w:gridSpan w:val="2"/>
          </w:tcPr>
          <w:p w14:paraId="19E69188" w14:textId="77777777" w:rsidR="009D5726" w:rsidRPr="001662C6" w:rsidRDefault="009D5726" w:rsidP="00901EE0">
            <w:pPr>
              <w:pStyle w:val="TAL"/>
              <w:jc w:val="center"/>
              <w:rPr>
                <w:bCs/>
                <w:noProof/>
                <w:lang w:eastAsia="ko-KR"/>
              </w:rPr>
            </w:pPr>
            <w:r w:rsidRPr="001662C6">
              <w:rPr>
                <w:bCs/>
                <w:noProof/>
                <w:lang w:eastAsia="en-GB"/>
              </w:rPr>
              <w:t>-</w:t>
            </w:r>
          </w:p>
        </w:tc>
      </w:tr>
      <w:tr w:rsidR="009D5726" w:rsidRPr="001662C6" w14:paraId="20ABD778" w14:textId="77777777" w:rsidTr="00901EE0">
        <w:trPr>
          <w:cantSplit/>
        </w:trPr>
        <w:tc>
          <w:tcPr>
            <w:tcW w:w="7793" w:type="dxa"/>
            <w:gridSpan w:val="2"/>
          </w:tcPr>
          <w:p w14:paraId="1D3A0D09" w14:textId="77777777" w:rsidR="009D5726" w:rsidRPr="001662C6" w:rsidRDefault="009D5726" w:rsidP="00901EE0">
            <w:pPr>
              <w:pStyle w:val="TAL"/>
              <w:rPr>
                <w:rFonts w:eastAsia="SimSun"/>
                <w:b/>
                <w:i/>
                <w:lang w:eastAsia="zh-CN"/>
              </w:rPr>
            </w:pPr>
            <w:r w:rsidRPr="001662C6">
              <w:rPr>
                <w:rFonts w:eastAsia="SimSun"/>
                <w:b/>
                <w:i/>
                <w:lang w:eastAsia="zh-CN"/>
              </w:rPr>
              <w:t>must-TM10-UpToOneInterferingLayer-r14</w:t>
            </w:r>
          </w:p>
          <w:p w14:paraId="5712CD89" w14:textId="77777777" w:rsidR="009D5726" w:rsidRPr="001662C6" w:rsidRDefault="009D5726" w:rsidP="00901EE0">
            <w:pPr>
              <w:pStyle w:val="TAL"/>
              <w:rPr>
                <w:b/>
                <w:i/>
                <w:lang w:eastAsia="en-GB"/>
              </w:rPr>
            </w:pPr>
            <w:r w:rsidRPr="001662C6">
              <w:t xml:space="preserve">Indicates that the UE supports </w:t>
            </w:r>
            <w:r w:rsidRPr="001662C6">
              <w:rPr>
                <w:lang w:eastAsia="en-GB"/>
              </w:rPr>
              <w:t>MUST operation for TM10 with assistance information for up to 1 interfering layer.</w:t>
            </w:r>
          </w:p>
        </w:tc>
        <w:tc>
          <w:tcPr>
            <w:tcW w:w="862" w:type="dxa"/>
            <w:gridSpan w:val="2"/>
          </w:tcPr>
          <w:p w14:paraId="0763F49D" w14:textId="77777777" w:rsidR="009D5726" w:rsidRPr="001662C6" w:rsidRDefault="009D5726" w:rsidP="00901EE0">
            <w:pPr>
              <w:pStyle w:val="TAL"/>
              <w:jc w:val="center"/>
              <w:rPr>
                <w:bCs/>
                <w:noProof/>
                <w:lang w:eastAsia="ko-KR"/>
              </w:rPr>
            </w:pPr>
            <w:r w:rsidRPr="001662C6">
              <w:rPr>
                <w:bCs/>
                <w:noProof/>
                <w:lang w:eastAsia="en-GB"/>
              </w:rPr>
              <w:t>-</w:t>
            </w:r>
          </w:p>
        </w:tc>
      </w:tr>
      <w:tr w:rsidR="009D5726" w:rsidRPr="001662C6" w14:paraId="5DFF77E8" w14:textId="77777777" w:rsidTr="00901EE0">
        <w:trPr>
          <w:cantSplit/>
        </w:trPr>
        <w:tc>
          <w:tcPr>
            <w:tcW w:w="7793" w:type="dxa"/>
            <w:gridSpan w:val="2"/>
          </w:tcPr>
          <w:p w14:paraId="7B75E56A" w14:textId="77777777" w:rsidR="009D5726" w:rsidRPr="001662C6" w:rsidRDefault="009D5726" w:rsidP="00901EE0">
            <w:pPr>
              <w:pStyle w:val="TAL"/>
              <w:rPr>
                <w:rFonts w:eastAsia="SimSun"/>
                <w:b/>
                <w:i/>
                <w:lang w:eastAsia="zh-CN"/>
              </w:rPr>
            </w:pPr>
            <w:r w:rsidRPr="001662C6">
              <w:rPr>
                <w:rFonts w:eastAsia="SimSun"/>
                <w:b/>
                <w:i/>
                <w:lang w:eastAsia="zh-CN"/>
              </w:rPr>
              <w:t>must-TM10-UpToThreeInterferingLayers-r14</w:t>
            </w:r>
          </w:p>
          <w:p w14:paraId="74EF1701" w14:textId="77777777" w:rsidR="009D5726" w:rsidRPr="001662C6" w:rsidRDefault="009D5726" w:rsidP="00901EE0">
            <w:pPr>
              <w:pStyle w:val="TAL"/>
              <w:rPr>
                <w:b/>
                <w:i/>
                <w:lang w:eastAsia="en-GB"/>
              </w:rPr>
            </w:pPr>
            <w:r w:rsidRPr="001662C6">
              <w:t xml:space="preserve">Indicates that the UE supports </w:t>
            </w:r>
            <w:r w:rsidRPr="001662C6">
              <w:rPr>
                <w:lang w:eastAsia="en-GB"/>
              </w:rPr>
              <w:t>MUST operation for TM10 with assistance information for up to 3 interfering layers.</w:t>
            </w:r>
          </w:p>
        </w:tc>
        <w:tc>
          <w:tcPr>
            <w:tcW w:w="862" w:type="dxa"/>
            <w:gridSpan w:val="2"/>
          </w:tcPr>
          <w:p w14:paraId="1352792D" w14:textId="77777777" w:rsidR="009D5726" w:rsidRPr="001662C6" w:rsidRDefault="009D5726" w:rsidP="00901EE0">
            <w:pPr>
              <w:pStyle w:val="TAL"/>
              <w:jc w:val="center"/>
              <w:rPr>
                <w:bCs/>
                <w:noProof/>
                <w:lang w:eastAsia="ko-KR"/>
              </w:rPr>
            </w:pPr>
            <w:r w:rsidRPr="001662C6">
              <w:rPr>
                <w:bCs/>
                <w:noProof/>
                <w:lang w:eastAsia="en-GB"/>
              </w:rPr>
              <w:t>-</w:t>
            </w:r>
          </w:p>
        </w:tc>
      </w:tr>
      <w:tr w:rsidR="009D5726" w:rsidRPr="001662C6" w14:paraId="2CF3EE2C" w14:textId="77777777" w:rsidTr="00901EE0">
        <w:trPr>
          <w:cantSplit/>
        </w:trPr>
        <w:tc>
          <w:tcPr>
            <w:tcW w:w="7793" w:type="dxa"/>
            <w:gridSpan w:val="2"/>
          </w:tcPr>
          <w:p w14:paraId="2CA7E0D7" w14:textId="77777777" w:rsidR="009D5726" w:rsidRPr="001662C6" w:rsidRDefault="009D5726" w:rsidP="00901EE0">
            <w:pPr>
              <w:pStyle w:val="TAL"/>
              <w:rPr>
                <w:b/>
                <w:lang w:eastAsia="en-GB"/>
              </w:rPr>
            </w:pPr>
            <w:r w:rsidRPr="001662C6">
              <w:rPr>
                <w:rFonts w:eastAsia="SimSun"/>
                <w:b/>
                <w:i/>
                <w:lang w:eastAsia="zh-CN"/>
              </w:rPr>
              <w:t>naics-Capability-List</w:t>
            </w:r>
          </w:p>
          <w:p w14:paraId="3F695E9D" w14:textId="77777777" w:rsidR="009D5726" w:rsidRPr="001662C6" w:rsidRDefault="009D5726" w:rsidP="00901EE0">
            <w:pPr>
              <w:pStyle w:val="TAL"/>
              <w:rPr>
                <w:rFonts w:eastAsia="SimSun"/>
                <w:lang w:eastAsia="zh-CN"/>
              </w:rPr>
            </w:pPr>
            <w:r w:rsidRPr="001662C6">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662C6">
              <w:rPr>
                <w:rFonts w:eastAsia="SimSun"/>
                <w:i/>
                <w:lang w:eastAsia="zh-CN"/>
              </w:rPr>
              <w:t>numberOfNAICS-CapableCC</w:t>
            </w:r>
            <w:r w:rsidRPr="001662C6">
              <w:rPr>
                <w:rFonts w:eastAsia="SimSun"/>
                <w:lang w:eastAsia="zh-CN"/>
              </w:rPr>
              <w:t xml:space="preserve"> indicates the number of component carriers where the NAICS processing is supported and the field </w:t>
            </w:r>
            <w:r w:rsidRPr="001662C6">
              <w:rPr>
                <w:rFonts w:eastAsia="SimSun"/>
                <w:i/>
                <w:lang w:eastAsia="zh-CN"/>
              </w:rPr>
              <w:t>numberOfAggregatedPRB</w:t>
            </w:r>
            <w:r w:rsidRPr="001662C6">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1662C6">
              <w:rPr>
                <w:lang w:eastAsia="zh-CN"/>
              </w:rPr>
              <w:t xml:space="preserve"> The UE shall indicate the combination of {</w:t>
            </w:r>
            <w:r w:rsidRPr="001662C6">
              <w:rPr>
                <w:i/>
                <w:lang w:eastAsia="zh-CN"/>
              </w:rPr>
              <w:t>numberOfNAICS-CapableCC, numberOfNAICS-CapableCC</w:t>
            </w:r>
            <w:r w:rsidRPr="001662C6">
              <w:rPr>
                <w:lang w:eastAsia="zh-CN"/>
              </w:rPr>
              <w:t xml:space="preserve">} for every supported </w:t>
            </w:r>
            <w:r w:rsidRPr="001662C6">
              <w:rPr>
                <w:i/>
                <w:lang w:eastAsia="zh-CN"/>
              </w:rPr>
              <w:t>numberOfNAICS-CapableCC</w:t>
            </w:r>
            <w:r w:rsidRPr="001662C6">
              <w:rPr>
                <w:lang w:eastAsia="zh-CN"/>
              </w:rPr>
              <w:t>, e.g. if a UE supports {x CC, y PRBs} and {x-n CC, y-m PRBs} where n&gt;=1 and m&gt;=0, the UE shall indicate both.</w:t>
            </w:r>
          </w:p>
          <w:p w14:paraId="485F83F4" w14:textId="77777777" w:rsidR="009D5726" w:rsidRPr="001662C6" w:rsidRDefault="009D5726" w:rsidP="00901EE0">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1,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75, 100};</w:t>
            </w:r>
          </w:p>
          <w:p w14:paraId="1355F618" w14:textId="77777777" w:rsidR="009D5726" w:rsidRPr="001662C6" w:rsidRDefault="009D5726" w:rsidP="00901EE0">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2,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75, 100, 125, 150, 175, 200};</w:t>
            </w:r>
          </w:p>
          <w:p w14:paraId="63CEB103" w14:textId="77777777" w:rsidR="009D5726" w:rsidRPr="001662C6" w:rsidRDefault="009D5726" w:rsidP="00901EE0">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3,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75, 100, 125, 150, 175, 200, 225, 250, 275, 300};</w:t>
            </w:r>
          </w:p>
          <w:p w14:paraId="0B69A612" w14:textId="77777777" w:rsidR="009D5726" w:rsidRPr="001662C6" w:rsidRDefault="009D5726" w:rsidP="00901EE0">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t>F</w:t>
            </w:r>
            <w:r w:rsidRPr="001662C6">
              <w:rPr>
                <w:rFonts w:ascii="Arial" w:eastAsia="SimSun" w:hAnsi="Arial" w:cs="Arial"/>
                <w:sz w:val="18"/>
                <w:szCs w:val="18"/>
                <w:lang w:eastAsia="zh-CN"/>
              </w:rPr>
              <w:t xml:space="preserve">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4,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100, 150, 200, 250, 300, 350, 400};</w:t>
            </w:r>
          </w:p>
          <w:p w14:paraId="6F14BC2E" w14:textId="77777777" w:rsidR="009D5726" w:rsidRPr="001662C6" w:rsidRDefault="009D5726" w:rsidP="00901EE0">
            <w:pPr>
              <w:pStyle w:val="B1"/>
              <w:spacing w:after="0"/>
              <w:rPr>
                <w:rFonts w:eastAsia="SimSun"/>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5,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100, 150, 200, 250, 300, 350, 400, 450, 500}.</w:t>
            </w:r>
          </w:p>
        </w:tc>
        <w:tc>
          <w:tcPr>
            <w:tcW w:w="862" w:type="dxa"/>
            <w:gridSpan w:val="2"/>
          </w:tcPr>
          <w:p w14:paraId="09842108"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7BA684D6"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04E5A7" w14:textId="77777777" w:rsidR="009D5726" w:rsidRPr="001662C6" w:rsidRDefault="009D5726" w:rsidP="00901EE0">
            <w:pPr>
              <w:pStyle w:val="TAL"/>
              <w:rPr>
                <w:b/>
                <w:i/>
                <w:lang w:eastAsia="zh-CN"/>
              </w:rPr>
            </w:pPr>
            <w:r w:rsidRPr="001662C6">
              <w:rPr>
                <w:b/>
                <w:i/>
                <w:lang w:eastAsia="en-GB"/>
              </w:rPr>
              <w:t>ncsg</w:t>
            </w:r>
          </w:p>
          <w:p w14:paraId="47EAFF13" w14:textId="77777777" w:rsidR="009D5726" w:rsidRPr="001662C6" w:rsidRDefault="009D5726" w:rsidP="00901EE0">
            <w:pPr>
              <w:pStyle w:val="TAL"/>
              <w:rPr>
                <w:b/>
                <w:bCs/>
                <w:i/>
                <w:noProof/>
                <w:lang w:eastAsia="en-GB"/>
              </w:rPr>
            </w:pPr>
            <w:r w:rsidRPr="001662C6">
              <w:rPr>
                <w:lang w:eastAsia="en-GB"/>
              </w:rPr>
              <w:t>Indicates whether the UE supports measurement NCSG Pattern Id 0, 1, 2 and 3, as specified in TS 36.133 [16].</w:t>
            </w:r>
            <w:r w:rsidRPr="001662C6">
              <w:t xml:space="preserve"> </w:t>
            </w:r>
            <w:r w:rsidRPr="001662C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4859B7"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77278BB9"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E431142" w14:textId="77777777" w:rsidR="009D5726" w:rsidRPr="001662C6" w:rsidRDefault="009D5726" w:rsidP="00901EE0">
            <w:pPr>
              <w:pStyle w:val="TAL"/>
              <w:rPr>
                <w:b/>
                <w:i/>
                <w:kern w:val="2"/>
              </w:rPr>
            </w:pPr>
            <w:r w:rsidRPr="001662C6">
              <w:rPr>
                <w:b/>
                <w:i/>
                <w:kern w:val="2"/>
              </w:rPr>
              <w:t>ng-EN-DC</w:t>
            </w:r>
          </w:p>
          <w:p w14:paraId="2DF9F335" w14:textId="77777777" w:rsidR="009D5726" w:rsidRPr="001662C6" w:rsidRDefault="009D5726" w:rsidP="00901EE0">
            <w:pPr>
              <w:pStyle w:val="TAL"/>
              <w:rPr>
                <w:b/>
                <w:i/>
                <w:lang w:eastAsia="en-GB"/>
              </w:rPr>
            </w:pPr>
            <w:r w:rsidRPr="001662C6">
              <w:t>Indicates whether the UE supports NGEN-DC</w:t>
            </w:r>
            <w:r w:rsidRPr="001662C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F4171C"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1BADD81B" w14:textId="77777777" w:rsidTr="00901EE0">
        <w:trPr>
          <w:cantSplit/>
        </w:trPr>
        <w:tc>
          <w:tcPr>
            <w:tcW w:w="7793" w:type="dxa"/>
            <w:gridSpan w:val="2"/>
          </w:tcPr>
          <w:p w14:paraId="43283064" w14:textId="77777777" w:rsidR="009D5726" w:rsidRPr="001662C6" w:rsidRDefault="009D5726" w:rsidP="00901EE0">
            <w:pPr>
              <w:pStyle w:val="TAL"/>
              <w:rPr>
                <w:b/>
                <w:i/>
                <w:lang w:eastAsia="zh-CN"/>
              </w:rPr>
            </w:pPr>
            <w:r w:rsidRPr="001662C6">
              <w:rPr>
                <w:b/>
                <w:i/>
                <w:lang w:eastAsia="en-GB"/>
              </w:rPr>
              <w:t>n-MaxList (in MIMO-UE-ParametersPerTM)</w:t>
            </w:r>
          </w:p>
          <w:p w14:paraId="77D553A7" w14:textId="77777777" w:rsidR="009D5726" w:rsidRPr="001662C6" w:rsidRDefault="009D5726" w:rsidP="00901EE0">
            <w:pPr>
              <w:pStyle w:val="TAL"/>
              <w:rPr>
                <w:rFonts w:eastAsia="SimSun"/>
                <w:b/>
                <w:i/>
                <w:lang w:eastAsia="zh-CN"/>
              </w:rPr>
            </w:pPr>
            <w:r w:rsidRPr="001662C6">
              <w:rPr>
                <w:lang w:eastAsia="en-GB"/>
              </w:rPr>
              <w:t xml:space="preserve">Indicates for a particular transmission mode the maximum number of NZP CSI RS ports supported within a CSI process applicable for band combinations for which the concerned capabilities are not signalled. For </w:t>
            </w:r>
            <w:r w:rsidRPr="001662C6">
              <w:rPr>
                <w:i/>
                <w:lang w:eastAsia="en-GB"/>
              </w:rPr>
              <w:t>k-Max</w:t>
            </w:r>
            <w:r w:rsidRPr="001662C6">
              <w:rPr>
                <w:lang w:eastAsia="en-GB"/>
              </w:rPr>
              <w:t xml:space="preserve"> values exceeding 1, the UE shall include the field and signal </w:t>
            </w:r>
            <w:r w:rsidRPr="001662C6">
              <w:rPr>
                <w:i/>
                <w:lang w:eastAsia="en-GB"/>
              </w:rPr>
              <w:t>k-Max</w:t>
            </w:r>
            <w:r w:rsidRPr="001662C6">
              <w:rPr>
                <w:lang w:eastAsia="en-GB"/>
              </w:rPr>
              <w:t xml:space="preserve"> minus 1 bits. The first bit indicates </w:t>
            </w:r>
            <w:r w:rsidRPr="001662C6">
              <w:rPr>
                <w:i/>
                <w:lang w:eastAsia="en-GB"/>
              </w:rPr>
              <w:t>n-Max2</w:t>
            </w:r>
            <w:r w:rsidRPr="001662C6">
              <w:rPr>
                <w:lang w:eastAsia="en-GB"/>
              </w:rPr>
              <w:t xml:space="preserve">, with value 0 indicating 8 and value 1 indicating 16. The second bit indicates </w:t>
            </w:r>
            <w:r w:rsidRPr="001662C6">
              <w:rPr>
                <w:i/>
                <w:lang w:eastAsia="en-GB"/>
              </w:rPr>
              <w:t>n-Max3</w:t>
            </w:r>
            <w:r w:rsidRPr="001662C6">
              <w:rPr>
                <w:lang w:eastAsia="en-GB"/>
              </w:rPr>
              <w:t xml:space="preserve">, with value 0 indicating 8 and value 1 indicating 16. The third bit indicates </w:t>
            </w:r>
            <w:r w:rsidRPr="001662C6">
              <w:rPr>
                <w:i/>
                <w:lang w:eastAsia="en-GB"/>
              </w:rPr>
              <w:t>n-Max4</w:t>
            </w:r>
            <w:r w:rsidRPr="001662C6">
              <w:rPr>
                <w:lang w:eastAsia="en-GB"/>
              </w:rPr>
              <w:t xml:space="preserve">, with value 0 indicating 8 and value 1 indicating 32. The fourth bit indicates </w:t>
            </w:r>
            <w:r w:rsidRPr="001662C6">
              <w:rPr>
                <w:i/>
                <w:lang w:eastAsia="en-GB"/>
              </w:rPr>
              <w:t>n-Max5</w:t>
            </w:r>
            <w:r w:rsidRPr="001662C6">
              <w:rPr>
                <w:lang w:eastAsia="en-GB"/>
              </w:rPr>
              <w:t>, with value 0 indicating 16 and value 1 indicating 32. The fifth</w:t>
            </w:r>
            <w:r w:rsidRPr="001662C6">
              <w:t xml:space="preserve"> bit indicates </w:t>
            </w:r>
            <w:r w:rsidRPr="001662C6">
              <w:rPr>
                <w:i/>
              </w:rPr>
              <w:t>n-Max6</w:t>
            </w:r>
            <w:r w:rsidRPr="001662C6">
              <w:rPr>
                <w:lang w:eastAsia="en-GB"/>
              </w:rPr>
              <w:t>, with value 0 indicating 16 and value 1 indicating 32. The s</w:t>
            </w:r>
            <w:r w:rsidRPr="001662C6">
              <w:t>ixt</w:t>
            </w:r>
            <w:r w:rsidRPr="001662C6">
              <w:rPr>
                <w:lang w:eastAsia="en-GB"/>
              </w:rPr>
              <w:t xml:space="preserve"> bit indicates </w:t>
            </w:r>
            <w:r w:rsidRPr="001662C6">
              <w:rPr>
                <w:i/>
                <w:lang w:eastAsia="en-GB"/>
              </w:rPr>
              <w:t>n-Max7</w:t>
            </w:r>
            <w:r w:rsidRPr="001662C6">
              <w:rPr>
                <w:lang w:eastAsia="en-GB"/>
              </w:rPr>
              <w:t xml:space="preserve">, with value 0 indicating 16 and value 1 indicating 32. The seventh bit indicates </w:t>
            </w:r>
            <w:r w:rsidRPr="001662C6">
              <w:rPr>
                <w:i/>
                <w:lang w:eastAsia="en-GB"/>
              </w:rPr>
              <w:t>n-Max8</w:t>
            </w:r>
            <w:r w:rsidRPr="001662C6">
              <w:rPr>
                <w:lang w:eastAsia="en-GB"/>
              </w:rPr>
              <w:t>, with value 0 indicating 16 and value 1 indicating 64.</w:t>
            </w:r>
          </w:p>
        </w:tc>
        <w:tc>
          <w:tcPr>
            <w:tcW w:w="862" w:type="dxa"/>
            <w:gridSpan w:val="2"/>
          </w:tcPr>
          <w:p w14:paraId="4DF71A04"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78DC7CDA" w14:textId="77777777" w:rsidTr="00901EE0">
        <w:trPr>
          <w:cantSplit/>
        </w:trPr>
        <w:tc>
          <w:tcPr>
            <w:tcW w:w="7793" w:type="dxa"/>
            <w:gridSpan w:val="2"/>
          </w:tcPr>
          <w:p w14:paraId="774856AD" w14:textId="77777777" w:rsidR="009D5726" w:rsidRPr="001662C6" w:rsidRDefault="009D5726" w:rsidP="00901EE0">
            <w:pPr>
              <w:pStyle w:val="TAL"/>
              <w:rPr>
                <w:b/>
                <w:i/>
                <w:lang w:eastAsia="zh-CN"/>
              </w:rPr>
            </w:pPr>
            <w:r w:rsidRPr="001662C6">
              <w:rPr>
                <w:b/>
                <w:i/>
                <w:lang w:eastAsia="en-GB"/>
              </w:rPr>
              <w:t>n-MaxList (in MIMO-CA-ParametersPerBoBCPerTM)</w:t>
            </w:r>
          </w:p>
          <w:p w14:paraId="2D322701" w14:textId="77777777" w:rsidR="009D5726" w:rsidRPr="001662C6" w:rsidRDefault="009D5726" w:rsidP="00901EE0">
            <w:pPr>
              <w:pStyle w:val="TAL"/>
              <w:rPr>
                <w:rFonts w:eastAsia="SimSun"/>
                <w:b/>
                <w:i/>
                <w:lang w:eastAsia="zh-CN"/>
              </w:rPr>
            </w:pPr>
            <w:r w:rsidRPr="001662C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662C6">
              <w:rPr>
                <w:i/>
                <w:lang w:eastAsia="en-GB"/>
              </w:rPr>
              <w:t>n-MaxList</w:t>
            </w:r>
            <w:r w:rsidRPr="001662C6">
              <w:rPr>
                <w:lang w:eastAsia="en-GB"/>
              </w:rPr>
              <w:t xml:space="preserve"> in </w:t>
            </w:r>
            <w:r w:rsidRPr="001662C6">
              <w:rPr>
                <w:i/>
                <w:lang w:eastAsia="en-GB"/>
              </w:rPr>
              <w:t>MIMO-UE-ParametersPerTM</w:t>
            </w:r>
            <w:r w:rsidRPr="001662C6">
              <w:rPr>
                <w:lang w:eastAsia="en-GB"/>
              </w:rPr>
              <w:t>.</w:t>
            </w:r>
          </w:p>
        </w:tc>
        <w:tc>
          <w:tcPr>
            <w:tcW w:w="862" w:type="dxa"/>
            <w:gridSpan w:val="2"/>
          </w:tcPr>
          <w:p w14:paraId="780F2A73"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52C0F11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EB9CC" w14:textId="77777777" w:rsidR="009D5726" w:rsidRPr="001662C6" w:rsidRDefault="009D5726" w:rsidP="00901EE0">
            <w:pPr>
              <w:pStyle w:val="TAL"/>
              <w:rPr>
                <w:b/>
                <w:i/>
                <w:lang w:eastAsia="zh-CN"/>
              </w:rPr>
            </w:pPr>
            <w:r w:rsidRPr="001662C6">
              <w:rPr>
                <w:b/>
                <w:i/>
                <w:lang w:eastAsia="en-GB"/>
              </w:rPr>
              <w:t>NonContiguousUL-RA-WithinCC-List</w:t>
            </w:r>
          </w:p>
          <w:p w14:paraId="731A91A9" w14:textId="77777777" w:rsidR="009D5726" w:rsidRPr="001662C6" w:rsidRDefault="009D5726" w:rsidP="00901EE0">
            <w:pPr>
              <w:pStyle w:val="TAL"/>
              <w:rPr>
                <w:b/>
                <w:i/>
                <w:lang w:eastAsia="zh-CN"/>
              </w:rPr>
            </w:pPr>
            <w:r w:rsidRPr="001662C6">
              <w:rPr>
                <w:lang w:eastAsia="en-GB"/>
              </w:rPr>
              <w:t xml:space="preserve">One entry corresponding to each supported E-UTRA band listed in the same order as in </w:t>
            </w:r>
            <w:r w:rsidRPr="001662C6">
              <w:rPr>
                <w:i/>
                <w:iCs/>
                <w:lang w:eastAsia="en-GB"/>
              </w:rPr>
              <w:t>supportedBandListEUTRA</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52F655" w14:textId="77777777" w:rsidR="009D5726" w:rsidRPr="001662C6" w:rsidRDefault="009D5726" w:rsidP="00901EE0">
            <w:pPr>
              <w:pStyle w:val="TAL"/>
              <w:jc w:val="center"/>
              <w:rPr>
                <w:lang w:eastAsia="en-GB"/>
              </w:rPr>
            </w:pPr>
            <w:r w:rsidRPr="001662C6">
              <w:rPr>
                <w:bCs/>
                <w:noProof/>
                <w:lang w:eastAsia="en-GB"/>
              </w:rPr>
              <w:t>No</w:t>
            </w:r>
          </w:p>
        </w:tc>
      </w:tr>
      <w:tr w:rsidR="009D5726" w:rsidRPr="001662C6" w14:paraId="4729BF3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F0EB9" w14:textId="77777777" w:rsidR="009D5726" w:rsidRPr="001662C6" w:rsidRDefault="009D5726" w:rsidP="00901EE0">
            <w:pPr>
              <w:keepLines/>
              <w:spacing w:after="0"/>
              <w:rPr>
                <w:rFonts w:ascii="Arial" w:hAnsi="Arial" w:cs="Arial"/>
                <w:b/>
                <w:i/>
                <w:sz w:val="18"/>
                <w:lang w:eastAsia="en-GB"/>
              </w:rPr>
            </w:pPr>
            <w:r w:rsidRPr="001662C6">
              <w:rPr>
                <w:rFonts w:ascii="Arial" w:hAnsi="Arial" w:cs="Arial"/>
                <w:b/>
                <w:i/>
                <w:sz w:val="18"/>
                <w:lang w:eastAsia="en-GB"/>
              </w:rPr>
              <w:t>nonPrecoded (in MIMO-UE-ParametersPerTM)</w:t>
            </w:r>
          </w:p>
          <w:p w14:paraId="4414AE97" w14:textId="77777777" w:rsidR="009D5726" w:rsidRPr="001662C6" w:rsidRDefault="009D5726" w:rsidP="00901EE0">
            <w:pPr>
              <w:pStyle w:val="TAL"/>
              <w:rPr>
                <w:b/>
                <w:i/>
                <w:lang w:eastAsia="en-GB"/>
              </w:rPr>
            </w:pPr>
            <w:r w:rsidRPr="001662C6">
              <w:rPr>
                <w:lang w:eastAsia="en-GB"/>
              </w:rPr>
              <w:t xml:space="preserve">Indicates for a particular transmission mode the UE capabilities concerning non-precoded EBF/ FD-MIMO operation (class A) for band combinations for which the concerned capabilities are not signalled in </w:t>
            </w:r>
            <w:r w:rsidRPr="001662C6">
              <w:rPr>
                <w:i/>
                <w:lang w:eastAsia="en-GB"/>
              </w:rPr>
              <w:t>MIMO-CA-ParametersPerBoBCPerTM</w:t>
            </w:r>
            <w:r w:rsidRPr="001662C6">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87AB975"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126CD5D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9917D7" w14:textId="77777777" w:rsidR="009D5726" w:rsidRPr="001662C6" w:rsidRDefault="009D5726" w:rsidP="00901EE0">
            <w:pPr>
              <w:keepLines/>
              <w:spacing w:after="0"/>
              <w:rPr>
                <w:rFonts w:ascii="Arial" w:hAnsi="Arial" w:cs="Arial"/>
                <w:b/>
                <w:i/>
                <w:sz w:val="18"/>
                <w:lang w:eastAsia="en-GB"/>
              </w:rPr>
            </w:pPr>
            <w:r w:rsidRPr="001662C6">
              <w:rPr>
                <w:rFonts w:ascii="Arial" w:hAnsi="Arial" w:cs="Arial"/>
                <w:b/>
                <w:i/>
                <w:sz w:val="18"/>
                <w:lang w:eastAsia="en-GB"/>
              </w:rPr>
              <w:t>nonPrecoded (in MIMO-CA-ParametersPerBoBCPerTM)</w:t>
            </w:r>
          </w:p>
          <w:p w14:paraId="373466CD" w14:textId="77777777" w:rsidR="009D5726" w:rsidRPr="001662C6" w:rsidRDefault="009D5726" w:rsidP="00901EE0">
            <w:pPr>
              <w:pStyle w:val="TAL"/>
              <w:rPr>
                <w:b/>
                <w:i/>
                <w:lang w:eastAsia="en-GB"/>
              </w:rPr>
            </w:pPr>
            <w:r w:rsidRPr="001662C6">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0589C30"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30DCCF3C"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54BBC6" w14:textId="77777777" w:rsidR="009D5726" w:rsidRPr="001662C6" w:rsidRDefault="009D5726" w:rsidP="00901EE0">
            <w:pPr>
              <w:pStyle w:val="TAL"/>
              <w:rPr>
                <w:b/>
                <w:i/>
                <w:lang w:eastAsia="zh-CN"/>
              </w:rPr>
            </w:pPr>
            <w:r w:rsidRPr="001662C6">
              <w:rPr>
                <w:b/>
                <w:i/>
                <w:lang w:eastAsia="en-GB"/>
              </w:rPr>
              <w:t>nonUniformGap</w:t>
            </w:r>
          </w:p>
          <w:p w14:paraId="71B481E1" w14:textId="77777777" w:rsidR="009D5726" w:rsidRPr="001662C6" w:rsidRDefault="009D5726" w:rsidP="00901EE0">
            <w:pPr>
              <w:pStyle w:val="TAL"/>
              <w:rPr>
                <w:b/>
                <w:bCs/>
                <w:i/>
                <w:noProof/>
                <w:lang w:eastAsia="en-GB"/>
              </w:rPr>
            </w:pPr>
            <w:r w:rsidRPr="001662C6">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E784C2"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464837B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06F296" w14:textId="77777777" w:rsidR="009D5726" w:rsidRPr="001662C6" w:rsidRDefault="009D5726" w:rsidP="00901EE0">
            <w:pPr>
              <w:pStyle w:val="TAL"/>
              <w:rPr>
                <w:b/>
                <w:i/>
                <w:lang w:eastAsia="zh-CN"/>
              </w:rPr>
            </w:pPr>
            <w:r w:rsidRPr="001662C6">
              <w:rPr>
                <w:b/>
                <w:i/>
                <w:lang w:eastAsia="zh-CN"/>
              </w:rPr>
              <w:t>noResourceRestrictionForTTIBundling</w:t>
            </w:r>
          </w:p>
          <w:p w14:paraId="7F952A66" w14:textId="77777777" w:rsidR="009D5726" w:rsidRPr="001662C6" w:rsidRDefault="009D5726" w:rsidP="00901EE0">
            <w:pPr>
              <w:pStyle w:val="TAL"/>
              <w:rPr>
                <w:b/>
                <w:i/>
                <w:lang w:eastAsia="en-GB"/>
              </w:rPr>
            </w:pPr>
            <w:r w:rsidRPr="001662C6">
              <w:rPr>
                <w:lang w:eastAsia="en-GB"/>
              </w:rPr>
              <w:t xml:space="preserve">Indicate whether the UE supports </w:t>
            </w:r>
            <w:r w:rsidRPr="001662C6">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188876F4" w14:textId="77777777" w:rsidR="009D5726" w:rsidRPr="001662C6" w:rsidRDefault="009D5726" w:rsidP="00901EE0">
            <w:pPr>
              <w:pStyle w:val="TAL"/>
              <w:jc w:val="center"/>
              <w:rPr>
                <w:bCs/>
                <w:noProof/>
                <w:lang w:eastAsia="en-GB"/>
              </w:rPr>
            </w:pPr>
            <w:r w:rsidRPr="001662C6">
              <w:rPr>
                <w:bCs/>
                <w:noProof/>
                <w:lang w:eastAsia="zh-CN"/>
              </w:rPr>
              <w:t>No</w:t>
            </w:r>
          </w:p>
        </w:tc>
      </w:tr>
      <w:tr w:rsidR="009D5726" w:rsidRPr="001662C6" w14:paraId="1EA4857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8D8553" w14:textId="77777777" w:rsidR="009D5726" w:rsidRPr="001662C6" w:rsidRDefault="009D5726" w:rsidP="00901EE0">
            <w:pPr>
              <w:pStyle w:val="TAL"/>
              <w:rPr>
                <w:b/>
                <w:i/>
                <w:lang w:eastAsia="zh-CN"/>
              </w:rPr>
            </w:pPr>
            <w:r w:rsidRPr="001662C6">
              <w:rPr>
                <w:b/>
                <w:i/>
                <w:lang w:eastAsia="zh-CN"/>
              </w:rPr>
              <w:t>nonCSG-SI-Reporting</w:t>
            </w:r>
          </w:p>
          <w:p w14:paraId="5F409CF0" w14:textId="77777777" w:rsidR="009D5726" w:rsidRPr="001662C6" w:rsidRDefault="009D5726" w:rsidP="00901EE0">
            <w:pPr>
              <w:pStyle w:val="TAL"/>
              <w:rPr>
                <w:lang w:eastAsia="zh-CN"/>
              </w:rPr>
            </w:pPr>
            <w:r w:rsidRPr="001662C6">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CD19095"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65220F1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A0D7D6" w14:textId="77777777" w:rsidR="009D5726" w:rsidRPr="001662C6" w:rsidRDefault="009D5726" w:rsidP="00901EE0">
            <w:pPr>
              <w:pStyle w:val="TAL"/>
              <w:rPr>
                <w:b/>
                <w:i/>
                <w:lang w:eastAsia="zh-CN"/>
              </w:rPr>
            </w:pPr>
            <w:r w:rsidRPr="001662C6">
              <w:rPr>
                <w:b/>
                <w:i/>
                <w:lang w:eastAsia="zh-CN"/>
              </w:rPr>
              <w:t>nr-AutonomousGaps-ENDC-FR1</w:t>
            </w:r>
          </w:p>
          <w:p w14:paraId="3D84E9A9" w14:textId="77777777" w:rsidR="009D5726" w:rsidRPr="001662C6" w:rsidRDefault="009D5726" w:rsidP="00901EE0">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04C5B9"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5549012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A8D63E" w14:textId="77777777" w:rsidR="009D5726" w:rsidRPr="001662C6" w:rsidRDefault="009D5726" w:rsidP="00901EE0">
            <w:pPr>
              <w:pStyle w:val="TAL"/>
              <w:rPr>
                <w:b/>
                <w:i/>
                <w:lang w:eastAsia="zh-CN"/>
              </w:rPr>
            </w:pPr>
            <w:r w:rsidRPr="001662C6">
              <w:rPr>
                <w:b/>
                <w:i/>
                <w:lang w:eastAsia="zh-CN"/>
              </w:rPr>
              <w:t>nr-AutonomousGaps-ENDC-FR2</w:t>
            </w:r>
          </w:p>
          <w:p w14:paraId="762FE4E8" w14:textId="77777777" w:rsidR="009D5726" w:rsidRPr="001662C6" w:rsidRDefault="009D5726" w:rsidP="00901EE0">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6D9710" w14:textId="77777777" w:rsidR="009D5726" w:rsidRPr="001662C6" w:rsidRDefault="009D5726" w:rsidP="00901EE0">
            <w:pPr>
              <w:pStyle w:val="TAL"/>
              <w:jc w:val="center"/>
              <w:rPr>
                <w:bCs/>
                <w:noProof/>
                <w:lang w:eastAsia="zh-CN"/>
              </w:rPr>
            </w:pPr>
            <w:r w:rsidRPr="001662C6">
              <w:rPr>
                <w:bCs/>
                <w:noProof/>
                <w:lang w:eastAsia="en-GB"/>
              </w:rPr>
              <w:t>Yes</w:t>
            </w:r>
          </w:p>
        </w:tc>
      </w:tr>
      <w:tr w:rsidR="009D5726" w:rsidRPr="001662C6" w14:paraId="2D81188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BEF64F" w14:textId="77777777" w:rsidR="009D5726" w:rsidRPr="001662C6" w:rsidRDefault="009D5726" w:rsidP="00901EE0">
            <w:pPr>
              <w:pStyle w:val="TAL"/>
              <w:rPr>
                <w:b/>
                <w:i/>
                <w:lang w:eastAsia="zh-CN"/>
              </w:rPr>
            </w:pPr>
            <w:r w:rsidRPr="001662C6">
              <w:rPr>
                <w:b/>
                <w:i/>
                <w:lang w:eastAsia="zh-CN"/>
              </w:rPr>
              <w:t>nr-AutonomousGaps-FR1</w:t>
            </w:r>
          </w:p>
          <w:p w14:paraId="74FC222B" w14:textId="77777777" w:rsidR="009D5726" w:rsidRPr="001662C6" w:rsidRDefault="009D5726" w:rsidP="00901EE0">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B7B400" w14:textId="77777777" w:rsidR="009D5726" w:rsidRPr="001662C6" w:rsidRDefault="009D5726" w:rsidP="00901EE0">
            <w:pPr>
              <w:pStyle w:val="TAL"/>
              <w:jc w:val="center"/>
              <w:rPr>
                <w:bCs/>
                <w:noProof/>
                <w:lang w:eastAsia="zh-CN"/>
              </w:rPr>
            </w:pPr>
            <w:r w:rsidRPr="001662C6">
              <w:rPr>
                <w:bCs/>
                <w:noProof/>
                <w:lang w:eastAsia="en-GB"/>
              </w:rPr>
              <w:t>Yes</w:t>
            </w:r>
          </w:p>
        </w:tc>
      </w:tr>
      <w:tr w:rsidR="009D5726" w:rsidRPr="001662C6" w14:paraId="3036567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6B32E" w14:textId="77777777" w:rsidR="009D5726" w:rsidRPr="001662C6" w:rsidRDefault="009D5726" w:rsidP="00901EE0">
            <w:pPr>
              <w:pStyle w:val="TAL"/>
              <w:rPr>
                <w:b/>
                <w:i/>
                <w:lang w:eastAsia="zh-CN"/>
              </w:rPr>
            </w:pPr>
            <w:r w:rsidRPr="001662C6">
              <w:rPr>
                <w:b/>
                <w:i/>
                <w:lang w:eastAsia="zh-CN"/>
              </w:rPr>
              <w:t>nr-AutonomousGaps-FR2</w:t>
            </w:r>
          </w:p>
          <w:p w14:paraId="4C64D822" w14:textId="77777777" w:rsidR="009D5726" w:rsidRPr="001662C6" w:rsidRDefault="009D5726" w:rsidP="00901EE0">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C463D2" w14:textId="77777777" w:rsidR="009D5726" w:rsidRPr="001662C6" w:rsidRDefault="009D5726" w:rsidP="00901EE0">
            <w:pPr>
              <w:pStyle w:val="TAL"/>
              <w:jc w:val="center"/>
              <w:rPr>
                <w:bCs/>
                <w:noProof/>
                <w:lang w:eastAsia="zh-CN"/>
              </w:rPr>
            </w:pPr>
            <w:r w:rsidRPr="001662C6">
              <w:rPr>
                <w:bCs/>
                <w:noProof/>
                <w:lang w:eastAsia="en-GB"/>
              </w:rPr>
              <w:t>Yes</w:t>
            </w:r>
          </w:p>
        </w:tc>
      </w:tr>
      <w:tr w:rsidR="009D5726" w:rsidRPr="001662C6" w14:paraId="3C880952" w14:textId="77777777" w:rsidTr="00901EE0">
        <w:trPr>
          <w:cantSplit/>
        </w:trPr>
        <w:tc>
          <w:tcPr>
            <w:tcW w:w="7793" w:type="dxa"/>
            <w:gridSpan w:val="2"/>
          </w:tcPr>
          <w:p w14:paraId="2F9FF1A4" w14:textId="77777777" w:rsidR="009D5726" w:rsidRPr="001662C6" w:rsidRDefault="009D5726" w:rsidP="00901EE0">
            <w:pPr>
              <w:pStyle w:val="TAL"/>
              <w:rPr>
                <w:rFonts w:eastAsia="SimSun"/>
                <w:b/>
                <w:i/>
                <w:lang w:eastAsia="zh-CN"/>
              </w:rPr>
            </w:pPr>
            <w:r w:rsidRPr="001662C6">
              <w:rPr>
                <w:rFonts w:eastAsia="SimSun"/>
                <w:b/>
                <w:i/>
                <w:lang w:eastAsia="zh-CN"/>
              </w:rPr>
              <w:t>nr</w:t>
            </w:r>
            <w:r w:rsidRPr="001662C6">
              <w:rPr>
                <w:b/>
                <w:i/>
                <w:lang w:eastAsia="zh-CN"/>
              </w:rPr>
              <w:t>-HO-ToEN-DC</w:t>
            </w:r>
          </w:p>
          <w:p w14:paraId="2605F553" w14:textId="77777777" w:rsidR="009D5726" w:rsidRPr="001662C6" w:rsidRDefault="009D5726" w:rsidP="00901EE0">
            <w:pPr>
              <w:pStyle w:val="TAL"/>
              <w:rPr>
                <w:rFonts w:eastAsia="SimSun"/>
                <w:b/>
                <w:bCs/>
                <w:i/>
                <w:noProof/>
                <w:lang w:eastAsia="zh-CN"/>
              </w:rPr>
            </w:pPr>
            <w:r w:rsidRPr="001662C6">
              <w:rPr>
                <w:rFonts w:eastAsia="SimSun"/>
                <w:lang w:eastAsia="zh-CN"/>
              </w:rPr>
              <w:t>I</w:t>
            </w:r>
            <w:r w:rsidRPr="001662C6">
              <w:rPr>
                <w:lang w:eastAsia="zh-CN"/>
              </w:rPr>
              <w:t>ndicates whether the UE supports inter-RAT handover from NR to EN-DC</w:t>
            </w:r>
            <w:r w:rsidRPr="001662C6">
              <w:t xml:space="preserve"> while NR-DC or NE-DC is not configured</w:t>
            </w:r>
            <w:r w:rsidRPr="001662C6">
              <w:rPr>
                <w:lang w:eastAsia="zh-CN"/>
              </w:rPr>
              <w:t>.</w:t>
            </w:r>
            <w:r w:rsidRPr="001662C6">
              <w:t xml:space="preserve"> This field is mandatory present if </w:t>
            </w:r>
            <w:r w:rsidRPr="001662C6">
              <w:rPr>
                <w:lang w:eastAsia="zh-CN"/>
              </w:rPr>
              <w:t>EN-DC is supported</w:t>
            </w:r>
            <w:r w:rsidRPr="001662C6">
              <w:t>.</w:t>
            </w:r>
          </w:p>
        </w:tc>
        <w:tc>
          <w:tcPr>
            <w:tcW w:w="862" w:type="dxa"/>
            <w:gridSpan w:val="2"/>
          </w:tcPr>
          <w:p w14:paraId="4DA13556" w14:textId="77777777" w:rsidR="009D5726" w:rsidRPr="001662C6" w:rsidRDefault="009D5726" w:rsidP="00901EE0">
            <w:pPr>
              <w:pStyle w:val="TAL"/>
              <w:jc w:val="center"/>
              <w:rPr>
                <w:rFonts w:eastAsia="SimSun"/>
                <w:bCs/>
                <w:noProof/>
                <w:lang w:eastAsia="zh-CN"/>
              </w:rPr>
            </w:pPr>
            <w:r w:rsidRPr="001662C6">
              <w:rPr>
                <w:rFonts w:eastAsia="SimSun"/>
                <w:bCs/>
                <w:noProof/>
                <w:lang w:eastAsia="zh-CN"/>
              </w:rPr>
              <w:t>-</w:t>
            </w:r>
          </w:p>
        </w:tc>
      </w:tr>
      <w:tr w:rsidR="009D5726" w:rsidRPr="001662C6" w14:paraId="69F36231" w14:textId="77777777" w:rsidTr="00901EE0">
        <w:trPr>
          <w:cantSplit/>
        </w:trPr>
        <w:tc>
          <w:tcPr>
            <w:tcW w:w="7793" w:type="dxa"/>
            <w:gridSpan w:val="2"/>
          </w:tcPr>
          <w:p w14:paraId="49DA69E7" w14:textId="77777777" w:rsidR="009D5726" w:rsidRPr="001662C6" w:rsidRDefault="009D5726" w:rsidP="00901EE0">
            <w:pPr>
              <w:pStyle w:val="TAL"/>
              <w:rPr>
                <w:rFonts w:eastAsia="SimSun"/>
                <w:b/>
                <w:i/>
                <w:lang w:eastAsia="zh-CN"/>
              </w:rPr>
            </w:pPr>
            <w:r w:rsidRPr="001662C6">
              <w:rPr>
                <w:b/>
                <w:i/>
                <w:lang w:eastAsia="zh-CN"/>
              </w:rPr>
              <w:t>nr-IdleInactiveBeamMeasFR1</w:t>
            </w:r>
          </w:p>
          <w:p w14:paraId="5B1D97F6" w14:textId="77777777" w:rsidR="009D5726" w:rsidRPr="001662C6" w:rsidRDefault="009D5726" w:rsidP="00901EE0">
            <w:pPr>
              <w:pStyle w:val="TAL"/>
              <w:rPr>
                <w:rFonts w:eastAsia="SimSun"/>
                <w:b/>
                <w:i/>
                <w:lang w:eastAsia="zh-CN"/>
              </w:rPr>
            </w:pPr>
            <w:r w:rsidRPr="001662C6">
              <w:rPr>
                <w:rFonts w:eastAsia="SimSun"/>
                <w:lang w:eastAsia="zh-CN"/>
              </w:rPr>
              <w:t>I</w:t>
            </w:r>
            <w:r w:rsidRPr="001662C6">
              <w:rPr>
                <w:lang w:eastAsia="zh-CN"/>
              </w:rPr>
              <w:t xml:space="preserve">ndicates </w:t>
            </w:r>
            <w:r w:rsidRPr="001662C6">
              <w:t>whether the UE supports performing eNB-configured SSB-based beam level RRM measurements for configured NR FR1 carrier(s) in RRC_IDLE and in RRC_INACTIVE as specified in TS 36.306 [5], clause 4.3.6.46.</w:t>
            </w:r>
          </w:p>
        </w:tc>
        <w:tc>
          <w:tcPr>
            <w:tcW w:w="862" w:type="dxa"/>
            <w:gridSpan w:val="2"/>
          </w:tcPr>
          <w:p w14:paraId="195B986E" w14:textId="77777777" w:rsidR="009D5726" w:rsidRPr="001662C6" w:rsidRDefault="009D5726" w:rsidP="00901EE0">
            <w:pPr>
              <w:pStyle w:val="TAL"/>
              <w:jc w:val="center"/>
              <w:rPr>
                <w:rFonts w:eastAsia="SimSun"/>
                <w:bCs/>
                <w:noProof/>
                <w:lang w:eastAsia="zh-CN"/>
              </w:rPr>
            </w:pPr>
            <w:r w:rsidRPr="001662C6">
              <w:rPr>
                <w:bCs/>
                <w:noProof/>
                <w:lang w:eastAsia="en-GB"/>
              </w:rPr>
              <w:t>No</w:t>
            </w:r>
          </w:p>
        </w:tc>
      </w:tr>
      <w:tr w:rsidR="009D5726" w:rsidRPr="001662C6" w14:paraId="64AEED74" w14:textId="77777777" w:rsidTr="00901EE0">
        <w:trPr>
          <w:cantSplit/>
        </w:trPr>
        <w:tc>
          <w:tcPr>
            <w:tcW w:w="7793" w:type="dxa"/>
            <w:gridSpan w:val="2"/>
          </w:tcPr>
          <w:p w14:paraId="390ACE6A" w14:textId="77777777" w:rsidR="009D5726" w:rsidRPr="001662C6" w:rsidRDefault="009D5726" w:rsidP="00901EE0">
            <w:pPr>
              <w:pStyle w:val="TAL"/>
              <w:rPr>
                <w:rFonts w:eastAsia="SimSun"/>
                <w:b/>
                <w:i/>
                <w:lang w:eastAsia="zh-CN"/>
              </w:rPr>
            </w:pPr>
            <w:r w:rsidRPr="001662C6">
              <w:rPr>
                <w:b/>
                <w:i/>
                <w:lang w:eastAsia="zh-CN"/>
              </w:rPr>
              <w:t>nr-IdleInactiveBeamMeasFR2</w:t>
            </w:r>
          </w:p>
          <w:p w14:paraId="6E9D7F76" w14:textId="77777777" w:rsidR="009D5726" w:rsidRPr="001662C6" w:rsidRDefault="009D5726" w:rsidP="00901EE0">
            <w:pPr>
              <w:pStyle w:val="TAL"/>
              <w:rPr>
                <w:rFonts w:eastAsia="SimSun"/>
                <w:b/>
                <w:i/>
                <w:lang w:eastAsia="zh-CN"/>
              </w:rPr>
            </w:pPr>
            <w:r w:rsidRPr="001662C6">
              <w:rPr>
                <w:rFonts w:eastAsia="SimSun"/>
                <w:lang w:eastAsia="zh-CN"/>
              </w:rPr>
              <w:t>I</w:t>
            </w:r>
            <w:r w:rsidRPr="001662C6">
              <w:rPr>
                <w:lang w:eastAsia="zh-CN"/>
              </w:rPr>
              <w:t xml:space="preserve">ndicates </w:t>
            </w:r>
            <w:r w:rsidRPr="001662C6">
              <w:t>whether the UE supports performing eNB-configured SSB-based beam level RRM measurements for configured NR FR2 carrier(s) in RRC_IDLE and in RRC_INACTIVE as specified in TS 36.306 [5], clause 4.3.6.47.</w:t>
            </w:r>
          </w:p>
        </w:tc>
        <w:tc>
          <w:tcPr>
            <w:tcW w:w="862" w:type="dxa"/>
            <w:gridSpan w:val="2"/>
          </w:tcPr>
          <w:p w14:paraId="2B2FD298" w14:textId="77777777" w:rsidR="009D5726" w:rsidRPr="001662C6" w:rsidRDefault="009D5726" w:rsidP="00901EE0">
            <w:pPr>
              <w:pStyle w:val="TAL"/>
              <w:jc w:val="center"/>
              <w:rPr>
                <w:rFonts w:eastAsia="SimSun"/>
                <w:bCs/>
                <w:noProof/>
                <w:lang w:eastAsia="zh-CN"/>
              </w:rPr>
            </w:pPr>
            <w:r w:rsidRPr="001662C6">
              <w:rPr>
                <w:bCs/>
                <w:noProof/>
                <w:lang w:eastAsia="en-GB"/>
              </w:rPr>
              <w:t>No</w:t>
            </w:r>
          </w:p>
        </w:tc>
      </w:tr>
      <w:tr w:rsidR="009D5726" w:rsidRPr="001662C6" w14:paraId="59302AC0" w14:textId="77777777" w:rsidTr="00901EE0">
        <w:trPr>
          <w:cantSplit/>
        </w:trPr>
        <w:tc>
          <w:tcPr>
            <w:tcW w:w="7793" w:type="dxa"/>
            <w:gridSpan w:val="2"/>
          </w:tcPr>
          <w:p w14:paraId="25D86BFC" w14:textId="77777777" w:rsidR="009D5726" w:rsidRPr="001662C6" w:rsidRDefault="009D5726" w:rsidP="00901EE0">
            <w:pPr>
              <w:pStyle w:val="TAL"/>
              <w:rPr>
                <w:b/>
                <w:i/>
                <w:kern w:val="2"/>
              </w:rPr>
            </w:pPr>
            <w:r w:rsidRPr="001662C6">
              <w:rPr>
                <w:b/>
                <w:i/>
                <w:kern w:val="2"/>
              </w:rPr>
              <w:t>nr-IdleInactiveMeasFR1</w:t>
            </w:r>
          </w:p>
          <w:p w14:paraId="7AB36B26" w14:textId="77777777" w:rsidR="009D5726" w:rsidRPr="001662C6" w:rsidRDefault="009D5726" w:rsidP="00901EE0">
            <w:pPr>
              <w:pStyle w:val="TAL"/>
              <w:rPr>
                <w:b/>
                <w:i/>
                <w:lang w:eastAsia="zh-CN"/>
              </w:rPr>
            </w:pPr>
            <w:r w:rsidRPr="001662C6">
              <w:t>Indicates whether UE supports reporting measurements performed on NR FR1 carrier(s) during RRC_IDLE and RRC_INACTIVE.</w:t>
            </w:r>
          </w:p>
        </w:tc>
        <w:tc>
          <w:tcPr>
            <w:tcW w:w="862" w:type="dxa"/>
            <w:gridSpan w:val="2"/>
          </w:tcPr>
          <w:p w14:paraId="50229162" w14:textId="77777777" w:rsidR="009D5726" w:rsidRPr="001662C6" w:rsidRDefault="009D5726" w:rsidP="00901EE0">
            <w:pPr>
              <w:pStyle w:val="TAL"/>
              <w:jc w:val="center"/>
              <w:rPr>
                <w:bCs/>
                <w:noProof/>
                <w:lang w:eastAsia="en-GB"/>
              </w:rPr>
            </w:pPr>
            <w:r w:rsidRPr="001662C6">
              <w:rPr>
                <w:rFonts w:eastAsia="SimSun"/>
                <w:noProof/>
                <w:lang w:eastAsia="zh-CN"/>
              </w:rPr>
              <w:t>No</w:t>
            </w:r>
          </w:p>
        </w:tc>
      </w:tr>
      <w:tr w:rsidR="009D5726" w:rsidRPr="001662C6" w14:paraId="6B34FA63" w14:textId="77777777" w:rsidTr="00901EE0">
        <w:trPr>
          <w:cantSplit/>
        </w:trPr>
        <w:tc>
          <w:tcPr>
            <w:tcW w:w="7793" w:type="dxa"/>
            <w:gridSpan w:val="2"/>
          </w:tcPr>
          <w:p w14:paraId="27E4F2E6" w14:textId="77777777" w:rsidR="009D5726" w:rsidRPr="001662C6" w:rsidRDefault="009D5726" w:rsidP="00901EE0">
            <w:pPr>
              <w:pStyle w:val="TAL"/>
              <w:rPr>
                <w:b/>
                <w:i/>
                <w:kern w:val="2"/>
              </w:rPr>
            </w:pPr>
            <w:r w:rsidRPr="001662C6">
              <w:rPr>
                <w:b/>
                <w:i/>
                <w:kern w:val="2"/>
              </w:rPr>
              <w:t>nr-IdleInactiveMeasFR2</w:t>
            </w:r>
          </w:p>
          <w:p w14:paraId="154731A8" w14:textId="77777777" w:rsidR="009D5726" w:rsidRPr="001662C6" w:rsidRDefault="009D5726" w:rsidP="00901EE0">
            <w:pPr>
              <w:pStyle w:val="TAL"/>
              <w:rPr>
                <w:b/>
                <w:i/>
                <w:lang w:eastAsia="zh-CN"/>
              </w:rPr>
            </w:pPr>
            <w:r w:rsidRPr="001662C6">
              <w:t>Indicates whether UE supports reporting measurements performed on NR FR2 carrier(s) during RRC_IDLE and RRC_INACTIVE.</w:t>
            </w:r>
          </w:p>
        </w:tc>
        <w:tc>
          <w:tcPr>
            <w:tcW w:w="862" w:type="dxa"/>
            <w:gridSpan w:val="2"/>
          </w:tcPr>
          <w:p w14:paraId="6748B42C" w14:textId="77777777" w:rsidR="009D5726" w:rsidRPr="001662C6" w:rsidRDefault="009D5726" w:rsidP="00901EE0">
            <w:pPr>
              <w:pStyle w:val="TAL"/>
              <w:jc w:val="center"/>
              <w:rPr>
                <w:bCs/>
                <w:noProof/>
                <w:lang w:eastAsia="en-GB"/>
              </w:rPr>
            </w:pPr>
            <w:r w:rsidRPr="001662C6">
              <w:rPr>
                <w:rFonts w:eastAsia="SimSun"/>
                <w:noProof/>
                <w:lang w:eastAsia="zh-CN"/>
              </w:rPr>
              <w:t>No</w:t>
            </w:r>
          </w:p>
        </w:tc>
      </w:tr>
      <w:tr w:rsidR="009D5726" w:rsidRPr="001662C6" w14:paraId="538624C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69236" w14:textId="77777777" w:rsidR="009D5726" w:rsidRPr="001662C6" w:rsidRDefault="009D5726" w:rsidP="00901EE0">
            <w:pPr>
              <w:pStyle w:val="TAL"/>
              <w:rPr>
                <w:b/>
                <w:i/>
                <w:lang w:eastAsia="zh-CN"/>
              </w:rPr>
            </w:pPr>
            <w:r w:rsidRPr="001662C6">
              <w:rPr>
                <w:b/>
                <w:i/>
                <w:lang w:eastAsia="zh-CN"/>
              </w:rPr>
              <w:t>numberOfBlindDecodesUSS</w:t>
            </w:r>
          </w:p>
          <w:p w14:paraId="61D41155" w14:textId="77777777" w:rsidR="009D5726" w:rsidRPr="001662C6" w:rsidRDefault="009D5726" w:rsidP="00901EE0">
            <w:pPr>
              <w:pStyle w:val="TAL"/>
              <w:rPr>
                <w:lang w:eastAsia="en-GB"/>
              </w:rPr>
            </w:pPr>
            <w:r w:rsidRPr="001662C6">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A9E36A" w14:textId="77777777" w:rsidR="009D5726" w:rsidRPr="001662C6" w:rsidRDefault="009D5726" w:rsidP="00901EE0">
            <w:pPr>
              <w:pStyle w:val="TAL"/>
              <w:jc w:val="center"/>
              <w:rPr>
                <w:bCs/>
                <w:noProof/>
                <w:lang w:eastAsia="zh-CN"/>
              </w:rPr>
            </w:pPr>
            <w:r w:rsidRPr="001662C6">
              <w:rPr>
                <w:bCs/>
                <w:noProof/>
                <w:lang w:eastAsia="zh-CN"/>
              </w:rPr>
              <w:t>Yes</w:t>
            </w:r>
          </w:p>
        </w:tc>
      </w:tr>
      <w:tr w:rsidR="009D5726" w:rsidRPr="001662C6" w14:paraId="3949D3E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F0817" w14:textId="77777777" w:rsidR="009D5726" w:rsidRPr="001662C6" w:rsidRDefault="009D5726" w:rsidP="00901EE0">
            <w:pPr>
              <w:pStyle w:val="TAL"/>
              <w:rPr>
                <w:b/>
                <w:i/>
              </w:rPr>
            </w:pPr>
            <w:r w:rsidRPr="001662C6">
              <w:rPr>
                <w:b/>
                <w:i/>
              </w:rPr>
              <w:t>nzp-CSI-RS-AperiodicInfo</w:t>
            </w:r>
          </w:p>
          <w:p w14:paraId="792653F6" w14:textId="77777777" w:rsidR="009D5726" w:rsidRPr="001662C6" w:rsidRDefault="009D5726" w:rsidP="00901EE0">
            <w:pPr>
              <w:pStyle w:val="TAL"/>
              <w:rPr>
                <w:b/>
                <w:i/>
                <w:lang w:eastAsia="zh-CN"/>
              </w:rPr>
            </w:pPr>
            <w:r w:rsidRPr="001662C6">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E6FFD00" w14:textId="77777777" w:rsidR="009D5726" w:rsidRPr="001662C6" w:rsidRDefault="009D5726" w:rsidP="00901EE0">
            <w:pPr>
              <w:pStyle w:val="TAL"/>
              <w:jc w:val="center"/>
              <w:rPr>
                <w:bCs/>
                <w:noProof/>
                <w:lang w:eastAsia="zh-CN"/>
              </w:rPr>
            </w:pPr>
            <w:r w:rsidRPr="001662C6">
              <w:rPr>
                <w:bCs/>
                <w:noProof/>
                <w:lang w:eastAsia="en-GB"/>
              </w:rPr>
              <w:t>Yes</w:t>
            </w:r>
          </w:p>
        </w:tc>
      </w:tr>
      <w:tr w:rsidR="009D5726" w:rsidRPr="001662C6" w14:paraId="6890B15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3E64A" w14:textId="77777777" w:rsidR="009D5726" w:rsidRPr="001662C6" w:rsidRDefault="009D5726" w:rsidP="00901EE0">
            <w:pPr>
              <w:pStyle w:val="TAL"/>
              <w:rPr>
                <w:b/>
                <w:i/>
              </w:rPr>
            </w:pPr>
            <w:r w:rsidRPr="001662C6">
              <w:rPr>
                <w:b/>
                <w:i/>
              </w:rPr>
              <w:t>nzp-CSI-RS-PeriodicInfo</w:t>
            </w:r>
          </w:p>
          <w:p w14:paraId="0DB691C2" w14:textId="77777777" w:rsidR="009D5726" w:rsidRPr="001662C6" w:rsidRDefault="009D5726" w:rsidP="00901EE0">
            <w:pPr>
              <w:pStyle w:val="TAL"/>
              <w:rPr>
                <w:b/>
                <w:i/>
                <w:lang w:eastAsia="zh-CN"/>
              </w:rPr>
            </w:pPr>
            <w:r w:rsidRPr="001662C6">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0027008" w14:textId="77777777" w:rsidR="009D5726" w:rsidRPr="001662C6" w:rsidRDefault="009D5726" w:rsidP="00901EE0">
            <w:pPr>
              <w:pStyle w:val="TAL"/>
              <w:jc w:val="center"/>
              <w:rPr>
                <w:bCs/>
                <w:noProof/>
                <w:lang w:eastAsia="zh-CN"/>
              </w:rPr>
            </w:pPr>
            <w:r w:rsidRPr="001662C6">
              <w:rPr>
                <w:bCs/>
                <w:noProof/>
                <w:lang w:eastAsia="en-GB"/>
              </w:rPr>
              <w:t>Yes</w:t>
            </w:r>
          </w:p>
        </w:tc>
      </w:tr>
      <w:tr w:rsidR="009D5726" w:rsidRPr="001662C6" w14:paraId="2A4F5F8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0D0B8" w14:textId="77777777" w:rsidR="009D5726" w:rsidRPr="001662C6" w:rsidRDefault="009D5726" w:rsidP="00901EE0">
            <w:pPr>
              <w:pStyle w:val="TAL"/>
              <w:rPr>
                <w:b/>
                <w:i/>
                <w:lang w:eastAsia="en-GB"/>
              </w:rPr>
            </w:pPr>
            <w:r w:rsidRPr="001662C6">
              <w:rPr>
                <w:b/>
                <w:i/>
                <w:lang w:eastAsia="en-GB"/>
              </w:rPr>
              <w:t>otdoa-UE-Assisted</w:t>
            </w:r>
          </w:p>
          <w:p w14:paraId="5E83E275" w14:textId="77777777" w:rsidR="009D5726" w:rsidRPr="001662C6" w:rsidRDefault="009D5726" w:rsidP="00901EE0">
            <w:pPr>
              <w:pStyle w:val="TAL"/>
              <w:rPr>
                <w:b/>
                <w:i/>
                <w:lang w:eastAsia="en-GB"/>
              </w:rPr>
            </w:pPr>
            <w:r w:rsidRPr="001662C6">
              <w:rPr>
                <w:lang w:eastAsia="en-GB"/>
              </w:rPr>
              <w:t xml:space="preserve">Indicates whether the UE supports UE-assisted OTDOA positioning, as specified in </w:t>
            </w:r>
            <w:r w:rsidRPr="001662C6">
              <w:rPr>
                <w:noProof/>
              </w:rPr>
              <w:t>TS 36.355</w:t>
            </w:r>
            <w:r w:rsidRPr="001662C6">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4938484"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18912F4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113C0D" w14:textId="77777777" w:rsidR="009D5726" w:rsidRPr="001662C6" w:rsidRDefault="009D5726" w:rsidP="00901EE0">
            <w:pPr>
              <w:pStyle w:val="TAL"/>
              <w:rPr>
                <w:b/>
                <w:i/>
              </w:rPr>
            </w:pPr>
            <w:r w:rsidRPr="001662C6">
              <w:rPr>
                <w:b/>
                <w:i/>
              </w:rPr>
              <w:t>outOfOrderDelivery</w:t>
            </w:r>
          </w:p>
          <w:p w14:paraId="2A398F6C" w14:textId="77777777" w:rsidR="009D5726" w:rsidRPr="001662C6" w:rsidRDefault="009D5726" w:rsidP="00901EE0">
            <w:pPr>
              <w:pStyle w:val="TAL"/>
              <w:rPr>
                <w:b/>
                <w:i/>
                <w:lang w:eastAsia="en-GB"/>
              </w:rPr>
            </w:pPr>
            <w:r w:rsidRPr="001662C6">
              <w:t>Same as "</w:t>
            </w:r>
            <w:r w:rsidRPr="001662C6">
              <w:rPr>
                <w:i/>
              </w:rPr>
              <w:t>outOfOrderDelivery</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D3FEDC2"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75A0ABB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F7DC1" w14:textId="77777777" w:rsidR="009D5726" w:rsidRPr="001662C6" w:rsidRDefault="009D5726" w:rsidP="00901EE0">
            <w:pPr>
              <w:pStyle w:val="TAL"/>
              <w:rPr>
                <w:b/>
                <w:i/>
                <w:lang w:eastAsia="en-GB"/>
              </w:rPr>
            </w:pPr>
            <w:r w:rsidRPr="001662C6">
              <w:rPr>
                <w:b/>
                <w:i/>
                <w:lang w:eastAsia="en-GB"/>
              </w:rPr>
              <w:t>outOfSequenceGrantHandling</w:t>
            </w:r>
          </w:p>
          <w:p w14:paraId="7718091C" w14:textId="77777777" w:rsidR="009D5726" w:rsidRPr="001662C6" w:rsidRDefault="009D5726" w:rsidP="00901EE0">
            <w:pPr>
              <w:pStyle w:val="TAL"/>
              <w:rPr>
                <w:b/>
                <w:lang w:eastAsia="en-GB"/>
              </w:rPr>
            </w:pPr>
            <w:r w:rsidRPr="001662C6">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022799F" w14:textId="77777777" w:rsidR="009D5726" w:rsidRPr="001662C6" w:rsidRDefault="009D5726" w:rsidP="00901EE0">
            <w:pPr>
              <w:pStyle w:val="TAL"/>
              <w:jc w:val="center"/>
              <w:rPr>
                <w:bCs/>
                <w:noProof/>
                <w:lang w:eastAsia="en-GB"/>
              </w:rPr>
            </w:pPr>
            <w:r w:rsidRPr="001662C6">
              <w:rPr>
                <w:bCs/>
                <w:noProof/>
                <w:lang w:eastAsia="zh-CN"/>
              </w:rPr>
              <w:t>-</w:t>
            </w:r>
          </w:p>
        </w:tc>
      </w:tr>
      <w:tr w:rsidR="009D5726" w:rsidRPr="001662C6" w14:paraId="745E618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E96FEA" w14:textId="77777777" w:rsidR="009D5726" w:rsidRPr="001662C6" w:rsidRDefault="009D5726" w:rsidP="00901EE0">
            <w:pPr>
              <w:pStyle w:val="TAL"/>
              <w:rPr>
                <w:b/>
                <w:i/>
                <w:lang w:eastAsia="en-GB"/>
              </w:rPr>
            </w:pPr>
            <w:r w:rsidRPr="001662C6">
              <w:rPr>
                <w:b/>
                <w:i/>
                <w:lang w:eastAsia="en-GB"/>
              </w:rPr>
              <w:t>overheatingInd</w:t>
            </w:r>
          </w:p>
          <w:p w14:paraId="29774065" w14:textId="77777777" w:rsidR="009D5726" w:rsidRPr="001662C6" w:rsidRDefault="009D5726" w:rsidP="00901EE0">
            <w:pPr>
              <w:pStyle w:val="TAL"/>
              <w:rPr>
                <w:b/>
                <w:i/>
                <w:lang w:eastAsia="en-GB"/>
              </w:rPr>
            </w:pPr>
            <w:r w:rsidRPr="001662C6">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EE3B1B" w14:textId="77777777" w:rsidR="009D5726" w:rsidRPr="001662C6" w:rsidRDefault="009D5726" w:rsidP="00901EE0">
            <w:pPr>
              <w:keepNext/>
              <w:keepLines/>
              <w:spacing w:after="0"/>
              <w:jc w:val="center"/>
              <w:rPr>
                <w:rFonts w:ascii="Arial" w:hAnsi="Arial"/>
                <w:bCs/>
                <w:noProof/>
                <w:sz w:val="18"/>
                <w:lang w:eastAsia="zh-CN"/>
              </w:rPr>
            </w:pPr>
            <w:r w:rsidRPr="001662C6">
              <w:rPr>
                <w:rFonts w:ascii="Arial" w:hAnsi="Arial"/>
                <w:bCs/>
                <w:noProof/>
                <w:sz w:val="18"/>
                <w:lang w:eastAsia="zh-CN"/>
              </w:rPr>
              <w:t>No</w:t>
            </w:r>
          </w:p>
        </w:tc>
      </w:tr>
      <w:tr w:rsidR="009D5726" w:rsidRPr="001662C6" w14:paraId="5DC3BB7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09FBB" w14:textId="77777777" w:rsidR="009D5726" w:rsidRPr="001662C6" w:rsidRDefault="009D5726" w:rsidP="00901EE0">
            <w:pPr>
              <w:pStyle w:val="TAL"/>
              <w:rPr>
                <w:b/>
                <w:i/>
                <w:lang w:eastAsia="en-GB"/>
              </w:rPr>
            </w:pPr>
            <w:r w:rsidRPr="001662C6">
              <w:rPr>
                <w:b/>
                <w:i/>
                <w:lang w:eastAsia="en-GB"/>
              </w:rPr>
              <w:t>overheatingIndForSCG</w:t>
            </w:r>
          </w:p>
          <w:p w14:paraId="558CB68D" w14:textId="77777777" w:rsidR="009D5726" w:rsidRPr="001662C6" w:rsidRDefault="009D5726" w:rsidP="00901EE0">
            <w:pPr>
              <w:pStyle w:val="TAL"/>
              <w:rPr>
                <w:b/>
                <w:i/>
                <w:lang w:eastAsia="en-GB"/>
              </w:rPr>
            </w:pPr>
            <w:r w:rsidRPr="001662C6">
              <w:t xml:space="preserve">Indicates whether the UE supports the inclusion of NR SCG reduced configuration in the overheating assistance information. The UE which indicates support of </w:t>
            </w:r>
            <w:r w:rsidRPr="001662C6">
              <w:rPr>
                <w:i/>
                <w:iCs/>
              </w:rPr>
              <w:t>overheatingIndForSCG</w:t>
            </w:r>
            <w:r w:rsidRPr="001662C6">
              <w:t xml:space="preserve"> shall also indicate support of </w:t>
            </w:r>
            <w:r w:rsidRPr="001662C6">
              <w:rPr>
                <w:i/>
                <w:iCs/>
              </w:rPr>
              <w:t>overheatingInd</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12443576" w14:textId="77777777" w:rsidR="009D5726" w:rsidRPr="001662C6" w:rsidRDefault="009D5726" w:rsidP="00901EE0">
            <w:pPr>
              <w:keepNext/>
              <w:keepLines/>
              <w:spacing w:after="0"/>
              <w:jc w:val="center"/>
              <w:rPr>
                <w:rFonts w:ascii="Arial" w:hAnsi="Arial"/>
                <w:bCs/>
                <w:noProof/>
                <w:sz w:val="18"/>
                <w:lang w:eastAsia="zh-CN"/>
              </w:rPr>
            </w:pPr>
            <w:r w:rsidRPr="001662C6">
              <w:rPr>
                <w:noProof/>
              </w:rPr>
              <w:t>-</w:t>
            </w:r>
          </w:p>
        </w:tc>
      </w:tr>
      <w:tr w:rsidR="009D5726" w:rsidRPr="001662C6" w14:paraId="1113F65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BCF00" w14:textId="77777777" w:rsidR="009D5726" w:rsidRPr="001662C6" w:rsidRDefault="009D5726" w:rsidP="00901EE0">
            <w:pPr>
              <w:keepNext/>
              <w:keepLines/>
              <w:spacing w:after="0"/>
              <w:rPr>
                <w:rFonts w:ascii="Arial" w:hAnsi="Arial"/>
                <w:b/>
                <w:i/>
                <w:sz w:val="18"/>
                <w:lang w:eastAsia="en-GB"/>
              </w:rPr>
            </w:pPr>
            <w:r w:rsidRPr="001662C6">
              <w:rPr>
                <w:rFonts w:ascii="Arial" w:hAnsi="Arial"/>
                <w:b/>
                <w:i/>
                <w:sz w:val="18"/>
                <w:lang w:eastAsia="en-GB"/>
              </w:rPr>
              <w:t>pdcch-CandidateReductions</w:t>
            </w:r>
          </w:p>
          <w:p w14:paraId="2F40F5C3" w14:textId="77777777" w:rsidR="009D5726" w:rsidRPr="001662C6" w:rsidRDefault="009D5726" w:rsidP="00901EE0">
            <w:pPr>
              <w:keepNext/>
              <w:keepLines/>
              <w:spacing w:after="0"/>
              <w:rPr>
                <w:rFonts w:ascii="Arial" w:hAnsi="Arial"/>
                <w:b/>
                <w:i/>
                <w:sz w:val="18"/>
                <w:lang w:eastAsia="en-GB"/>
              </w:rPr>
            </w:pPr>
            <w:r w:rsidRPr="001662C6">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A210D9C" w14:textId="77777777" w:rsidR="009D5726" w:rsidRPr="001662C6" w:rsidRDefault="009D5726" w:rsidP="00901EE0">
            <w:pPr>
              <w:keepNext/>
              <w:keepLines/>
              <w:spacing w:after="0"/>
              <w:jc w:val="center"/>
              <w:rPr>
                <w:rFonts w:ascii="Arial" w:hAnsi="Arial"/>
                <w:bCs/>
                <w:noProof/>
                <w:sz w:val="18"/>
                <w:lang w:eastAsia="en-GB"/>
              </w:rPr>
            </w:pPr>
            <w:r w:rsidRPr="001662C6">
              <w:rPr>
                <w:rFonts w:ascii="Arial" w:hAnsi="Arial"/>
                <w:bCs/>
                <w:noProof/>
                <w:sz w:val="18"/>
                <w:lang w:eastAsia="zh-CN"/>
              </w:rPr>
              <w:t>No</w:t>
            </w:r>
          </w:p>
        </w:tc>
      </w:tr>
      <w:tr w:rsidR="009D5726" w:rsidRPr="001662C6" w14:paraId="0E57C9A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EF559" w14:textId="77777777" w:rsidR="009D5726" w:rsidRPr="001662C6" w:rsidRDefault="009D5726" w:rsidP="00901EE0">
            <w:pPr>
              <w:pStyle w:val="TAL"/>
              <w:rPr>
                <w:rFonts w:cs="Arial"/>
                <w:b/>
                <w:i/>
                <w:szCs w:val="18"/>
                <w:lang w:eastAsia="en-GB"/>
              </w:rPr>
            </w:pPr>
            <w:r w:rsidRPr="001662C6">
              <w:rPr>
                <w:rFonts w:cs="Arial"/>
                <w:b/>
                <w:i/>
                <w:szCs w:val="18"/>
                <w:lang w:eastAsia="en-GB"/>
              </w:rPr>
              <w:t>pdcp-Duplication</w:t>
            </w:r>
          </w:p>
          <w:p w14:paraId="15772D94" w14:textId="77777777" w:rsidR="009D5726" w:rsidRPr="001662C6" w:rsidRDefault="009D5726" w:rsidP="00901EE0">
            <w:pPr>
              <w:pStyle w:val="TAL"/>
              <w:rPr>
                <w:b/>
                <w:i/>
              </w:rPr>
            </w:pPr>
            <w:r w:rsidRPr="001662C6">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1C3CDE" w14:textId="77777777" w:rsidR="009D5726" w:rsidRPr="001662C6" w:rsidRDefault="009D5726" w:rsidP="00901EE0">
            <w:pPr>
              <w:pStyle w:val="TAL"/>
              <w:jc w:val="center"/>
              <w:rPr>
                <w:noProof/>
              </w:rPr>
            </w:pPr>
            <w:r w:rsidRPr="001662C6">
              <w:rPr>
                <w:noProof/>
              </w:rPr>
              <w:t>-</w:t>
            </w:r>
          </w:p>
        </w:tc>
      </w:tr>
      <w:tr w:rsidR="009D5726" w:rsidRPr="001662C6" w14:paraId="24628E2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087BA" w14:textId="77777777" w:rsidR="009D5726" w:rsidRPr="001662C6" w:rsidRDefault="009D5726" w:rsidP="00901EE0">
            <w:pPr>
              <w:pStyle w:val="TAL"/>
              <w:rPr>
                <w:b/>
                <w:i/>
                <w:lang w:eastAsia="en-GB"/>
              </w:rPr>
            </w:pPr>
            <w:r w:rsidRPr="001662C6">
              <w:rPr>
                <w:b/>
                <w:i/>
                <w:lang w:eastAsia="en-GB"/>
              </w:rPr>
              <w:t>pdcp-SN-Extension</w:t>
            </w:r>
          </w:p>
          <w:p w14:paraId="38C3C5E9" w14:textId="77777777" w:rsidR="009D5726" w:rsidRPr="001662C6" w:rsidRDefault="009D5726" w:rsidP="00901EE0">
            <w:pPr>
              <w:pStyle w:val="TAL"/>
              <w:rPr>
                <w:b/>
                <w:i/>
                <w:lang w:eastAsia="en-GB"/>
              </w:rPr>
            </w:pPr>
            <w:r w:rsidRPr="001662C6">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98C3F3B"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1AB5697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35DB4" w14:textId="77777777" w:rsidR="009D5726" w:rsidRPr="001662C6" w:rsidRDefault="009D5726" w:rsidP="00901EE0">
            <w:pPr>
              <w:keepNext/>
              <w:keepLines/>
              <w:spacing w:after="0"/>
              <w:rPr>
                <w:rFonts w:ascii="Arial" w:hAnsi="Arial"/>
                <w:b/>
                <w:i/>
                <w:sz w:val="18"/>
              </w:rPr>
            </w:pPr>
            <w:r w:rsidRPr="001662C6">
              <w:rPr>
                <w:rFonts w:ascii="Arial" w:hAnsi="Arial"/>
                <w:b/>
                <w:i/>
                <w:sz w:val="18"/>
              </w:rPr>
              <w:t>pdcp-SN-Extension-18bits</w:t>
            </w:r>
          </w:p>
          <w:p w14:paraId="5A5EBACD" w14:textId="77777777" w:rsidR="009D5726" w:rsidRPr="001662C6" w:rsidRDefault="009D5726" w:rsidP="00901EE0">
            <w:pPr>
              <w:keepNext/>
              <w:keepLines/>
              <w:spacing w:after="0"/>
              <w:rPr>
                <w:rFonts w:ascii="Arial" w:hAnsi="Arial"/>
                <w:b/>
                <w:i/>
                <w:sz w:val="18"/>
              </w:rPr>
            </w:pPr>
            <w:r w:rsidRPr="001662C6">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F312069" w14:textId="77777777" w:rsidR="009D5726" w:rsidRPr="001662C6" w:rsidRDefault="009D5726" w:rsidP="00901EE0">
            <w:pPr>
              <w:keepNext/>
              <w:keepLines/>
              <w:spacing w:after="0"/>
              <w:jc w:val="center"/>
              <w:rPr>
                <w:rFonts w:ascii="Arial" w:hAnsi="Arial"/>
                <w:bCs/>
                <w:noProof/>
                <w:sz w:val="18"/>
              </w:rPr>
            </w:pPr>
            <w:r w:rsidRPr="001662C6">
              <w:rPr>
                <w:rFonts w:ascii="Arial" w:hAnsi="Arial"/>
                <w:bCs/>
                <w:noProof/>
                <w:sz w:val="18"/>
              </w:rPr>
              <w:t>-</w:t>
            </w:r>
          </w:p>
        </w:tc>
      </w:tr>
      <w:tr w:rsidR="009D5726" w:rsidRPr="001662C6" w14:paraId="04B85C5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9B9D86" w14:textId="77777777" w:rsidR="009D5726" w:rsidRPr="001662C6" w:rsidRDefault="009D5726" w:rsidP="00901EE0">
            <w:pPr>
              <w:keepNext/>
              <w:keepLines/>
              <w:spacing w:after="0"/>
              <w:rPr>
                <w:rFonts w:ascii="Arial" w:hAnsi="Arial"/>
                <w:b/>
                <w:i/>
                <w:sz w:val="18"/>
              </w:rPr>
            </w:pPr>
            <w:r w:rsidRPr="001662C6">
              <w:rPr>
                <w:rFonts w:ascii="Arial" w:hAnsi="Arial"/>
                <w:b/>
                <w:i/>
                <w:sz w:val="18"/>
              </w:rPr>
              <w:t>pdcp-TransferSplitUL</w:t>
            </w:r>
          </w:p>
          <w:p w14:paraId="38F6E65C" w14:textId="77777777" w:rsidR="009D5726" w:rsidRPr="001662C6" w:rsidRDefault="009D5726" w:rsidP="00901EE0">
            <w:pPr>
              <w:keepNext/>
              <w:keepLines/>
              <w:spacing w:after="0"/>
              <w:rPr>
                <w:rFonts w:ascii="Arial" w:hAnsi="Arial"/>
                <w:b/>
                <w:i/>
                <w:sz w:val="18"/>
              </w:rPr>
            </w:pPr>
            <w:r w:rsidRPr="001662C6">
              <w:rPr>
                <w:rFonts w:ascii="Arial" w:hAnsi="Arial"/>
                <w:sz w:val="18"/>
              </w:rPr>
              <w:t xml:space="preserve">Indicates whether the UE supports PDCP data transfer split in UL for the </w:t>
            </w:r>
            <w:r w:rsidRPr="001662C6">
              <w:rPr>
                <w:rFonts w:ascii="Arial" w:hAnsi="Arial"/>
                <w:i/>
                <w:sz w:val="18"/>
              </w:rPr>
              <w:t>drb-TypeSplit</w:t>
            </w:r>
            <w:r w:rsidRPr="001662C6">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2F0389A" w14:textId="77777777" w:rsidR="009D5726" w:rsidRPr="001662C6" w:rsidRDefault="009D5726" w:rsidP="00901EE0">
            <w:pPr>
              <w:keepNext/>
              <w:keepLines/>
              <w:spacing w:after="0"/>
              <w:jc w:val="center"/>
              <w:rPr>
                <w:rFonts w:ascii="Arial" w:hAnsi="Arial"/>
                <w:bCs/>
                <w:noProof/>
                <w:sz w:val="18"/>
              </w:rPr>
            </w:pPr>
            <w:r w:rsidRPr="001662C6">
              <w:rPr>
                <w:rFonts w:ascii="Arial" w:hAnsi="Arial"/>
                <w:bCs/>
                <w:noProof/>
                <w:sz w:val="18"/>
              </w:rPr>
              <w:t>-</w:t>
            </w:r>
          </w:p>
        </w:tc>
      </w:tr>
      <w:tr w:rsidR="009D5726" w:rsidRPr="001662C6" w14:paraId="5F9660D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BB3AC4" w14:textId="77777777" w:rsidR="009D5726" w:rsidRPr="001662C6" w:rsidRDefault="009D5726" w:rsidP="00901EE0">
            <w:pPr>
              <w:keepNext/>
              <w:keepLines/>
              <w:spacing w:after="0"/>
              <w:rPr>
                <w:rFonts w:ascii="Arial" w:hAnsi="Arial"/>
                <w:b/>
                <w:i/>
                <w:sz w:val="18"/>
              </w:rPr>
            </w:pPr>
            <w:r w:rsidRPr="001662C6">
              <w:rPr>
                <w:rFonts w:ascii="Arial" w:hAnsi="Arial"/>
                <w:b/>
                <w:i/>
                <w:sz w:val="18"/>
              </w:rPr>
              <w:t>pdcp-VersionChangeWithoutHO</w:t>
            </w:r>
          </w:p>
          <w:p w14:paraId="3CCA3DC8" w14:textId="77777777" w:rsidR="009D5726" w:rsidRPr="001662C6" w:rsidRDefault="009D5726" w:rsidP="00901EE0">
            <w:pPr>
              <w:keepNext/>
              <w:keepLines/>
              <w:spacing w:after="0"/>
              <w:rPr>
                <w:rFonts w:ascii="Arial" w:hAnsi="Arial"/>
                <w:b/>
                <w:i/>
                <w:sz w:val="18"/>
              </w:rPr>
            </w:pPr>
            <w:r w:rsidRPr="001662C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662C6">
              <w:rPr>
                <w:rFonts w:ascii="Arial" w:hAnsi="Arial"/>
                <w:i/>
                <w:iCs/>
                <w:sz w:val="18"/>
              </w:rPr>
              <w:t>pdcp-Parameters-v1610</w:t>
            </w:r>
            <w:r w:rsidRPr="001662C6">
              <w:rPr>
                <w:rFonts w:ascii="Arial" w:hAnsi="Arial"/>
                <w:sz w:val="18"/>
              </w:rPr>
              <w:t xml:space="preserve">. When the field </w:t>
            </w:r>
            <w:r w:rsidRPr="001662C6">
              <w:rPr>
                <w:rFonts w:ascii="Arial" w:hAnsi="Arial"/>
                <w:i/>
                <w:iCs/>
                <w:sz w:val="18"/>
              </w:rPr>
              <w:t>pdcp-VersionChangeWithoutHO</w:t>
            </w:r>
            <w:r w:rsidRPr="001662C6">
              <w:rPr>
                <w:rFonts w:ascii="Arial" w:hAnsi="Arial"/>
                <w:sz w:val="18"/>
              </w:rPr>
              <w:t xml:space="preserve"> is not included and </w:t>
            </w:r>
            <w:r w:rsidRPr="001662C6">
              <w:rPr>
                <w:rFonts w:ascii="Arial" w:hAnsi="Arial"/>
                <w:i/>
                <w:iCs/>
                <w:sz w:val="18"/>
              </w:rPr>
              <w:t>pdcp-Parameters-v1610</w:t>
            </w:r>
            <w:r w:rsidRPr="001662C6">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5B0ED8F" w14:textId="77777777" w:rsidR="009D5726" w:rsidRPr="001662C6" w:rsidRDefault="009D5726" w:rsidP="00901EE0">
            <w:pPr>
              <w:keepNext/>
              <w:keepLines/>
              <w:spacing w:after="0"/>
              <w:jc w:val="center"/>
              <w:rPr>
                <w:rFonts w:ascii="Arial" w:hAnsi="Arial"/>
                <w:bCs/>
                <w:noProof/>
                <w:sz w:val="18"/>
              </w:rPr>
            </w:pPr>
            <w:r w:rsidRPr="001662C6">
              <w:rPr>
                <w:rFonts w:ascii="Arial" w:hAnsi="Arial"/>
                <w:bCs/>
                <w:noProof/>
                <w:sz w:val="18"/>
              </w:rPr>
              <w:t>-</w:t>
            </w:r>
          </w:p>
        </w:tc>
      </w:tr>
      <w:tr w:rsidR="009D5726" w:rsidRPr="001662C6" w14:paraId="1FEB710F" w14:textId="77777777" w:rsidTr="00901EE0">
        <w:tc>
          <w:tcPr>
            <w:tcW w:w="7793" w:type="dxa"/>
            <w:gridSpan w:val="2"/>
            <w:tcBorders>
              <w:top w:val="single" w:sz="4" w:space="0" w:color="808080"/>
              <w:left w:val="single" w:sz="4" w:space="0" w:color="808080"/>
              <w:bottom w:val="single" w:sz="4" w:space="0" w:color="808080"/>
              <w:right w:val="single" w:sz="4" w:space="0" w:color="808080"/>
            </w:tcBorders>
            <w:hideMark/>
          </w:tcPr>
          <w:p w14:paraId="270ED6ED" w14:textId="77777777" w:rsidR="009D5726" w:rsidRPr="001662C6" w:rsidRDefault="009D5726" w:rsidP="00901EE0">
            <w:pPr>
              <w:keepNext/>
              <w:keepLines/>
              <w:spacing w:after="0"/>
              <w:rPr>
                <w:rFonts w:ascii="Arial" w:hAnsi="Arial"/>
                <w:b/>
                <w:i/>
                <w:sz w:val="18"/>
                <w:lang w:eastAsia="zh-CN"/>
              </w:rPr>
            </w:pPr>
            <w:r w:rsidRPr="001662C6">
              <w:rPr>
                <w:rFonts w:ascii="Arial" w:hAnsi="Arial"/>
                <w:b/>
                <w:i/>
                <w:sz w:val="18"/>
              </w:rPr>
              <w:t>pdsch-CollisionHandling</w:t>
            </w:r>
          </w:p>
          <w:p w14:paraId="7F58175D" w14:textId="77777777" w:rsidR="009D5726" w:rsidRPr="001662C6" w:rsidRDefault="009D5726" w:rsidP="00901EE0">
            <w:pPr>
              <w:keepNext/>
              <w:keepLines/>
              <w:spacing w:after="0"/>
              <w:rPr>
                <w:rFonts w:ascii="Arial" w:hAnsi="Arial"/>
                <w:b/>
                <w:i/>
                <w:sz w:val="18"/>
                <w:lang w:eastAsia="zh-CN"/>
              </w:rPr>
            </w:pPr>
            <w:r w:rsidRPr="001662C6">
              <w:rPr>
                <w:rFonts w:ascii="Arial" w:hAnsi="Arial"/>
                <w:sz w:val="18"/>
              </w:rPr>
              <w:t>Indicates</w:t>
            </w:r>
            <w:r w:rsidRPr="001662C6">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853FBF" w14:textId="77777777" w:rsidR="009D5726" w:rsidRPr="001662C6" w:rsidRDefault="009D5726" w:rsidP="00901EE0">
            <w:pPr>
              <w:keepNext/>
              <w:keepLines/>
              <w:spacing w:after="0"/>
              <w:jc w:val="center"/>
              <w:rPr>
                <w:rFonts w:ascii="Arial" w:hAnsi="Arial"/>
                <w:bCs/>
                <w:noProof/>
                <w:sz w:val="18"/>
                <w:lang w:eastAsia="zh-CN"/>
              </w:rPr>
            </w:pPr>
            <w:r w:rsidRPr="001662C6">
              <w:rPr>
                <w:rFonts w:ascii="Arial" w:hAnsi="Arial"/>
                <w:bCs/>
                <w:noProof/>
                <w:sz w:val="18"/>
                <w:lang w:eastAsia="zh-CN"/>
              </w:rPr>
              <w:t>No</w:t>
            </w:r>
          </w:p>
        </w:tc>
      </w:tr>
      <w:tr w:rsidR="009D5726" w:rsidRPr="001662C6" w14:paraId="2BCC20D6" w14:textId="77777777" w:rsidTr="00901EE0">
        <w:tc>
          <w:tcPr>
            <w:tcW w:w="7793" w:type="dxa"/>
            <w:gridSpan w:val="2"/>
            <w:tcBorders>
              <w:top w:val="single" w:sz="4" w:space="0" w:color="808080"/>
              <w:left w:val="single" w:sz="4" w:space="0" w:color="808080"/>
              <w:bottom w:val="single" w:sz="4" w:space="0" w:color="808080"/>
              <w:right w:val="single" w:sz="4" w:space="0" w:color="808080"/>
            </w:tcBorders>
          </w:tcPr>
          <w:p w14:paraId="265D0ADE" w14:textId="77777777" w:rsidR="009D5726" w:rsidRPr="001662C6" w:rsidRDefault="009D5726" w:rsidP="00901EE0">
            <w:pPr>
              <w:pStyle w:val="TAL"/>
              <w:rPr>
                <w:b/>
                <w:bCs/>
                <w:i/>
                <w:iCs/>
                <w:lang w:eastAsia="en-GB"/>
              </w:rPr>
            </w:pPr>
            <w:r w:rsidRPr="001662C6">
              <w:rPr>
                <w:b/>
                <w:bCs/>
                <w:i/>
                <w:iCs/>
                <w:lang w:eastAsia="en-GB"/>
              </w:rPr>
              <w:t>pdsch-InLteControlRegionCE-ModeA,</w:t>
            </w:r>
            <w:r w:rsidRPr="001662C6">
              <w:rPr>
                <w:b/>
                <w:bCs/>
                <w:i/>
                <w:iCs/>
              </w:rPr>
              <w:t xml:space="preserve"> </w:t>
            </w:r>
            <w:r w:rsidRPr="001662C6">
              <w:rPr>
                <w:b/>
                <w:bCs/>
                <w:i/>
                <w:iCs/>
                <w:lang w:eastAsia="en-GB"/>
              </w:rPr>
              <w:t>pdsch-InLteControlRegionCE-ModeB</w:t>
            </w:r>
          </w:p>
          <w:p w14:paraId="5A76A5E3" w14:textId="77777777" w:rsidR="009D5726" w:rsidRPr="001662C6" w:rsidRDefault="009D5726" w:rsidP="00901EE0">
            <w:pPr>
              <w:pStyle w:val="TAL"/>
            </w:pPr>
            <w:r w:rsidRPr="001662C6">
              <w:rPr>
                <w:lang w:eastAsia="en-GB"/>
              </w:rPr>
              <w:t xml:space="preserve">Indicates whether UE operating in CE mode A/B supports </w:t>
            </w:r>
            <w:r w:rsidRPr="001662C6">
              <w:t>PDSCH reception in LTE control channel region as specified in TS 36.211 [21]</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C6DAFF" w14:textId="77777777" w:rsidR="009D5726" w:rsidRPr="001662C6" w:rsidRDefault="009D5726" w:rsidP="00901EE0">
            <w:pPr>
              <w:pStyle w:val="TAL"/>
              <w:jc w:val="center"/>
              <w:rPr>
                <w:bCs/>
                <w:noProof/>
                <w:lang w:eastAsia="zh-CN"/>
              </w:rPr>
            </w:pPr>
            <w:r w:rsidRPr="001662C6">
              <w:rPr>
                <w:bCs/>
                <w:noProof/>
                <w:lang w:eastAsia="en-GB"/>
              </w:rPr>
              <w:t>Yes</w:t>
            </w:r>
          </w:p>
        </w:tc>
      </w:tr>
      <w:tr w:rsidR="009D5726" w:rsidRPr="001662C6" w14:paraId="6CFBED9E" w14:textId="77777777" w:rsidTr="00901EE0">
        <w:tc>
          <w:tcPr>
            <w:tcW w:w="7793" w:type="dxa"/>
            <w:gridSpan w:val="2"/>
            <w:tcBorders>
              <w:top w:val="single" w:sz="4" w:space="0" w:color="808080"/>
              <w:left w:val="single" w:sz="4" w:space="0" w:color="808080"/>
              <w:bottom w:val="single" w:sz="4" w:space="0" w:color="808080"/>
              <w:right w:val="single" w:sz="4" w:space="0" w:color="808080"/>
            </w:tcBorders>
          </w:tcPr>
          <w:p w14:paraId="51146E0F" w14:textId="77777777" w:rsidR="009D5726" w:rsidRPr="001662C6" w:rsidRDefault="009D5726" w:rsidP="00901EE0">
            <w:pPr>
              <w:pStyle w:val="TAL"/>
              <w:rPr>
                <w:b/>
                <w:bCs/>
                <w:i/>
                <w:iCs/>
                <w:lang w:eastAsia="en-GB"/>
              </w:rPr>
            </w:pPr>
            <w:r w:rsidRPr="001662C6">
              <w:rPr>
                <w:b/>
                <w:bCs/>
                <w:i/>
                <w:iCs/>
                <w:lang w:eastAsia="en-GB"/>
              </w:rPr>
              <w:t>pdsch-MultiTB-CE-ModeA, pdsch-MultiTB-CE-ModeB</w:t>
            </w:r>
          </w:p>
          <w:p w14:paraId="17CF17C2" w14:textId="77777777" w:rsidR="009D5726" w:rsidRPr="001662C6" w:rsidRDefault="009D5726" w:rsidP="00901EE0">
            <w:pPr>
              <w:pStyle w:val="TAL"/>
            </w:pPr>
            <w:r w:rsidRPr="001662C6">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ECF2CF0" w14:textId="77777777" w:rsidR="009D5726" w:rsidRPr="001662C6" w:rsidRDefault="009D5726" w:rsidP="00901EE0">
            <w:pPr>
              <w:pStyle w:val="TAL"/>
              <w:jc w:val="center"/>
              <w:rPr>
                <w:bCs/>
                <w:noProof/>
                <w:lang w:eastAsia="zh-CN"/>
              </w:rPr>
            </w:pPr>
            <w:r w:rsidRPr="001662C6">
              <w:rPr>
                <w:bCs/>
                <w:noProof/>
                <w:lang w:eastAsia="en-GB"/>
              </w:rPr>
              <w:t>Yes</w:t>
            </w:r>
          </w:p>
        </w:tc>
      </w:tr>
      <w:tr w:rsidR="009D5726" w:rsidRPr="001662C6" w14:paraId="6DF18238" w14:textId="77777777" w:rsidTr="00901EE0">
        <w:tc>
          <w:tcPr>
            <w:tcW w:w="7793" w:type="dxa"/>
            <w:gridSpan w:val="2"/>
            <w:tcBorders>
              <w:top w:val="single" w:sz="4" w:space="0" w:color="808080"/>
              <w:left w:val="single" w:sz="4" w:space="0" w:color="808080"/>
              <w:bottom w:val="single" w:sz="4" w:space="0" w:color="808080"/>
              <w:right w:val="single" w:sz="4" w:space="0" w:color="808080"/>
            </w:tcBorders>
            <w:hideMark/>
          </w:tcPr>
          <w:p w14:paraId="17D7BF1C" w14:textId="77777777" w:rsidR="009D5726" w:rsidRPr="001662C6" w:rsidRDefault="009D5726" w:rsidP="00901EE0">
            <w:pPr>
              <w:pStyle w:val="TAL"/>
              <w:rPr>
                <w:b/>
                <w:i/>
              </w:rPr>
            </w:pPr>
            <w:r w:rsidRPr="001662C6">
              <w:rPr>
                <w:b/>
                <w:i/>
              </w:rPr>
              <w:t>pdsch-RepSubframe</w:t>
            </w:r>
          </w:p>
          <w:p w14:paraId="4ACB60A0" w14:textId="77777777" w:rsidR="009D5726" w:rsidRPr="001662C6" w:rsidRDefault="009D5726" w:rsidP="00901EE0">
            <w:pPr>
              <w:pStyle w:val="TAL"/>
            </w:pPr>
            <w:r w:rsidRPr="001662C6">
              <w:t>Indicates</w:t>
            </w:r>
            <w:r w:rsidRPr="001662C6">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46B097" w14:textId="77777777" w:rsidR="009D5726" w:rsidRPr="001662C6" w:rsidRDefault="009D5726" w:rsidP="00901EE0">
            <w:pPr>
              <w:pStyle w:val="TAL"/>
              <w:jc w:val="center"/>
              <w:rPr>
                <w:bCs/>
                <w:noProof/>
                <w:lang w:eastAsia="zh-CN"/>
              </w:rPr>
            </w:pPr>
            <w:r w:rsidRPr="001662C6">
              <w:rPr>
                <w:bCs/>
                <w:noProof/>
                <w:lang w:eastAsia="zh-CN"/>
              </w:rPr>
              <w:t>Yes</w:t>
            </w:r>
          </w:p>
        </w:tc>
      </w:tr>
      <w:tr w:rsidR="009D5726" w:rsidRPr="001662C6" w14:paraId="7674EBF9" w14:textId="77777777" w:rsidTr="00901EE0">
        <w:tc>
          <w:tcPr>
            <w:tcW w:w="7793" w:type="dxa"/>
            <w:gridSpan w:val="2"/>
            <w:tcBorders>
              <w:top w:val="single" w:sz="4" w:space="0" w:color="808080"/>
              <w:left w:val="single" w:sz="4" w:space="0" w:color="808080"/>
              <w:bottom w:val="single" w:sz="4" w:space="0" w:color="808080"/>
              <w:right w:val="single" w:sz="4" w:space="0" w:color="808080"/>
            </w:tcBorders>
            <w:hideMark/>
          </w:tcPr>
          <w:p w14:paraId="651D97CD" w14:textId="77777777" w:rsidR="009D5726" w:rsidRPr="001662C6" w:rsidRDefault="009D5726" w:rsidP="00901EE0">
            <w:pPr>
              <w:pStyle w:val="TAL"/>
              <w:rPr>
                <w:b/>
                <w:i/>
              </w:rPr>
            </w:pPr>
            <w:r w:rsidRPr="001662C6">
              <w:rPr>
                <w:b/>
                <w:i/>
              </w:rPr>
              <w:t>pdsch-RepSlot</w:t>
            </w:r>
          </w:p>
          <w:p w14:paraId="3B557E3F" w14:textId="77777777" w:rsidR="009D5726" w:rsidRPr="001662C6" w:rsidRDefault="009D5726" w:rsidP="00901EE0">
            <w:pPr>
              <w:pStyle w:val="TAL"/>
            </w:pPr>
            <w:r w:rsidRPr="001662C6">
              <w:t>Indicates</w:t>
            </w:r>
            <w:r w:rsidRPr="001662C6">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D90A81" w14:textId="77777777" w:rsidR="009D5726" w:rsidRPr="001662C6" w:rsidRDefault="009D5726" w:rsidP="00901EE0">
            <w:pPr>
              <w:pStyle w:val="TAL"/>
              <w:jc w:val="center"/>
              <w:rPr>
                <w:bCs/>
                <w:noProof/>
                <w:lang w:eastAsia="zh-CN"/>
              </w:rPr>
            </w:pPr>
            <w:r w:rsidRPr="001662C6">
              <w:rPr>
                <w:bCs/>
                <w:noProof/>
                <w:lang w:eastAsia="zh-CN"/>
              </w:rPr>
              <w:t>Yes</w:t>
            </w:r>
          </w:p>
        </w:tc>
      </w:tr>
      <w:tr w:rsidR="009D5726" w:rsidRPr="001662C6" w14:paraId="6F6D0B9D" w14:textId="77777777" w:rsidTr="00901EE0">
        <w:tc>
          <w:tcPr>
            <w:tcW w:w="7793" w:type="dxa"/>
            <w:gridSpan w:val="2"/>
            <w:tcBorders>
              <w:top w:val="single" w:sz="4" w:space="0" w:color="808080"/>
              <w:left w:val="single" w:sz="4" w:space="0" w:color="808080"/>
              <w:bottom w:val="single" w:sz="4" w:space="0" w:color="808080"/>
              <w:right w:val="single" w:sz="4" w:space="0" w:color="808080"/>
            </w:tcBorders>
            <w:hideMark/>
          </w:tcPr>
          <w:p w14:paraId="7E8DABFC" w14:textId="77777777" w:rsidR="009D5726" w:rsidRPr="001662C6" w:rsidRDefault="009D5726" w:rsidP="00901EE0">
            <w:pPr>
              <w:pStyle w:val="TAL"/>
              <w:rPr>
                <w:b/>
                <w:i/>
              </w:rPr>
            </w:pPr>
            <w:r w:rsidRPr="001662C6">
              <w:rPr>
                <w:b/>
                <w:i/>
              </w:rPr>
              <w:t>pdsch-RepSubslot</w:t>
            </w:r>
          </w:p>
          <w:p w14:paraId="1C0BDE8E" w14:textId="77777777" w:rsidR="009D5726" w:rsidRPr="001662C6" w:rsidRDefault="009D5726" w:rsidP="00901EE0">
            <w:pPr>
              <w:pStyle w:val="TAL"/>
            </w:pPr>
            <w:r w:rsidRPr="001662C6">
              <w:t>Indicates</w:t>
            </w:r>
            <w:r w:rsidRPr="001662C6">
              <w:rPr>
                <w:lang w:eastAsia="zh-CN"/>
              </w:rPr>
              <w:t xml:space="preserve"> whether the UE supports subslot PDSCH repetition.</w:t>
            </w:r>
            <w:r w:rsidRPr="001662C6">
              <w:t xml:space="preserve">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65B8BE"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291AD125" w14:textId="77777777" w:rsidTr="00901EE0">
        <w:tc>
          <w:tcPr>
            <w:tcW w:w="7793" w:type="dxa"/>
            <w:gridSpan w:val="2"/>
            <w:tcBorders>
              <w:top w:val="single" w:sz="4" w:space="0" w:color="808080"/>
              <w:left w:val="single" w:sz="4" w:space="0" w:color="808080"/>
              <w:bottom w:val="single" w:sz="4" w:space="0" w:color="808080"/>
              <w:right w:val="single" w:sz="4" w:space="0" w:color="808080"/>
            </w:tcBorders>
          </w:tcPr>
          <w:p w14:paraId="456387E3" w14:textId="77777777" w:rsidR="009D5726" w:rsidRPr="001662C6" w:rsidRDefault="009D5726" w:rsidP="00901EE0">
            <w:pPr>
              <w:keepNext/>
              <w:keepLines/>
              <w:spacing w:after="0"/>
              <w:rPr>
                <w:rFonts w:ascii="Arial" w:hAnsi="Arial" w:cs="Arial"/>
                <w:b/>
                <w:i/>
                <w:sz w:val="18"/>
                <w:szCs w:val="18"/>
                <w:lang w:eastAsia="zh-CN"/>
              </w:rPr>
            </w:pPr>
            <w:r w:rsidRPr="001662C6">
              <w:rPr>
                <w:rFonts w:ascii="Arial" w:hAnsi="Arial" w:cs="Arial"/>
                <w:b/>
                <w:i/>
                <w:sz w:val="18"/>
                <w:szCs w:val="18"/>
                <w:lang w:eastAsia="zh-CN"/>
              </w:rPr>
              <w:t>pdsch-SlotSubslotPDSCH-Decoding</w:t>
            </w:r>
          </w:p>
          <w:p w14:paraId="1660E111" w14:textId="77777777" w:rsidR="009D5726" w:rsidRPr="001662C6" w:rsidRDefault="009D5726" w:rsidP="00901EE0">
            <w:pPr>
              <w:keepNext/>
              <w:keepLines/>
              <w:spacing w:after="0"/>
              <w:rPr>
                <w:rFonts w:ascii="Arial" w:hAnsi="Arial"/>
                <w:b/>
                <w:i/>
                <w:sz w:val="18"/>
              </w:rPr>
            </w:pPr>
            <w:r w:rsidRPr="001662C6">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DA6F53C" w14:textId="77777777" w:rsidR="009D5726" w:rsidRPr="001662C6" w:rsidRDefault="009D5726" w:rsidP="00901EE0">
            <w:pPr>
              <w:keepNext/>
              <w:keepLines/>
              <w:spacing w:after="0"/>
              <w:jc w:val="center"/>
              <w:rPr>
                <w:rFonts w:ascii="Arial" w:hAnsi="Arial"/>
                <w:bCs/>
                <w:noProof/>
                <w:sz w:val="18"/>
                <w:lang w:eastAsia="zh-CN"/>
              </w:rPr>
            </w:pPr>
            <w:r w:rsidRPr="001662C6">
              <w:rPr>
                <w:rFonts w:ascii="Arial" w:hAnsi="Arial"/>
                <w:bCs/>
                <w:noProof/>
                <w:sz w:val="18"/>
                <w:lang w:eastAsia="zh-CN"/>
              </w:rPr>
              <w:t>Yes</w:t>
            </w:r>
          </w:p>
        </w:tc>
      </w:tr>
      <w:tr w:rsidR="009D5726" w:rsidRPr="001662C6" w14:paraId="13749FE0"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4D643D3" w14:textId="77777777" w:rsidR="009D5726" w:rsidRPr="001662C6" w:rsidRDefault="009D5726" w:rsidP="00901EE0">
            <w:pPr>
              <w:pStyle w:val="TAL"/>
              <w:rPr>
                <w:b/>
                <w:i/>
                <w:lang w:eastAsia="en-GB"/>
              </w:rPr>
            </w:pPr>
            <w:r w:rsidRPr="001662C6">
              <w:rPr>
                <w:b/>
                <w:i/>
                <w:lang w:eastAsia="en-GB"/>
              </w:rPr>
              <w:t>perServingCellMeasurementGap</w:t>
            </w:r>
          </w:p>
          <w:p w14:paraId="2AF49ECA" w14:textId="77777777" w:rsidR="009D5726" w:rsidRPr="001662C6" w:rsidRDefault="009D5726" w:rsidP="00901EE0">
            <w:pPr>
              <w:pStyle w:val="TAL"/>
              <w:rPr>
                <w:b/>
                <w:bCs/>
                <w:i/>
                <w:noProof/>
                <w:lang w:eastAsia="en-GB"/>
              </w:rPr>
            </w:pPr>
            <w:r w:rsidRPr="001662C6">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7C7A83"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781AA70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61542" w14:textId="77777777" w:rsidR="009D5726" w:rsidRPr="001662C6" w:rsidRDefault="009D5726" w:rsidP="00901EE0">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phy-TDD-ReConfig-</w:t>
            </w:r>
            <w:r w:rsidRPr="001662C6">
              <w:rPr>
                <w:rFonts w:ascii="Arial" w:eastAsia="SimSun" w:hAnsi="Arial" w:cs="Arial"/>
                <w:b/>
                <w:i/>
                <w:sz w:val="18"/>
                <w:szCs w:val="18"/>
                <w:lang w:eastAsia="zh-CN"/>
              </w:rPr>
              <w:t>F</w:t>
            </w:r>
            <w:r w:rsidRPr="001662C6">
              <w:rPr>
                <w:rFonts w:ascii="Arial" w:eastAsia="SimSun" w:hAnsi="Arial" w:cs="Arial"/>
                <w:b/>
                <w:i/>
                <w:sz w:val="18"/>
                <w:szCs w:val="18"/>
              </w:rPr>
              <w:t>DD-</w:t>
            </w:r>
            <w:r w:rsidRPr="001662C6">
              <w:rPr>
                <w:rFonts w:ascii="Arial" w:eastAsia="SimSun" w:hAnsi="Arial" w:cs="Arial"/>
                <w:b/>
                <w:i/>
                <w:sz w:val="18"/>
                <w:szCs w:val="18"/>
                <w:lang w:eastAsia="zh-CN"/>
              </w:rPr>
              <w:t>P</w:t>
            </w:r>
            <w:r w:rsidRPr="001662C6">
              <w:rPr>
                <w:rFonts w:ascii="Arial" w:eastAsia="SimSun" w:hAnsi="Arial" w:cs="Arial"/>
                <w:b/>
                <w:i/>
                <w:sz w:val="18"/>
                <w:szCs w:val="18"/>
              </w:rPr>
              <w:t>Cell</w:t>
            </w:r>
          </w:p>
          <w:p w14:paraId="5C0A90B7" w14:textId="77777777" w:rsidR="009D5726" w:rsidRPr="001662C6" w:rsidRDefault="009D5726" w:rsidP="00901EE0">
            <w:pPr>
              <w:pStyle w:val="TAL"/>
              <w:rPr>
                <w:b/>
                <w:i/>
                <w:lang w:eastAsia="en-GB"/>
              </w:rPr>
            </w:pPr>
            <w:r w:rsidRPr="001662C6">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662C6">
              <w:rPr>
                <w:lang w:eastAsia="en-GB"/>
              </w:rPr>
              <w:t>UE supports FDD PCell</w:t>
            </w:r>
            <w:r w:rsidRPr="001662C6">
              <w:rPr>
                <w:rFonts w:eastAsia="SimSun"/>
                <w:lang w:eastAsia="en-GB"/>
              </w:rPr>
              <w:t xml:space="preserve"> and </w:t>
            </w:r>
            <w:r w:rsidRPr="001662C6">
              <w:rPr>
                <w:rFonts w:eastAsia="SimSun"/>
                <w:i/>
                <w:lang w:eastAsia="en-GB"/>
              </w:rPr>
              <w:t>phy-TDD-ReConfig-TDD-PCell</w:t>
            </w:r>
            <w:r w:rsidRPr="001662C6">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C5EB38B" w14:textId="77777777" w:rsidR="009D5726" w:rsidRPr="001662C6" w:rsidRDefault="009D5726" w:rsidP="00901EE0">
            <w:pPr>
              <w:pStyle w:val="TAL"/>
              <w:jc w:val="center"/>
              <w:rPr>
                <w:bCs/>
                <w:noProof/>
                <w:lang w:eastAsia="en-GB"/>
              </w:rPr>
            </w:pPr>
            <w:r w:rsidRPr="001662C6">
              <w:rPr>
                <w:rFonts w:eastAsia="SimSun"/>
                <w:bCs/>
                <w:noProof/>
                <w:lang w:eastAsia="zh-CN"/>
              </w:rPr>
              <w:t>No</w:t>
            </w:r>
          </w:p>
        </w:tc>
      </w:tr>
      <w:tr w:rsidR="009D5726" w:rsidRPr="001662C6" w14:paraId="4F1DAE5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66E9E" w14:textId="77777777" w:rsidR="009D5726" w:rsidRPr="001662C6" w:rsidRDefault="009D5726" w:rsidP="00901EE0">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phy-TDD-ReConfig-TDD-PCell</w:t>
            </w:r>
          </w:p>
          <w:p w14:paraId="0D4E6A5C" w14:textId="77777777" w:rsidR="009D5726" w:rsidRPr="001662C6" w:rsidRDefault="009D5726" w:rsidP="00901EE0">
            <w:pPr>
              <w:pStyle w:val="TAL"/>
              <w:rPr>
                <w:b/>
                <w:i/>
                <w:lang w:eastAsia="en-GB"/>
              </w:rPr>
            </w:pPr>
            <w:r w:rsidRPr="001662C6">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452FF6D" w14:textId="77777777" w:rsidR="009D5726" w:rsidRPr="001662C6" w:rsidRDefault="009D5726" w:rsidP="00901EE0">
            <w:pPr>
              <w:pStyle w:val="TAL"/>
              <w:jc w:val="center"/>
              <w:rPr>
                <w:bCs/>
                <w:noProof/>
                <w:lang w:eastAsia="en-GB"/>
              </w:rPr>
            </w:pPr>
            <w:r w:rsidRPr="001662C6">
              <w:rPr>
                <w:rFonts w:eastAsia="SimSun"/>
                <w:bCs/>
                <w:noProof/>
                <w:lang w:eastAsia="zh-CN"/>
              </w:rPr>
              <w:t>Yes</w:t>
            </w:r>
          </w:p>
        </w:tc>
      </w:tr>
      <w:tr w:rsidR="009D5726" w:rsidRPr="001662C6" w14:paraId="2ACAD60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B562B2" w14:textId="77777777" w:rsidR="009D5726" w:rsidRPr="001662C6" w:rsidRDefault="009D5726" w:rsidP="00901EE0">
            <w:pPr>
              <w:pStyle w:val="TAL"/>
              <w:rPr>
                <w:b/>
                <w:i/>
                <w:lang w:eastAsia="en-GB"/>
              </w:rPr>
            </w:pPr>
            <w:r w:rsidRPr="001662C6">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9981784"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5FCF6BA8" w14:textId="77777777" w:rsidTr="00901EE0">
        <w:tc>
          <w:tcPr>
            <w:tcW w:w="7808" w:type="dxa"/>
            <w:gridSpan w:val="3"/>
            <w:tcBorders>
              <w:top w:val="single" w:sz="4" w:space="0" w:color="808080"/>
              <w:left w:val="single" w:sz="4" w:space="0" w:color="808080"/>
              <w:bottom w:val="single" w:sz="4" w:space="0" w:color="808080"/>
              <w:right w:val="single" w:sz="4" w:space="0" w:color="808080"/>
            </w:tcBorders>
          </w:tcPr>
          <w:p w14:paraId="4282AC48" w14:textId="77777777" w:rsidR="009D5726" w:rsidRPr="001662C6" w:rsidRDefault="009D5726" w:rsidP="00901EE0">
            <w:pPr>
              <w:pStyle w:val="TAL"/>
              <w:rPr>
                <w:b/>
                <w:i/>
                <w:lang w:eastAsia="en-GB"/>
              </w:rPr>
            </w:pPr>
            <w:r w:rsidRPr="001662C6">
              <w:rPr>
                <w:b/>
                <w:i/>
                <w:lang w:eastAsia="en-GB"/>
              </w:rPr>
              <w:t>powerClass-14dBm</w:t>
            </w:r>
          </w:p>
          <w:p w14:paraId="2A180DCA" w14:textId="77777777" w:rsidR="009D5726" w:rsidRPr="001662C6" w:rsidRDefault="009D5726" w:rsidP="00901EE0">
            <w:pPr>
              <w:pStyle w:val="TAL"/>
              <w:rPr>
                <w:lang w:eastAsia="en-GB"/>
              </w:rPr>
            </w:pPr>
            <w:r w:rsidRPr="001662C6">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77D5CABB"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78E930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1F276" w14:textId="77777777" w:rsidR="009D5726" w:rsidRPr="001662C6" w:rsidRDefault="009D5726" w:rsidP="00901EE0">
            <w:pPr>
              <w:pStyle w:val="TAL"/>
              <w:rPr>
                <w:b/>
                <w:i/>
                <w:lang w:eastAsia="en-GB"/>
              </w:rPr>
            </w:pPr>
            <w:r w:rsidRPr="001662C6">
              <w:rPr>
                <w:b/>
                <w:i/>
                <w:lang w:eastAsia="en-GB"/>
              </w:rPr>
              <w:t>powerPrefInd</w:t>
            </w:r>
          </w:p>
          <w:p w14:paraId="4F9F57F5" w14:textId="77777777" w:rsidR="009D5726" w:rsidRPr="001662C6" w:rsidRDefault="009D5726" w:rsidP="00901EE0">
            <w:pPr>
              <w:pStyle w:val="TAL"/>
              <w:rPr>
                <w:b/>
                <w:i/>
                <w:lang w:eastAsia="en-GB"/>
              </w:rPr>
            </w:pPr>
            <w:r w:rsidRPr="001662C6">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FE2999"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2FB154C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B08BF" w14:textId="77777777" w:rsidR="009D5726" w:rsidRPr="001662C6" w:rsidRDefault="009D5726" w:rsidP="00901EE0">
            <w:pPr>
              <w:pStyle w:val="TAL"/>
              <w:rPr>
                <w:b/>
                <w:i/>
                <w:lang w:eastAsia="en-GB"/>
              </w:rPr>
            </w:pPr>
            <w:r w:rsidRPr="001662C6">
              <w:rPr>
                <w:b/>
                <w:i/>
                <w:lang w:eastAsia="en-GB"/>
              </w:rPr>
              <w:t>powerUCI-SlotPUSCH, powerUCI-SubslotPUSCH</w:t>
            </w:r>
          </w:p>
          <w:p w14:paraId="337B70BD" w14:textId="77777777" w:rsidR="009D5726" w:rsidRPr="001662C6" w:rsidRDefault="009D5726" w:rsidP="00901EE0">
            <w:pPr>
              <w:pStyle w:val="TAL"/>
              <w:rPr>
                <w:b/>
                <w:i/>
                <w:lang w:eastAsia="en-GB"/>
              </w:rPr>
            </w:pPr>
            <w:r w:rsidRPr="001662C6">
              <w:rPr>
                <w:lang w:eastAsia="en-GB"/>
              </w:rPr>
              <w:t xml:space="preserve">Indicates whether the UE supports BPRE derivation based on the actual derived O_CQI. The parameter </w:t>
            </w:r>
            <w:r w:rsidRPr="001662C6">
              <w:rPr>
                <w:i/>
                <w:lang w:eastAsia="en-GB"/>
              </w:rPr>
              <w:t>uplinkPower-CSIPayload</w:t>
            </w:r>
            <w:r w:rsidRPr="001662C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21A0C4F9"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32C806E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0E4BB5" w14:textId="77777777" w:rsidR="009D5726" w:rsidRPr="001662C6" w:rsidRDefault="009D5726" w:rsidP="00901EE0">
            <w:pPr>
              <w:keepNext/>
              <w:keepLines/>
              <w:spacing w:after="0"/>
              <w:rPr>
                <w:rFonts w:ascii="Arial" w:hAnsi="Arial" w:cs="Arial"/>
                <w:b/>
                <w:i/>
                <w:sz w:val="18"/>
                <w:szCs w:val="18"/>
                <w:lang w:eastAsia="zh-CN"/>
              </w:rPr>
            </w:pPr>
            <w:r w:rsidRPr="001662C6">
              <w:rPr>
                <w:rFonts w:ascii="Arial" w:hAnsi="Arial" w:cs="Arial"/>
                <w:b/>
                <w:i/>
                <w:sz w:val="18"/>
                <w:szCs w:val="18"/>
              </w:rPr>
              <w:t>prach-Enhancements</w:t>
            </w:r>
          </w:p>
          <w:p w14:paraId="5C7B2A6E" w14:textId="77777777" w:rsidR="009D5726" w:rsidRPr="001662C6" w:rsidRDefault="009D5726" w:rsidP="00901EE0">
            <w:pPr>
              <w:keepNext/>
              <w:keepLines/>
              <w:spacing w:after="0"/>
              <w:rPr>
                <w:rFonts w:ascii="Arial" w:hAnsi="Arial" w:cs="Arial"/>
                <w:b/>
                <w:i/>
                <w:sz w:val="18"/>
                <w:szCs w:val="18"/>
                <w:lang w:eastAsia="zh-CN"/>
              </w:rPr>
            </w:pPr>
            <w:r w:rsidRPr="001662C6">
              <w:rPr>
                <w:rFonts w:ascii="Arial" w:hAnsi="Arial" w:cs="Arial"/>
                <w:sz w:val="18"/>
                <w:szCs w:val="18"/>
              </w:rPr>
              <w:t xml:space="preserve">This field defines whether the UE supports </w:t>
            </w:r>
            <w:r w:rsidRPr="001662C6">
              <w:rPr>
                <w:rFonts w:ascii="Arial" w:hAnsi="Arial" w:cs="Arial"/>
                <w:sz w:val="18"/>
                <w:szCs w:val="18"/>
                <w:lang w:eastAsia="ko-KR"/>
              </w:rPr>
              <w:t>random access preambles generated from restricted set type B in high speed scenoario as specified in TS 36.211 [</w:t>
            </w:r>
            <w:r w:rsidRPr="001662C6">
              <w:rPr>
                <w:rFonts w:ascii="Arial" w:hAnsi="Arial" w:cs="Arial"/>
                <w:sz w:val="18"/>
                <w:szCs w:val="18"/>
                <w:lang w:eastAsia="zh-CN"/>
              </w:rPr>
              <w:t>21</w:t>
            </w:r>
            <w:r w:rsidRPr="001662C6">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17A954" w14:textId="77777777" w:rsidR="009D5726" w:rsidRPr="001662C6" w:rsidRDefault="009D5726" w:rsidP="00901EE0">
            <w:pPr>
              <w:keepNext/>
              <w:keepLines/>
              <w:spacing w:after="0"/>
              <w:jc w:val="center"/>
              <w:rPr>
                <w:rFonts w:ascii="Arial" w:hAnsi="Arial" w:cs="Arial"/>
                <w:bCs/>
                <w:noProof/>
                <w:sz w:val="18"/>
                <w:szCs w:val="18"/>
                <w:lang w:eastAsia="en-GB"/>
              </w:rPr>
            </w:pPr>
            <w:r w:rsidRPr="001662C6">
              <w:rPr>
                <w:rFonts w:ascii="Arial" w:hAnsi="Arial"/>
                <w:bCs/>
                <w:noProof/>
                <w:sz w:val="18"/>
              </w:rPr>
              <w:t>-</w:t>
            </w:r>
          </w:p>
        </w:tc>
      </w:tr>
      <w:tr w:rsidR="009D5726" w:rsidRPr="001662C6" w14:paraId="7A7D31F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BCE03F" w14:textId="77777777" w:rsidR="009D5726" w:rsidRPr="001662C6" w:rsidRDefault="009D5726" w:rsidP="00901EE0">
            <w:pPr>
              <w:keepNext/>
              <w:keepLines/>
              <w:spacing w:after="0"/>
              <w:rPr>
                <w:rFonts w:ascii="Arial" w:hAnsi="Arial"/>
                <w:b/>
                <w:bCs/>
                <w:i/>
                <w:noProof/>
                <w:sz w:val="18"/>
                <w:lang w:eastAsia="en-GB"/>
              </w:rPr>
            </w:pPr>
            <w:r w:rsidRPr="001662C6">
              <w:rPr>
                <w:rFonts w:ascii="Arial" w:hAnsi="Arial"/>
                <w:b/>
                <w:bCs/>
                <w:i/>
                <w:noProof/>
                <w:sz w:val="18"/>
                <w:lang w:eastAsia="en-GB"/>
              </w:rPr>
              <w:t>processingTimelineSet</w:t>
            </w:r>
          </w:p>
          <w:p w14:paraId="6EF3AA0D" w14:textId="77777777" w:rsidR="009D5726" w:rsidRPr="001662C6" w:rsidRDefault="009D5726" w:rsidP="00901EE0">
            <w:pPr>
              <w:keepNext/>
              <w:keepLines/>
              <w:spacing w:after="0"/>
              <w:rPr>
                <w:rFonts w:ascii="Arial" w:hAnsi="Arial" w:cs="Arial"/>
                <w:sz w:val="18"/>
                <w:szCs w:val="18"/>
                <w:lang w:eastAsia="en-GB"/>
              </w:rPr>
            </w:pPr>
            <w:r w:rsidRPr="001662C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662C6">
              <w:rPr>
                <w:rFonts w:ascii="Arial" w:hAnsi="Arial" w:cs="Arial"/>
                <w:sz w:val="18"/>
                <w:szCs w:val="18"/>
                <w:lang w:eastAsia="zh-CN"/>
              </w:rPr>
              <w:t>TS 36.211 [21], clause 8.1</w:t>
            </w:r>
            <w:r w:rsidRPr="001662C6">
              <w:rPr>
                <w:rFonts w:ascii="Arial" w:hAnsi="Arial" w:cs="Arial"/>
                <w:sz w:val="18"/>
                <w:szCs w:val="18"/>
                <w:lang w:eastAsia="en-GB"/>
              </w:rPr>
              <w:t xml:space="preserve">, The minimum processing timeline to use, out of the two options for a given set is configured by parameter </w:t>
            </w:r>
            <w:r w:rsidRPr="001662C6">
              <w:rPr>
                <w:rFonts w:ascii="Arial" w:hAnsi="Arial" w:cs="Arial"/>
                <w:i/>
                <w:sz w:val="18"/>
                <w:szCs w:val="18"/>
                <w:lang w:eastAsia="en-GB"/>
              </w:rPr>
              <w:t>proc-Timeline</w:t>
            </w:r>
            <w:r w:rsidRPr="001662C6">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4CF9469" w14:textId="77777777" w:rsidR="009D5726" w:rsidRPr="001662C6" w:rsidRDefault="009D5726" w:rsidP="00901EE0">
            <w:pPr>
              <w:keepNext/>
              <w:keepLines/>
              <w:spacing w:after="0"/>
              <w:jc w:val="center"/>
              <w:rPr>
                <w:rFonts w:ascii="Arial" w:hAnsi="Arial"/>
                <w:bCs/>
                <w:noProof/>
                <w:sz w:val="18"/>
              </w:rPr>
            </w:pPr>
            <w:r w:rsidRPr="001662C6">
              <w:rPr>
                <w:rFonts w:ascii="Arial" w:hAnsi="Arial"/>
                <w:bCs/>
                <w:noProof/>
                <w:sz w:val="18"/>
              </w:rPr>
              <w:t>-</w:t>
            </w:r>
          </w:p>
        </w:tc>
      </w:tr>
      <w:tr w:rsidR="009D5726" w:rsidRPr="001662C6" w14:paraId="19DDEA6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F2EF48" w14:textId="77777777" w:rsidR="009D5726" w:rsidRPr="001662C6" w:rsidRDefault="009D5726" w:rsidP="00901EE0">
            <w:pPr>
              <w:keepNext/>
              <w:keepLines/>
              <w:spacing w:after="0"/>
              <w:rPr>
                <w:rFonts w:ascii="Arial" w:hAnsi="Arial" w:cs="Arial"/>
                <w:b/>
                <w:i/>
                <w:sz w:val="18"/>
                <w:szCs w:val="18"/>
              </w:rPr>
            </w:pPr>
            <w:r w:rsidRPr="001662C6">
              <w:rPr>
                <w:rFonts w:ascii="Arial" w:hAnsi="Arial" w:cs="Arial"/>
                <w:b/>
                <w:i/>
                <w:sz w:val="18"/>
                <w:szCs w:val="18"/>
              </w:rPr>
              <w:t>pucch-Format4</w:t>
            </w:r>
          </w:p>
          <w:p w14:paraId="15D25E1F" w14:textId="77777777" w:rsidR="009D5726" w:rsidRPr="001662C6" w:rsidRDefault="009D5726" w:rsidP="00901EE0">
            <w:pPr>
              <w:keepNext/>
              <w:keepLines/>
              <w:spacing w:after="0"/>
              <w:rPr>
                <w:rFonts w:ascii="Arial" w:hAnsi="Arial" w:cs="Arial"/>
                <w:b/>
                <w:i/>
                <w:sz w:val="18"/>
                <w:szCs w:val="18"/>
              </w:rPr>
            </w:pPr>
            <w:r w:rsidRPr="001662C6">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4271913F" w14:textId="77777777" w:rsidR="009D5726" w:rsidRPr="001662C6" w:rsidRDefault="009D5726" w:rsidP="00901EE0">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Yes</w:t>
            </w:r>
          </w:p>
        </w:tc>
      </w:tr>
      <w:tr w:rsidR="009D5726" w:rsidRPr="001662C6" w14:paraId="35A483B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5C342" w14:textId="77777777" w:rsidR="009D5726" w:rsidRPr="001662C6" w:rsidRDefault="009D5726" w:rsidP="00901EE0">
            <w:pPr>
              <w:keepNext/>
              <w:keepLines/>
              <w:spacing w:after="0"/>
              <w:rPr>
                <w:rFonts w:ascii="Arial" w:hAnsi="Arial" w:cs="Arial"/>
                <w:b/>
                <w:i/>
                <w:sz w:val="18"/>
                <w:szCs w:val="18"/>
              </w:rPr>
            </w:pPr>
            <w:r w:rsidRPr="001662C6">
              <w:rPr>
                <w:rFonts w:ascii="Arial" w:hAnsi="Arial" w:cs="Arial"/>
                <w:b/>
                <w:i/>
                <w:sz w:val="18"/>
                <w:szCs w:val="18"/>
              </w:rPr>
              <w:t>pucch-Format5</w:t>
            </w:r>
          </w:p>
          <w:p w14:paraId="4DD0BF60" w14:textId="77777777" w:rsidR="009D5726" w:rsidRPr="001662C6" w:rsidRDefault="009D5726" w:rsidP="00901EE0">
            <w:pPr>
              <w:keepNext/>
              <w:keepLines/>
              <w:spacing w:after="0"/>
              <w:rPr>
                <w:rFonts w:ascii="Arial" w:hAnsi="Arial" w:cs="Arial"/>
                <w:b/>
                <w:i/>
                <w:sz w:val="18"/>
                <w:szCs w:val="18"/>
              </w:rPr>
            </w:pPr>
            <w:r w:rsidRPr="001662C6">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5C4A9E37" w14:textId="77777777" w:rsidR="009D5726" w:rsidRPr="001662C6" w:rsidRDefault="009D5726" w:rsidP="00901EE0">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Yes</w:t>
            </w:r>
          </w:p>
        </w:tc>
      </w:tr>
      <w:tr w:rsidR="009D5726" w:rsidRPr="001662C6" w14:paraId="7920FB4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5EC8C0" w14:textId="77777777" w:rsidR="009D5726" w:rsidRPr="001662C6" w:rsidRDefault="009D5726" w:rsidP="00901EE0">
            <w:pPr>
              <w:keepNext/>
              <w:keepLines/>
              <w:spacing w:after="0"/>
              <w:rPr>
                <w:rFonts w:ascii="Arial" w:hAnsi="Arial" w:cs="Arial"/>
                <w:b/>
                <w:i/>
                <w:sz w:val="18"/>
                <w:szCs w:val="18"/>
              </w:rPr>
            </w:pPr>
            <w:r w:rsidRPr="001662C6">
              <w:rPr>
                <w:rFonts w:ascii="Arial" w:hAnsi="Arial" w:cs="Arial"/>
                <w:b/>
                <w:i/>
                <w:sz w:val="18"/>
                <w:szCs w:val="18"/>
              </w:rPr>
              <w:t>pucch-SCell</w:t>
            </w:r>
          </w:p>
          <w:p w14:paraId="66480E1E" w14:textId="77777777" w:rsidR="009D5726" w:rsidRPr="001662C6" w:rsidRDefault="009D5726" w:rsidP="00901EE0">
            <w:pPr>
              <w:keepNext/>
              <w:keepLines/>
              <w:spacing w:after="0"/>
              <w:rPr>
                <w:rFonts w:ascii="Arial" w:hAnsi="Arial" w:cs="Arial"/>
                <w:b/>
                <w:i/>
                <w:sz w:val="18"/>
                <w:szCs w:val="18"/>
              </w:rPr>
            </w:pPr>
            <w:r w:rsidRPr="001662C6">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755280B8" w14:textId="77777777" w:rsidR="009D5726" w:rsidRPr="001662C6" w:rsidRDefault="009D5726" w:rsidP="00901EE0">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No</w:t>
            </w:r>
          </w:p>
        </w:tc>
      </w:tr>
      <w:tr w:rsidR="009D5726" w:rsidRPr="001662C6" w:rsidDel="00A171DB" w14:paraId="1A331549"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554E2E" w14:textId="77777777" w:rsidR="009D5726" w:rsidRPr="001662C6" w:rsidRDefault="009D5726" w:rsidP="00901EE0">
            <w:pPr>
              <w:pStyle w:val="TAL"/>
              <w:rPr>
                <w:b/>
                <w:i/>
                <w:lang w:eastAsia="en-GB"/>
              </w:rPr>
            </w:pPr>
            <w:r w:rsidRPr="001662C6">
              <w:rPr>
                <w:b/>
                <w:i/>
                <w:lang w:eastAsia="en-GB"/>
              </w:rPr>
              <w:t>pur-CP-EPC-CE-ModeA, pur-CP-EPC-CE-ModeB, pur-CP-5GC-CE-ModeA, pur-CP-5GC-CE-ModeB</w:t>
            </w:r>
          </w:p>
          <w:p w14:paraId="40A4FDC6" w14:textId="77777777" w:rsidR="009D5726" w:rsidRPr="001662C6" w:rsidDel="00A171DB" w:rsidRDefault="009D5726" w:rsidP="00901EE0">
            <w:pPr>
              <w:pStyle w:val="TAL"/>
              <w:rPr>
                <w:b/>
                <w:i/>
                <w:lang w:eastAsia="en-GB"/>
              </w:rPr>
            </w:pPr>
            <w:r w:rsidRPr="001662C6">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4A85E37" w14:textId="77777777" w:rsidR="009D5726" w:rsidRPr="001662C6" w:rsidDel="00A171DB" w:rsidRDefault="009D5726" w:rsidP="00901EE0">
            <w:pPr>
              <w:pStyle w:val="TAL"/>
              <w:jc w:val="center"/>
              <w:rPr>
                <w:bCs/>
                <w:noProof/>
                <w:lang w:eastAsia="en-GB"/>
              </w:rPr>
            </w:pPr>
            <w:r w:rsidRPr="001662C6">
              <w:rPr>
                <w:bCs/>
                <w:noProof/>
                <w:lang w:eastAsia="en-GB"/>
              </w:rPr>
              <w:t>Yes</w:t>
            </w:r>
          </w:p>
        </w:tc>
      </w:tr>
      <w:tr w:rsidR="009D5726" w:rsidRPr="001662C6" w:rsidDel="00A171DB" w14:paraId="73622297"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C458ED" w14:textId="77777777" w:rsidR="009D5726" w:rsidRPr="001662C6" w:rsidRDefault="009D5726" w:rsidP="00901EE0">
            <w:pPr>
              <w:pStyle w:val="TAL"/>
              <w:rPr>
                <w:b/>
                <w:i/>
                <w:lang w:eastAsia="en-GB"/>
              </w:rPr>
            </w:pPr>
            <w:r w:rsidRPr="001662C6">
              <w:rPr>
                <w:b/>
                <w:i/>
                <w:lang w:eastAsia="en-GB"/>
              </w:rPr>
              <w:t>pur-CP-L1Ack</w:t>
            </w:r>
          </w:p>
          <w:p w14:paraId="6B9459E8" w14:textId="77777777" w:rsidR="009D5726" w:rsidRPr="001662C6" w:rsidDel="00A171DB" w:rsidRDefault="009D5726" w:rsidP="00901EE0">
            <w:pPr>
              <w:pStyle w:val="TAL"/>
              <w:rPr>
                <w:b/>
                <w:i/>
                <w:lang w:eastAsia="en-GB"/>
              </w:rPr>
            </w:pPr>
            <w:r w:rsidRPr="001662C6">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54A0302" w14:textId="77777777" w:rsidR="009D5726" w:rsidRPr="001662C6" w:rsidDel="00A171DB" w:rsidRDefault="009D5726" w:rsidP="00901EE0">
            <w:pPr>
              <w:pStyle w:val="TAL"/>
              <w:jc w:val="center"/>
              <w:rPr>
                <w:bCs/>
                <w:noProof/>
                <w:lang w:eastAsia="en-GB"/>
              </w:rPr>
            </w:pPr>
            <w:r w:rsidRPr="001662C6">
              <w:rPr>
                <w:bCs/>
                <w:noProof/>
                <w:lang w:eastAsia="en-GB"/>
              </w:rPr>
              <w:t>Yes</w:t>
            </w:r>
          </w:p>
        </w:tc>
      </w:tr>
      <w:tr w:rsidR="009D5726" w:rsidRPr="001662C6" w:rsidDel="00A171DB" w14:paraId="774BE004"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6D5E3E8" w14:textId="77777777" w:rsidR="009D5726" w:rsidRPr="001662C6" w:rsidRDefault="009D5726" w:rsidP="00901EE0">
            <w:pPr>
              <w:pStyle w:val="TAL"/>
              <w:rPr>
                <w:b/>
                <w:i/>
                <w:lang w:eastAsia="en-GB"/>
              </w:rPr>
            </w:pPr>
            <w:r w:rsidRPr="001662C6">
              <w:rPr>
                <w:b/>
                <w:i/>
                <w:lang w:eastAsia="en-GB"/>
              </w:rPr>
              <w:t>pur-FrequencyHopping</w:t>
            </w:r>
          </w:p>
          <w:p w14:paraId="2695083C" w14:textId="77777777" w:rsidR="009D5726" w:rsidRPr="001662C6" w:rsidDel="00A171DB" w:rsidRDefault="009D5726" w:rsidP="00901EE0">
            <w:pPr>
              <w:pStyle w:val="TAL"/>
              <w:rPr>
                <w:b/>
                <w:i/>
                <w:lang w:eastAsia="en-GB"/>
              </w:rPr>
            </w:pPr>
            <w:r w:rsidRPr="001662C6">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3E69AE2E" w14:textId="77777777" w:rsidR="009D5726" w:rsidRPr="001662C6" w:rsidDel="00A171DB" w:rsidRDefault="009D5726" w:rsidP="00901EE0">
            <w:pPr>
              <w:pStyle w:val="TAL"/>
              <w:jc w:val="center"/>
              <w:rPr>
                <w:bCs/>
                <w:noProof/>
                <w:lang w:eastAsia="en-GB"/>
              </w:rPr>
            </w:pPr>
            <w:r w:rsidRPr="001662C6">
              <w:rPr>
                <w:bCs/>
                <w:noProof/>
                <w:lang w:eastAsia="en-GB"/>
              </w:rPr>
              <w:t>Yes</w:t>
            </w:r>
          </w:p>
        </w:tc>
      </w:tr>
      <w:tr w:rsidR="009D5726" w:rsidRPr="001662C6" w:rsidDel="00A171DB" w14:paraId="0CB52DB6"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DDFA55" w14:textId="77777777" w:rsidR="009D5726" w:rsidRPr="001662C6" w:rsidRDefault="009D5726" w:rsidP="00901EE0">
            <w:pPr>
              <w:pStyle w:val="TAL"/>
              <w:rPr>
                <w:b/>
                <w:bCs/>
                <w:i/>
                <w:noProof/>
                <w:lang w:eastAsia="en-GB"/>
              </w:rPr>
            </w:pPr>
            <w:r w:rsidRPr="001662C6">
              <w:rPr>
                <w:b/>
                <w:bCs/>
                <w:i/>
                <w:noProof/>
                <w:lang w:eastAsia="en-GB"/>
              </w:rPr>
              <w:t>pur-PUSCH-NB-MaxTBS</w:t>
            </w:r>
          </w:p>
          <w:p w14:paraId="42D9528A" w14:textId="77777777" w:rsidR="009D5726" w:rsidRPr="001662C6" w:rsidDel="00A171DB" w:rsidRDefault="009D5726" w:rsidP="00901EE0">
            <w:pPr>
              <w:pStyle w:val="TAL"/>
              <w:rPr>
                <w:b/>
                <w:i/>
                <w:lang w:eastAsia="en-GB"/>
              </w:rPr>
            </w:pPr>
            <w:r w:rsidRPr="001662C6">
              <w:rPr>
                <w:iCs/>
                <w:noProof/>
                <w:lang w:eastAsia="en-GB"/>
              </w:rPr>
              <w:t xml:space="preserve">Indicates whether the UE supports 2984 bits max UL TBS in 1.4 MHz </w:t>
            </w:r>
            <w:r w:rsidRPr="001662C6">
              <w:rPr>
                <w:lang w:eastAsia="en-GB"/>
              </w:rPr>
              <w:t>for transmission using PUR when operating in CE mode A</w:t>
            </w:r>
            <w:r w:rsidRPr="001662C6">
              <w:t>, as specified in TS</w:t>
            </w:r>
            <w:r w:rsidRPr="001662C6">
              <w:rPr>
                <w:lang w:eastAsia="en-GB"/>
              </w:rPr>
              <w:t xml:space="preserve"> 36.212 [22] and TS 36.213 [23]</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264052CC" w14:textId="77777777" w:rsidR="009D5726" w:rsidRPr="001662C6" w:rsidDel="00A171DB" w:rsidRDefault="009D5726" w:rsidP="00901EE0">
            <w:pPr>
              <w:pStyle w:val="TAL"/>
              <w:jc w:val="center"/>
              <w:rPr>
                <w:bCs/>
                <w:noProof/>
                <w:lang w:eastAsia="en-GB"/>
              </w:rPr>
            </w:pPr>
            <w:r w:rsidRPr="001662C6">
              <w:rPr>
                <w:bCs/>
                <w:noProof/>
                <w:lang w:eastAsia="en-GB"/>
              </w:rPr>
              <w:t>Yes</w:t>
            </w:r>
          </w:p>
        </w:tc>
      </w:tr>
      <w:tr w:rsidR="009D5726" w:rsidRPr="001662C6" w:rsidDel="00A171DB" w14:paraId="0FBD9480"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A74B2D" w14:textId="77777777" w:rsidR="009D5726" w:rsidRPr="001662C6" w:rsidRDefault="009D5726" w:rsidP="00901EE0">
            <w:pPr>
              <w:pStyle w:val="TAL"/>
              <w:rPr>
                <w:b/>
                <w:i/>
                <w:lang w:eastAsia="en-GB"/>
              </w:rPr>
            </w:pPr>
            <w:r w:rsidRPr="001662C6">
              <w:rPr>
                <w:b/>
                <w:i/>
                <w:lang w:eastAsia="en-GB"/>
              </w:rPr>
              <w:t>pur-RSRP-Validation</w:t>
            </w:r>
          </w:p>
          <w:p w14:paraId="35FBCFB2" w14:textId="77777777" w:rsidR="009D5726" w:rsidRPr="001662C6" w:rsidDel="00A171DB" w:rsidRDefault="009D5726" w:rsidP="00901EE0">
            <w:pPr>
              <w:pStyle w:val="TAL"/>
              <w:rPr>
                <w:b/>
                <w:i/>
                <w:lang w:eastAsia="en-GB"/>
              </w:rPr>
            </w:pPr>
            <w:r w:rsidRPr="001662C6">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85BAB0B" w14:textId="77777777" w:rsidR="009D5726" w:rsidRPr="001662C6" w:rsidDel="00A171DB" w:rsidRDefault="009D5726" w:rsidP="00901EE0">
            <w:pPr>
              <w:pStyle w:val="TAL"/>
              <w:jc w:val="center"/>
              <w:rPr>
                <w:bCs/>
                <w:noProof/>
                <w:lang w:eastAsia="en-GB"/>
              </w:rPr>
            </w:pPr>
            <w:r w:rsidRPr="001662C6">
              <w:rPr>
                <w:bCs/>
                <w:noProof/>
                <w:lang w:eastAsia="en-GB"/>
              </w:rPr>
              <w:t>Yes</w:t>
            </w:r>
          </w:p>
        </w:tc>
      </w:tr>
      <w:tr w:rsidR="009D5726" w:rsidRPr="001662C6" w:rsidDel="00A171DB" w14:paraId="0819DC70"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F69B42" w14:textId="77777777" w:rsidR="009D5726" w:rsidRPr="001662C6" w:rsidRDefault="009D5726" w:rsidP="00901EE0">
            <w:pPr>
              <w:pStyle w:val="TAL"/>
              <w:rPr>
                <w:b/>
                <w:i/>
                <w:lang w:eastAsia="en-GB"/>
              </w:rPr>
            </w:pPr>
            <w:r w:rsidRPr="001662C6">
              <w:rPr>
                <w:b/>
                <w:i/>
                <w:lang w:eastAsia="en-GB"/>
              </w:rPr>
              <w:t>pur-SubPRB-CE-ModeA, pur-SubPRB-CE-ModeB</w:t>
            </w:r>
          </w:p>
          <w:p w14:paraId="6DAF2BFC" w14:textId="77777777" w:rsidR="009D5726" w:rsidRPr="001662C6" w:rsidDel="00A171DB" w:rsidRDefault="009D5726" w:rsidP="00901EE0">
            <w:pPr>
              <w:pStyle w:val="TAL"/>
              <w:rPr>
                <w:b/>
                <w:i/>
                <w:lang w:eastAsia="en-GB"/>
              </w:rPr>
            </w:pPr>
            <w:r w:rsidRPr="001662C6">
              <w:rPr>
                <w:lang w:eastAsia="en-GB"/>
              </w:rPr>
              <w:t xml:space="preserve">Indicates whether UE supports subPRB </w:t>
            </w:r>
            <w:r w:rsidRPr="001662C6">
              <w:rPr>
                <w:bCs/>
                <w:noProof/>
                <w:lang w:eastAsia="en-GB"/>
              </w:rPr>
              <w:t>resource allocation for PUSCH</w:t>
            </w:r>
            <w:r w:rsidRPr="001662C6">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743749DF" w14:textId="77777777" w:rsidR="009D5726" w:rsidRPr="001662C6" w:rsidDel="00A171DB" w:rsidRDefault="009D5726" w:rsidP="00901EE0">
            <w:pPr>
              <w:pStyle w:val="TAL"/>
              <w:jc w:val="center"/>
              <w:rPr>
                <w:bCs/>
                <w:noProof/>
                <w:lang w:eastAsia="en-GB"/>
              </w:rPr>
            </w:pPr>
            <w:r w:rsidRPr="001662C6">
              <w:rPr>
                <w:bCs/>
                <w:noProof/>
                <w:lang w:eastAsia="en-GB"/>
              </w:rPr>
              <w:t>Yes</w:t>
            </w:r>
          </w:p>
        </w:tc>
      </w:tr>
      <w:tr w:rsidR="009D5726" w:rsidRPr="001662C6" w:rsidDel="00A171DB" w14:paraId="24F5C377" w14:textId="77777777" w:rsidTr="00901EE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2A61DE" w14:textId="77777777" w:rsidR="009D5726" w:rsidRPr="001662C6" w:rsidRDefault="009D5726" w:rsidP="00901EE0">
            <w:pPr>
              <w:pStyle w:val="TAL"/>
              <w:rPr>
                <w:b/>
                <w:i/>
                <w:lang w:eastAsia="en-GB"/>
              </w:rPr>
            </w:pPr>
            <w:r w:rsidRPr="001662C6">
              <w:rPr>
                <w:b/>
                <w:i/>
                <w:lang w:eastAsia="en-GB"/>
              </w:rPr>
              <w:t>pur-UP-EPC-CE-ModeA, pur-UP-EPC-CE-ModeB, pur-UP-5GC-CE-ModeA, pur-UP-5GC-CE-ModeB</w:t>
            </w:r>
          </w:p>
          <w:p w14:paraId="6BF96FCA" w14:textId="77777777" w:rsidR="009D5726" w:rsidRPr="001662C6" w:rsidDel="00A171DB" w:rsidRDefault="009D5726" w:rsidP="00901EE0">
            <w:pPr>
              <w:pStyle w:val="TAL"/>
              <w:rPr>
                <w:b/>
                <w:i/>
                <w:lang w:eastAsia="en-GB"/>
              </w:rPr>
            </w:pPr>
            <w:r w:rsidRPr="001662C6">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B429909" w14:textId="77777777" w:rsidR="009D5726" w:rsidRPr="001662C6" w:rsidDel="00A171DB" w:rsidRDefault="009D5726" w:rsidP="00901EE0">
            <w:pPr>
              <w:pStyle w:val="TAL"/>
              <w:jc w:val="center"/>
              <w:rPr>
                <w:bCs/>
                <w:noProof/>
                <w:lang w:eastAsia="en-GB"/>
              </w:rPr>
            </w:pPr>
            <w:r w:rsidRPr="001662C6">
              <w:rPr>
                <w:bCs/>
                <w:noProof/>
                <w:lang w:eastAsia="en-GB"/>
              </w:rPr>
              <w:t>Yes</w:t>
            </w:r>
          </w:p>
        </w:tc>
      </w:tr>
      <w:tr w:rsidR="009D5726" w:rsidRPr="001662C6" w14:paraId="470BC8D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5873DE" w14:textId="77777777" w:rsidR="009D5726" w:rsidRPr="001662C6" w:rsidRDefault="009D5726" w:rsidP="00901EE0">
            <w:pPr>
              <w:pStyle w:val="TAL"/>
              <w:rPr>
                <w:b/>
                <w:bCs/>
                <w:i/>
                <w:iCs/>
              </w:rPr>
            </w:pPr>
            <w:r w:rsidRPr="001662C6">
              <w:rPr>
                <w:b/>
                <w:bCs/>
                <w:i/>
                <w:iCs/>
              </w:rPr>
              <w:t>pusch-Enhancements</w:t>
            </w:r>
          </w:p>
          <w:p w14:paraId="7361B1A2" w14:textId="77777777" w:rsidR="009D5726" w:rsidRPr="001662C6" w:rsidRDefault="009D5726" w:rsidP="00901EE0">
            <w:pPr>
              <w:pStyle w:val="TAL"/>
            </w:pPr>
            <w:r w:rsidRPr="001662C6">
              <w:t>Indicates whether the UE supports the PUSCH enhancement mode</w:t>
            </w:r>
            <w:r w:rsidRPr="001662C6">
              <w:rPr>
                <w:lang w:eastAsia="zh-CN"/>
              </w:rPr>
              <w:t xml:space="preserve"> as specified in TS 36.211 [21] and TS 36.213 [23]</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05E89794" w14:textId="77777777" w:rsidR="009D5726" w:rsidRPr="001662C6" w:rsidRDefault="009D5726" w:rsidP="00901EE0">
            <w:pPr>
              <w:pStyle w:val="TAL"/>
              <w:jc w:val="center"/>
              <w:rPr>
                <w:bCs/>
                <w:noProof/>
                <w:lang w:eastAsia="zh-CN"/>
              </w:rPr>
            </w:pPr>
            <w:r w:rsidRPr="001662C6">
              <w:rPr>
                <w:bCs/>
                <w:noProof/>
                <w:lang w:eastAsia="zh-CN"/>
              </w:rPr>
              <w:t>Yes</w:t>
            </w:r>
          </w:p>
        </w:tc>
      </w:tr>
      <w:tr w:rsidR="009D5726" w:rsidRPr="001662C6" w14:paraId="29F3454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245278" w14:textId="77777777" w:rsidR="009D5726" w:rsidRPr="001662C6" w:rsidRDefault="009D5726" w:rsidP="00901EE0">
            <w:pPr>
              <w:pStyle w:val="TAL"/>
              <w:rPr>
                <w:b/>
                <w:bCs/>
                <w:i/>
                <w:iCs/>
              </w:rPr>
            </w:pPr>
            <w:r w:rsidRPr="001662C6">
              <w:rPr>
                <w:b/>
                <w:bCs/>
                <w:i/>
                <w:iCs/>
              </w:rPr>
              <w:t>pusch-FeedbackMode</w:t>
            </w:r>
          </w:p>
          <w:p w14:paraId="4E7C9D2F" w14:textId="77777777" w:rsidR="009D5726" w:rsidRPr="001662C6" w:rsidRDefault="009D5726" w:rsidP="00901EE0">
            <w:pPr>
              <w:pStyle w:val="TAL"/>
            </w:pPr>
            <w:r w:rsidRPr="001662C6">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1DA6FAE1" w14:textId="77777777" w:rsidR="009D5726" w:rsidRPr="001662C6" w:rsidRDefault="009D5726" w:rsidP="00901EE0">
            <w:pPr>
              <w:pStyle w:val="TAL"/>
              <w:jc w:val="center"/>
              <w:rPr>
                <w:bCs/>
                <w:noProof/>
              </w:rPr>
            </w:pPr>
            <w:r w:rsidRPr="001662C6">
              <w:rPr>
                <w:bCs/>
                <w:noProof/>
              </w:rPr>
              <w:t>No</w:t>
            </w:r>
          </w:p>
        </w:tc>
      </w:tr>
      <w:tr w:rsidR="009D5726" w:rsidRPr="001662C6" w14:paraId="73C8255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6AAAF" w14:textId="77777777" w:rsidR="009D5726" w:rsidRPr="001662C6" w:rsidRDefault="009D5726" w:rsidP="00901EE0">
            <w:pPr>
              <w:pStyle w:val="TAL"/>
              <w:rPr>
                <w:lang w:eastAsia="en-GB"/>
              </w:rPr>
            </w:pPr>
            <w:r w:rsidRPr="001662C6">
              <w:rPr>
                <w:b/>
                <w:i/>
                <w:lang w:eastAsia="en-GB"/>
              </w:rPr>
              <w:t>pusch-MultiTB-CE-ModeA, pusch-MultiTB-CE-ModeB</w:t>
            </w:r>
          </w:p>
          <w:p w14:paraId="1EBEE440" w14:textId="77777777" w:rsidR="009D5726" w:rsidRPr="001662C6" w:rsidRDefault="009D5726" w:rsidP="00901EE0">
            <w:pPr>
              <w:pStyle w:val="TAL"/>
              <w:rPr>
                <w:b/>
                <w:bCs/>
                <w:i/>
                <w:iCs/>
              </w:rPr>
            </w:pPr>
            <w:r w:rsidRPr="001662C6">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C473BA7" w14:textId="77777777" w:rsidR="009D5726" w:rsidRPr="001662C6" w:rsidRDefault="009D5726" w:rsidP="00901EE0">
            <w:pPr>
              <w:pStyle w:val="TAL"/>
              <w:jc w:val="center"/>
              <w:rPr>
                <w:bCs/>
                <w:noProof/>
              </w:rPr>
            </w:pPr>
            <w:r w:rsidRPr="001662C6">
              <w:rPr>
                <w:bCs/>
                <w:noProof/>
                <w:lang w:eastAsia="en-GB"/>
              </w:rPr>
              <w:t>Yes</w:t>
            </w:r>
          </w:p>
        </w:tc>
      </w:tr>
      <w:tr w:rsidR="009D5726" w:rsidRPr="001662C6" w14:paraId="7AA74B2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4CA8B5" w14:textId="77777777" w:rsidR="009D5726" w:rsidRPr="001662C6" w:rsidRDefault="009D5726" w:rsidP="00901EE0">
            <w:pPr>
              <w:pStyle w:val="TAL"/>
              <w:rPr>
                <w:b/>
                <w:i/>
              </w:rPr>
            </w:pPr>
            <w:r w:rsidRPr="001662C6">
              <w:rPr>
                <w:b/>
                <w:i/>
              </w:rPr>
              <w:t>pusch-SPS-MaxConfigSlot</w:t>
            </w:r>
          </w:p>
          <w:p w14:paraId="77F11393" w14:textId="77777777" w:rsidR="009D5726" w:rsidRPr="001662C6" w:rsidRDefault="009D5726" w:rsidP="00901EE0">
            <w:pPr>
              <w:pStyle w:val="TAL"/>
            </w:pPr>
            <w:r w:rsidRPr="001662C6">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688D6D9" w14:textId="77777777" w:rsidR="009D5726" w:rsidRPr="001662C6" w:rsidRDefault="009D5726" w:rsidP="00901EE0">
            <w:pPr>
              <w:pStyle w:val="TAL"/>
              <w:jc w:val="center"/>
              <w:rPr>
                <w:bCs/>
                <w:noProof/>
              </w:rPr>
            </w:pPr>
            <w:r w:rsidRPr="001662C6">
              <w:rPr>
                <w:bCs/>
                <w:noProof/>
              </w:rPr>
              <w:t>Yes</w:t>
            </w:r>
          </w:p>
        </w:tc>
      </w:tr>
      <w:tr w:rsidR="009D5726" w:rsidRPr="001662C6" w14:paraId="09EB1DD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9F40C" w14:textId="77777777" w:rsidR="009D5726" w:rsidRPr="001662C6" w:rsidRDefault="009D5726" w:rsidP="00901EE0">
            <w:pPr>
              <w:pStyle w:val="TAL"/>
              <w:rPr>
                <w:b/>
                <w:i/>
              </w:rPr>
            </w:pPr>
            <w:r w:rsidRPr="001662C6">
              <w:rPr>
                <w:b/>
                <w:i/>
              </w:rPr>
              <w:t>pusch-SPS-MultiConfigSlot</w:t>
            </w:r>
          </w:p>
          <w:p w14:paraId="56146014" w14:textId="77777777" w:rsidR="009D5726" w:rsidRPr="001662C6" w:rsidRDefault="009D5726" w:rsidP="00901EE0">
            <w:pPr>
              <w:pStyle w:val="TAL"/>
            </w:pPr>
            <w:r w:rsidRPr="001662C6">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6B6B282" w14:textId="77777777" w:rsidR="009D5726" w:rsidRPr="001662C6" w:rsidRDefault="009D5726" w:rsidP="00901EE0">
            <w:pPr>
              <w:pStyle w:val="TAL"/>
              <w:jc w:val="center"/>
              <w:rPr>
                <w:bCs/>
                <w:noProof/>
              </w:rPr>
            </w:pPr>
            <w:r w:rsidRPr="001662C6">
              <w:rPr>
                <w:bCs/>
                <w:noProof/>
              </w:rPr>
              <w:t>Yes</w:t>
            </w:r>
          </w:p>
        </w:tc>
      </w:tr>
      <w:tr w:rsidR="009D5726" w:rsidRPr="001662C6" w14:paraId="6CA8273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56BB2" w14:textId="77777777" w:rsidR="009D5726" w:rsidRPr="001662C6" w:rsidRDefault="009D5726" w:rsidP="00901EE0">
            <w:pPr>
              <w:pStyle w:val="TAL"/>
              <w:rPr>
                <w:b/>
                <w:i/>
              </w:rPr>
            </w:pPr>
            <w:r w:rsidRPr="001662C6">
              <w:rPr>
                <w:b/>
                <w:i/>
              </w:rPr>
              <w:t>pusch-SPS-MaxConfigSubframe</w:t>
            </w:r>
          </w:p>
          <w:p w14:paraId="4B615F49" w14:textId="77777777" w:rsidR="009D5726" w:rsidRPr="001662C6" w:rsidRDefault="009D5726" w:rsidP="00901EE0">
            <w:pPr>
              <w:pStyle w:val="TAL"/>
            </w:pPr>
            <w:r w:rsidRPr="001662C6">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1914244" w14:textId="77777777" w:rsidR="009D5726" w:rsidRPr="001662C6" w:rsidRDefault="009D5726" w:rsidP="00901EE0">
            <w:pPr>
              <w:pStyle w:val="TAL"/>
              <w:jc w:val="center"/>
              <w:rPr>
                <w:bCs/>
                <w:noProof/>
              </w:rPr>
            </w:pPr>
            <w:r w:rsidRPr="001662C6">
              <w:rPr>
                <w:bCs/>
                <w:noProof/>
              </w:rPr>
              <w:t>Yes</w:t>
            </w:r>
          </w:p>
        </w:tc>
      </w:tr>
      <w:tr w:rsidR="009D5726" w:rsidRPr="001662C6" w14:paraId="3FF87F5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5FE72" w14:textId="77777777" w:rsidR="009D5726" w:rsidRPr="001662C6" w:rsidRDefault="009D5726" w:rsidP="00901EE0">
            <w:pPr>
              <w:pStyle w:val="TAL"/>
              <w:rPr>
                <w:b/>
                <w:i/>
              </w:rPr>
            </w:pPr>
            <w:r w:rsidRPr="001662C6">
              <w:rPr>
                <w:b/>
                <w:i/>
              </w:rPr>
              <w:t>pusch-SPS-MultiConfigSubframe</w:t>
            </w:r>
          </w:p>
          <w:p w14:paraId="3D2F0034" w14:textId="77777777" w:rsidR="009D5726" w:rsidRPr="001662C6" w:rsidRDefault="009D5726" w:rsidP="00901EE0">
            <w:pPr>
              <w:pStyle w:val="TAL"/>
            </w:pPr>
            <w:r w:rsidRPr="001662C6">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F27ABD9" w14:textId="77777777" w:rsidR="009D5726" w:rsidRPr="001662C6" w:rsidRDefault="009D5726" w:rsidP="00901EE0">
            <w:pPr>
              <w:pStyle w:val="TAL"/>
              <w:jc w:val="center"/>
              <w:rPr>
                <w:bCs/>
                <w:noProof/>
              </w:rPr>
            </w:pPr>
            <w:r w:rsidRPr="001662C6">
              <w:rPr>
                <w:bCs/>
                <w:noProof/>
              </w:rPr>
              <w:t>Yes</w:t>
            </w:r>
          </w:p>
        </w:tc>
      </w:tr>
      <w:tr w:rsidR="009D5726" w:rsidRPr="001662C6" w14:paraId="12159E3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393E50" w14:textId="77777777" w:rsidR="009D5726" w:rsidRPr="001662C6" w:rsidRDefault="009D5726" w:rsidP="00901EE0">
            <w:pPr>
              <w:pStyle w:val="TAL"/>
              <w:rPr>
                <w:b/>
                <w:i/>
              </w:rPr>
            </w:pPr>
            <w:r w:rsidRPr="001662C6">
              <w:rPr>
                <w:b/>
                <w:i/>
              </w:rPr>
              <w:t>pusch-SPS-MaxConfigSubslot</w:t>
            </w:r>
          </w:p>
          <w:p w14:paraId="1E184E85" w14:textId="77777777" w:rsidR="009D5726" w:rsidRPr="001662C6" w:rsidRDefault="009D5726" w:rsidP="00901EE0">
            <w:pPr>
              <w:pStyle w:val="TAL"/>
            </w:pPr>
            <w:r w:rsidRPr="001662C6">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588F46C" w14:textId="77777777" w:rsidR="009D5726" w:rsidRPr="001662C6" w:rsidRDefault="009D5726" w:rsidP="00901EE0">
            <w:pPr>
              <w:pStyle w:val="TAL"/>
              <w:jc w:val="center"/>
              <w:rPr>
                <w:bCs/>
                <w:noProof/>
              </w:rPr>
            </w:pPr>
            <w:r w:rsidRPr="001662C6">
              <w:rPr>
                <w:bCs/>
                <w:noProof/>
              </w:rPr>
              <w:t>-</w:t>
            </w:r>
          </w:p>
        </w:tc>
      </w:tr>
      <w:tr w:rsidR="009D5726" w:rsidRPr="001662C6" w14:paraId="7022AD2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645D2E" w14:textId="77777777" w:rsidR="009D5726" w:rsidRPr="001662C6" w:rsidRDefault="009D5726" w:rsidP="00901EE0">
            <w:pPr>
              <w:pStyle w:val="TAL"/>
              <w:rPr>
                <w:b/>
                <w:i/>
              </w:rPr>
            </w:pPr>
            <w:r w:rsidRPr="001662C6">
              <w:rPr>
                <w:b/>
                <w:i/>
              </w:rPr>
              <w:t>pusch-SPS-MultiConfigSubslot</w:t>
            </w:r>
          </w:p>
          <w:p w14:paraId="3F579171" w14:textId="77777777" w:rsidR="009D5726" w:rsidRPr="001662C6" w:rsidRDefault="009D5726" w:rsidP="00901EE0">
            <w:pPr>
              <w:pStyle w:val="TAL"/>
            </w:pPr>
            <w:r w:rsidRPr="001662C6">
              <w:t xml:space="preserve">Indicates the number of multiple SPS configurations of subslot PUSCH for each serving 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D736CD3" w14:textId="77777777" w:rsidR="009D5726" w:rsidRPr="001662C6" w:rsidRDefault="009D5726" w:rsidP="00901EE0">
            <w:pPr>
              <w:pStyle w:val="TAL"/>
              <w:jc w:val="center"/>
              <w:rPr>
                <w:bCs/>
                <w:noProof/>
              </w:rPr>
            </w:pPr>
            <w:r w:rsidRPr="001662C6">
              <w:rPr>
                <w:bCs/>
                <w:noProof/>
              </w:rPr>
              <w:t>-</w:t>
            </w:r>
          </w:p>
        </w:tc>
      </w:tr>
      <w:tr w:rsidR="009D5726" w:rsidRPr="001662C6" w14:paraId="3878C94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9641E" w14:textId="77777777" w:rsidR="009D5726" w:rsidRPr="001662C6" w:rsidRDefault="009D5726" w:rsidP="00901EE0">
            <w:pPr>
              <w:pStyle w:val="TAL"/>
              <w:rPr>
                <w:b/>
                <w:i/>
              </w:rPr>
            </w:pPr>
            <w:r w:rsidRPr="001662C6">
              <w:rPr>
                <w:b/>
                <w:i/>
              </w:rPr>
              <w:t>pusch-SPS-SlotRepPCell</w:t>
            </w:r>
          </w:p>
          <w:p w14:paraId="6962C084" w14:textId="77777777" w:rsidR="009D5726" w:rsidRPr="001662C6" w:rsidRDefault="009D5726" w:rsidP="00901EE0">
            <w:pPr>
              <w:pStyle w:val="TAL"/>
            </w:pPr>
            <w:r w:rsidRPr="001662C6">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0C807E45" w14:textId="77777777" w:rsidR="009D5726" w:rsidRPr="001662C6" w:rsidRDefault="009D5726" w:rsidP="00901EE0">
            <w:pPr>
              <w:pStyle w:val="TAL"/>
              <w:jc w:val="center"/>
              <w:rPr>
                <w:bCs/>
                <w:noProof/>
              </w:rPr>
            </w:pPr>
            <w:r w:rsidRPr="001662C6">
              <w:rPr>
                <w:bCs/>
                <w:noProof/>
              </w:rPr>
              <w:t>Yes</w:t>
            </w:r>
          </w:p>
        </w:tc>
      </w:tr>
      <w:tr w:rsidR="009D5726" w:rsidRPr="001662C6" w14:paraId="32CCE26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CE62B7" w14:textId="77777777" w:rsidR="009D5726" w:rsidRPr="001662C6" w:rsidRDefault="009D5726" w:rsidP="00901EE0">
            <w:pPr>
              <w:pStyle w:val="TAL"/>
              <w:rPr>
                <w:b/>
                <w:i/>
              </w:rPr>
            </w:pPr>
            <w:r w:rsidRPr="001662C6">
              <w:rPr>
                <w:b/>
                <w:i/>
              </w:rPr>
              <w:t>pusch-SPS-SlotRepPSCell</w:t>
            </w:r>
          </w:p>
          <w:p w14:paraId="64ADC99D" w14:textId="77777777" w:rsidR="009D5726" w:rsidRPr="001662C6" w:rsidRDefault="009D5726" w:rsidP="00901EE0">
            <w:pPr>
              <w:pStyle w:val="TAL"/>
            </w:pPr>
            <w:r w:rsidRPr="001662C6">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A1C82A5" w14:textId="77777777" w:rsidR="009D5726" w:rsidRPr="001662C6" w:rsidRDefault="009D5726" w:rsidP="00901EE0">
            <w:pPr>
              <w:pStyle w:val="TAL"/>
              <w:jc w:val="center"/>
              <w:rPr>
                <w:bCs/>
                <w:noProof/>
              </w:rPr>
            </w:pPr>
            <w:r w:rsidRPr="001662C6">
              <w:rPr>
                <w:bCs/>
                <w:noProof/>
              </w:rPr>
              <w:t>Yes</w:t>
            </w:r>
          </w:p>
        </w:tc>
      </w:tr>
      <w:tr w:rsidR="009D5726" w:rsidRPr="001662C6" w14:paraId="02B9819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5BFE9" w14:textId="77777777" w:rsidR="009D5726" w:rsidRPr="001662C6" w:rsidRDefault="009D5726" w:rsidP="00901EE0">
            <w:pPr>
              <w:pStyle w:val="TAL"/>
              <w:rPr>
                <w:b/>
                <w:i/>
              </w:rPr>
            </w:pPr>
            <w:r w:rsidRPr="001662C6">
              <w:rPr>
                <w:b/>
                <w:i/>
              </w:rPr>
              <w:t>pusch-SPS-SlotRepSCell</w:t>
            </w:r>
          </w:p>
          <w:p w14:paraId="52704694" w14:textId="77777777" w:rsidR="009D5726" w:rsidRPr="001662C6" w:rsidRDefault="009D5726" w:rsidP="00901EE0">
            <w:pPr>
              <w:pStyle w:val="TAL"/>
            </w:pPr>
            <w:r w:rsidRPr="001662C6">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38507C33" w14:textId="77777777" w:rsidR="009D5726" w:rsidRPr="001662C6" w:rsidRDefault="009D5726" w:rsidP="00901EE0">
            <w:pPr>
              <w:pStyle w:val="TAL"/>
              <w:jc w:val="center"/>
              <w:rPr>
                <w:bCs/>
                <w:noProof/>
              </w:rPr>
            </w:pPr>
            <w:r w:rsidRPr="001662C6">
              <w:rPr>
                <w:bCs/>
                <w:noProof/>
              </w:rPr>
              <w:t>Yes</w:t>
            </w:r>
          </w:p>
        </w:tc>
      </w:tr>
      <w:tr w:rsidR="009D5726" w:rsidRPr="001662C6" w14:paraId="472A219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DB8F4" w14:textId="77777777" w:rsidR="009D5726" w:rsidRPr="001662C6" w:rsidRDefault="009D5726" w:rsidP="00901EE0">
            <w:pPr>
              <w:pStyle w:val="TAL"/>
              <w:rPr>
                <w:b/>
                <w:i/>
              </w:rPr>
            </w:pPr>
            <w:r w:rsidRPr="001662C6">
              <w:rPr>
                <w:b/>
                <w:i/>
              </w:rPr>
              <w:t>pusch-SPS-SubframeRepPCell</w:t>
            </w:r>
          </w:p>
          <w:p w14:paraId="209D317A" w14:textId="77777777" w:rsidR="009D5726" w:rsidRPr="001662C6" w:rsidRDefault="009D5726" w:rsidP="00901EE0">
            <w:pPr>
              <w:pStyle w:val="TAL"/>
            </w:pPr>
            <w:r w:rsidRPr="001662C6">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97FCEB7" w14:textId="77777777" w:rsidR="009D5726" w:rsidRPr="001662C6" w:rsidRDefault="009D5726" w:rsidP="00901EE0">
            <w:pPr>
              <w:pStyle w:val="TAL"/>
              <w:jc w:val="center"/>
              <w:rPr>
                <w:bCs/>
                <w:noProof/>
              </w:rPr>
            </w:pPr>
            <w:r w:rsidRPr="001662C6">
              <w:rPr>
                <w:bCs/>
                <w:noProof/>
              </w:rPr>
              <w:t>Yes</w:t>
            </w:r>
          </w:p>
        </w:tc>
      </w:tr>
      <w:tr w:rsidR="009D5726" w:rsidRPr="001662C6" w14:paraId="5E554F7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67E69" w14:textId="77777777" w:rsidR="009D5726" w:rsidRPr="001662C6" w:rsidRDefault="009D5726" w:rsidP="00901EE0">
            <w:pPr>
              <w:pStyle w:val="TAL"/>
              <w:rPr>
                <w:b/>
                <w:i/>
              </w:rPr>
            </w:pPr>
            <w:r w:rsidRPr="001662C6">
              <w:rPr>
                <w:b/>
                <w:i/>
              </w:rPr>
              <w:t>pusch-SPS-SubframeRepPSCell</w:t>
            </w:r>
          </w:p>
          <w:p w14:paraId="2F3C479B" w14:textId="77777777" w:rsidR="009D5726" w:rsidRPr="001662C6" w:rsidRDefault="009D5726" w:rsidP="00901EE0">
            <w:pPr>
              <w:pStyle w:val="TAL"/>
            </w:pPr>
            <w:r w:rsidRPr="001662C6">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693C765" w14:textId="77777777" w:rsidR="009D5726" w:rsidRPr="001662C6" w:rsidRDefault="009D5726" w:rsidP="00901EE0">
            <w:pPr>
              <w:pStyle w:val="TAL"/>
              <w:jc w:val="center"/>
              <w:rPr>
                <w:bCs/>
                <w:noProof/>
              </w:rPr>
            </w:pPr>
            <w:r w:rsidRPr="001662C6">
              <w:rPr>
                <w:bCs/>
                <w:noProof/>
              </w:rPr>
              <w:t>Yes</w:t>
            </w:r>
          </w:p>
        </w:tc>
      </w:tr>
      <w:tr w:rsidR="009D5726" w:rsidRPr="001662C6" w14:paraId="275499D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6B060" w14:textId="77777777" w:rsidR="009D5726" w:rsidRPr="001662C6" w:rsidRDefault="009D5726" w:rsidP="00901EE0">
            <w:pPr>
              <w:pStyle w:val="TAL"/>
              <w:rPr>
                <w:b/>
                <w:i/>
              </w:rPr>
            </w:pPr>
            <w:r w:rsidRPr="001662C6">
              <w:rPr>
                <w:b/>
                <w:i/>
              </w:rPr>
              <w:t>pusch-SPS-SubframeRepSCell</w:t>
            </w:r>
          </w:p>
          <w:p w14:paraId="0C38F712" w14:textId="77777777" w:rsidR="009D5726" w:rsidRPr="001662C6" w:rsidRDefault="009D5726" w:rsidP="00901EE0">
            <w:pPr>
              <w:pStyle w:val="TAL"/>
            </w:pPr>
            <w:r w:rsidRPr="001662C6">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06B16C1" w14:textId="77777777" w:rsidR="009D5726" w:rsidRPr="001662C6" w:rsidRDefault="009D5726" w:rsidP="00901EE0">
            <w:pPr>
              <w:pStyle w:val="TAL"/>
              <w:jc w:val="center"/>
              <w:rPr>
                <w:bCs/>
                <w:noProof/>
              </w:rPr>
            </w:pPr>
            <w:r w:rsidRPr="001662C6">
              <w:rPr>
                <w:bCs/>
                <w:noProof/>
              </w:rPr>
              <w:t>Yes</w:t>
            </w:r>
          </w:p>
        </w:tc>
      </w:tr>
      <w:tr w:rsidR="009D5726" w:rsidRPr="001662C6" w14:paraId="4203758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EC1FE" w14:textId="77777777" w:rsidR="009D5726" w:rsidRPr="001662C6" w:rsidRDefault="009D5726" w:rsidP="00901EE0">
            <w:pPr>
              <w:pStyle w:val="TAL"/>
              <w:rPr>
                <w:b/>
                <w:i/>
              </w:rPr>
            </w:pPr>
            <w:r w:rsidRPr="001662C6">
              <w:rPr>
                <w:b/>
                <w:i/>
              </w:rPr>
              <w:t>pusch-SPS-SubslotRepPCell</w:t>
            </w:r>
          </w:p>
          <w:p w14:paraId="2C852067" w14:textId="77777777" w:rsidR="009D5726" w:rsidRPr="001662C6" w:rsidRDefault="009D5726" w:rsidP="00901EE0">
            <w:pPr>
              <w:pStyle w:val="TAL"/>
            </w:pPr>
            <w:r w:rsidRPr="001662C6">
              <w:t xml:space="preserve">Indicates whether the UE supports SPS repetition for subslot PUSCH for PCell.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A38D9AD" w14:textId="77777777" w:rsidR="009D5726" w:rsidRPr="001662C6" w:rsidRDefault="009D5726" w:rsidP="00901EE0">
            <w:pPr>
              <w:pStyle w:val="TAL"/>
              <w:jc w:val="center"/>
              <w:rPr>
                <w:bCs/>
                <w:noProof/>
              </w:rPr>
            </w:pPr>
            <w:r w:rsidRPr="001662C6">
              <w:rPr>
                <w:bCs/>
                <w:noProof/>
              </w:rPr>
              <w:t>-</w:t>
            </w:r>
          </w:p>
        </w:tc>
      </w:tr>
      <w:tr w:rsidR="009D5726" w:rsidRPr="001662C6" w14:paraId="191E029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16270" w14:textId="77777777" w:rsidR="009D5726" w:rsidRPr="001662C6" w:rsidRDefault="009D5726" w:rsidP="00901EE0">
            <w:pPr>
              <w:pStyle w:val="TAL"/>
              <w:rPr>
                <w:b/>
                <w:i/>
              </w:rPr>
            </w:pPr>
            <w:r w:rsidRPr="001662C6">
              <w:rPr>
                <w:b/>
                <w:i/>
              </w:rPr>
              <w:t>pusch-SPS-SubslotRepPSCell</w:t>
            </w:r>
          </w:p>
          <w:p w14:paraId="2AEA2FB7" w14:textId="77777777" w:rsidR="009D5726" w:rsidRPr="001662C6" w:rsidRDefault="009D5726" w:rsidP="00901EE0">
            <w:pPr>
              <w:pStyle w:val="TAL"/>
            </w:pPr>
            <w:r w:rsidRPr="001662C6">
              <w:t xml:space="preserve">Indicates whether the UE supports SPS repetition for subslot PUSCH for PSCell.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5354ED4" w14:textId="77777777" w:rsidR="009D5726" w:rsidRPr="001662C6" w:rsidRDefault="009D5726" w:rsidP="00901EE0">
            <w:pPr>
              <w:pStyle w:val="TAL"/>
              <w:jc w:val="center"/>
              <w:rPr>
                <w:bCs/>
                <w:noProof/>
              </w:rPr>
            </w:pPr>
            <w:r w:rsidRPr="001662C6">
              <w:rPr>
                <w:bCs/>
                <w:noProof/>
              </w:rPr>
              <w:t>-</w:t>
            </w:r>
          </w:p>
        </w:tc>
      </w:tr>
      <w:tr w:rsidR="009D5726" w:rsidRPr="001662C6" w14:paraId="03BFE78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54FB7" w14:textId="77777777" w:rsidR="009D5726" w:rsidRPr="001662C6" w:rsidRDefault="009D5726" w:rsidP="00901EE0">
            <w:pPr>
              <w:pStyle w:val="TAL"/>
              <w:rPr>
                <w:b/>
                <w:i/>
              </w:rPr>
            </w:pPr>
            <w:r w:rsidRPr="001662C6">
              <w:rPr>
                <w:b/>
                <w:i/>
              </w:rPr>
              <w:t>pusch-SPS-SubslotRepSCell</w:t>
            </w:r>
          </w:p>
          <w:p w14:paraId="76DFED8D" w14:textId="77777777" w:rsidR="009D5726" w:rsidRPr="001662C6" w:rsidRDefault="009D5726" w:rsidP="00901EE0">
            <w:pPr>
              <w:pStyle w:val="TAL"/>
            </w:pPr>
            <w:r w:rsidRPr="001662C6">
              <w:t xml:space="preserve">Indicates whether the UE supports SPS repetition for subslot PUSCH for serving cells other than SpCell.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7A944C5" w14:textId="77777777" w:rsidR="009D5726" w:rsidRPr="001662C6" w:rsidRDefault="009D5726" w:rsidP="00901EE0">
            <w:pPr>
              <w:pStyle w:val="TAL"/>
              <w:jc w:val="center"/>
              <w:rPr>
                <w:bCs/>
                <w:noProof/>
              </w:rPr>
            </w:pPr>
            <w:r w:rsidRPr="001662C6">
              <w:rPr>
                <w:bCs/>
                <w:noProof/>
              </w:rPr>
              <w:t>-</w:t>
            </w:r>
          </w:p>
        </w:tc>
      </w:tr>
      <w:tr w:rsidR="009D5726" w:rsidRPr="001662C6" w14:paraId="2CC8E03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20DA3C" w14:textId="77777777" w:rsidR="009D5726" w:rsidRPr="001662C6" w:rsidRDefault="009D5726" w:rsidP="00901EE0">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pusch-SRS-PowerControl-SubframeSet</w:t>
            </w:r>
          </w:p>
          <w:p w14:paraId="2B612D9A" w14:textId="77777777" w:rsidR="009D5726" w:rsidRPr="001662C6" w:rsidRDefault="009D5726" w:rsidP="00901EE0">
            <w:pPr>
              <w:pStyle w:val="TAL"/>
              <w:rPr>
                <w:b/>
                <w:i/>
                <w:lang w:eastAsia="en-GB"/>
              </w:rPr>
            </w:pPr>
            <w:r w:rsidRPr="001662C6">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4A1F45E3" w14:textId="77777777" w:rsidR="009D5726" w:rsidRPr="001662C6" w:rsidRDefault="009D5726" w:rsidP="00901EE0">
            <w:pPr>
              <w:pStyle w:val="TAL"/>
              <w:jc w:val="center"/>
              <w:rPr>
                <w:bCs/>
                <w:noProof/>
                <w:lang w:eastAsia="en-GB"/>
              </w:rPr>
            </w:pPr>
            <w:r w:rsidRPr="001662C6">
              <w:rPr>
                <w:rFonts w:eastAsia="SimSun"/>
                <w:bCs/>
                <w:noProof/>
                <w:lang w:eastAsia="zh-CN"/>
              </w:rPr>
              <w:t>Yes</w:t>
            </w:r>
          </w:p>
        </w:tc>
      </w:tr>
      <w:tr w:rsidR="009D5726" w:rsidRPr="001662C6" w14:paraId="351EF63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F8F01" w14:textId="77777777" w:rsidR="009D5726" w:rsidRPr="001662C6" w:rsidRDefault="009D5726" w:rsidP="00901EE0">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qcl-CRI-BasedCSI-Reporting</w:t>
            </w:r>
          </w:p>
          <w:p w14:paraId="542DE318" w14:textId="77777777" w:rsidR="009D5726" w:rsidRPr="001662C6" w:rsidRDefault="009D5726" w:rsidP="00901EE0">
            <w:pPr>
              <w:pStyle w:val="TAL"/>
              <w:rPr>
                <w:rFonts w:eastAsia="SimSun" w:cs="Arial"/>
                <w:b/>
                <w:i/>
                <w:szCs w:val="18"/>
              </w:rPr>
            </w:pPr>
            <w:r w:rsidRPr="001662C6">
              <w:rPr>
                <w:rFonts w:eastAsia="SimSun"/>
                <w:lang w:eastAsia="zh-CN"/>
              </w:rPr>
              <w:t xml:space="preserve">Indicates whether the UE supports CRI based CSI feedback for the FeCoMP feature as specified in </w:t>
            </w:r>
            <w:r w:rsidRPr="001662C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7F6DDF5D" w14:textId="77777777" w:rsidR="009D5726" w:rsidRPr="001662C6" w:rsidRDefault="009D5726" w:rsidP="00901EE0">
            <w:pPr>
              <w:pStyle w:val="TAL"/>
              <w:jc w:val="center"/>
              <w:rPr>
                <w:rFonts w:eastAsia="SimSun"/>
                <w:bCs/>
                <w:noProof/>
                <w:lang w:eastAsia="zh-CN"/>
              </w:rPr>
            </w:pPr>
            <w:r w:rsidRPr="001662C6">
              <w:rPr>
                <w:rFonts w:eastAsia="SimSun"/>
                <w:bCs/>
                <w:noProof/>
                <w:lang w:eastAsia="zh-CN"/>
              </w:rPr>
              <w:t>-</w:t>
            </w:r>
          </w:p>
        </w:tc>
      </w:tr>
      <w:tr w:rsidR="009D5726" w:rsidRPr="001662C6" w14:paraId="2C1F074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D8402B" w14:textId="77777777" w:rsidR="009D5726" w:rsidRPr="001662C6" w:rsidRDefault="009D5726" w:rsidP="00901EE0">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qcl-TypeC-Operation</w:t>
            </w:r>
          </w:p>
          <w:p w14:paraId="2622A78F" w14:textId="77777777" w:rsidR="009D5726" w:rsidRPr="001662C6" w:rsidRDefault="009D5726" w:rsidP="00901EE0">
            <w:pPr>
              <w:pStyle w:val="TAL"/>
              <w:rPr>
                <w:rFonts w:eastAsia="SimSun" w:cs="Arial"/>
                <w:b/>
                <w:i/>
                <w:szCs w:val="18"/>
              </w:rPr>
            </w:pPr>
            <w:r w:rsidRPr="001662C6">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662C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A82EF32" w14:textId="77777777" w:rsidR="009D5726" w:rsidRPr="001662C6" w:rsidRDefault="009D5726" w:rsidP="00901EE0">
            <w:pPr>
              <w:pStyle w:val="TAL"/>
              <w:jc w:val="center"/>
              <w:rPr>
                <w:rFonts w:eastAsia="SimSun"/>
                <w:bCs/>
                <w:noProof/>
                <w:lang w:eastAsia="zh-CN"/>
              </w:rPr>
            </w:pPr>
            <w:r w:rsidRPr="001662C6">
              <w:rPr>
                <w:bCs/>
                <w:noProof/>
              </w:rPr>
              <w:t>-</w:t>
            </w:r>
          </w:p>
        </w:tc>
      </w:tr>
      <w:tr w:rsidR="009D5726" w:rsidRPr="001662C6" w14:paraId="4F02868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674B9" w14:textId="77777777" w:rsidR="009D5726" w:rsidRPr="001662C6" w:rsidRDefault="009D5726" w:rsidP="00901EE0">
            <w:pPr>
              <w:pStyle w:val="TAL"/>
              <w:rPr>
                <w:b/>
                <w:i/>
              </w:rPr>
            </w:pPr>
            <w:r w:rsidRPr="001662C6">
              <w:rPr>
                <w:b/>
                <w:i/>
              </w:rPr>
              <w:t>qoe-MeasReport</w:t>
            </w:r>
          </w:p>
          <w:p w14:paraId="1E98BFD1" w14:textId="77777777" w:rsidR="009D5726" w:rsidRPr="001662C6" w:rsidRDefault="009D5726" w:rsidP="00901EE0">
            <w:pPr>
              <w:pStyle w:val="TAL"/>
            </w:pPr>
            <w:r w:rsidRPr="001662C6">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50369E6"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272E7A7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ED68F" w14:textId="77777777" w:rsidR="009D5726" w:rsidRPr="001662C6" w:rsidRDefault="009D5726" w:rsidP="00901EE0">
            <w:pPr>
              <w:pStyle w:val="TAL"/>
              <w:rPr>
                <w:b/>
                <w:i/>
              </w:rPr>
            </w:pPr>
            <w:r w:rsidRPr="001662C6">
              <w:rPr>
                <w:b/>
                <w:i/>
              </w:rPr>
              <w:t>qoe-MTSI-MeasReport</w:t>
            </w:r>
          </w:p>
          <w:p w14:paraId="1BAA01AB" w14:textId="77777777" w:rsidR="009D5726" w:rsidRPr="001662C6" w:rsidRDefault="009D5726" w:rsidP="00901EE0">
            <w:pPr>
              <w:pStyle w:val="TAL"/>
            </w:pPr>
            <w:r w:rsidRPr="001662C6">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40ECF2A" w14:textId="77777777" w:rsidR="009D5726" w:rsidRPr="001662C6" w:rsidRDefault="009D5726" w:rsidP="00901EE0">
            <w:pPr>
              <w:pStyle w:val="TAL"/>
              <w:jc w:val="center"/>
              <w:rPr>
                <w:bCs/>
                <w:noProof/>
                <w:lang w:eastAsia="zh-CN"/>
              </w:rPr>
            </w:pPr>
          </w:p>
        </w:tc>
      </w:tr>
      <w:tr w:rsidR="009D5726" w:rsidRPr="001662C6" w14:paraId="0C9E707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DED65" w14:textId="77777777" w:rsidR="009D5726" w:rsidRPr="001662C6" w:rsidRDefault="009D5726" w:rsidP="00901EE0">
            <w:pPr>
              <w:keepNext/>
              <w:keepLines/>
              <w:spacing w:after="0"/>
              <w:rPr>
                <w:rFonts w:ascii="Arial" w:hAnsi="Arial" w:cs="Arial"/>
                <w:b/>
                <w:i/>
                <w:sz w:val="18"/>
                <w:szCs w:val="18"/>
                <w:lang w:eastAsia="zh-CN"/>
              </w:rPr>
            </w:pPr>
            <w:r w:rsidRPr="001662C6">
              <w:rPr>
                <w:rFonts w:ascii="Arial" w:hAnsi="Arial" w:cs="Arial"/>
                <w:b/>
                <w:i/>
                <w:sz w:val="18"/>
                <w:szCs w:val="18"/>
                <w:lang w:eastAsia="zh-CN"/>
              </w:rPr>
              <w:t>rach-Less</w:t>
            </w:r>
          </w:p>
          <w:p w14:paraId="40290951" w14:textId="77777777" w:rsidR="009D5726" w:rsidRPr="001662C6" w:rsidRDefault="009D5726" w:rsidP="00901EE0">
            <w:pPr>
              <w:pStyle w:val="TAL"/>
              <w:rPr>
                <w:rFonts w:eastAsia="SimSun" w:cs="Arial"/>
                <w:b/>
                <w:i/>
                <w:szCs w:val="18"/>
              </w:rPr>
            </w:pPr>
            <w:r w:rsidRPr="001662C6">
              <w:rPr>
                <w:rFonts w:eastAsia="SimSun"/>
                <w:lang w:eastAsia="zh-CN"/>
              </w:rPr>
              <w:t xml:space="preserve">Indicates whether the UE supports RACH-less handover, and whether the UE which indicates </w:t>
            </w:r>
            <w:r w:rsidRPr="001662C6">
              <w:rPr>
                <w:rFonts w:eastAsia="SimSun"/>
                <w:i/>
                <w:lang w:eastAsia="zh-CN"/>
              </w:rPr>
              <w:t>dc-Parameters</w:t>
            </w:r>
            <w:r w:rsidRPr="001662C6">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157492A" w14:textId="77777777" w:rsidR="009D5726" w:rsidRPr="001662C6" w:rsidRDefault="009D5726" w:rsidP="00901EE0">
            <w:pPr>
              <w:pStyle w:val="TAL"/>
              <w:jc w:val="center"/>
              <w:rPr>
                <w:rFonts w:eastAsia="SimSun"/>
                <w:bCs/>
                <w:noProof/>
                <w:lang w:eastAsia="zh-CN"/>
              </w:rPr>
            </w:pPr>
            <w:r w:rsidRPr="001662C6">
              <w:rPr>
                <w:lang w:eastAsia="zh-CN"/>
              </w:rPr>
              <w:t>-</w:t>
            </w:r>
          </w:p>
        </w:tc>
      </w:tr>
      <w:tr w:rsidR="009D5726" w:rsidRPr="001662C6" w14:paraId="21FEC79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DD635" w14:textId="77777777" w:rsidR="009D5726" w:rsidRPr="001662C6" w:rsidRDefault="009D5726" w:rsidP="00901EE0">
            <w:pPr>
              <w:pStyle w:val="TAL"/>
              <w:rPr>
                <w:b/>
                <w:i/>
                <w:lang w:eastAsia="zh-CN"/>
              </w:rPr>
            </w:pPr>
            <w:r w:rsidRPr="001662C6">
              <w:rPr>
                <w:b/>
                <w:i/>
                <w:lang w:eastAsia="zh-CN"/>
              </w:rPr>
              <w:t>rach-Report</w:t>
            </w:r>
          </w:p>
          <w:p w14:paraId="061F8517" w14:textId="77777777" w:rsidR="009D5726" w:rsidRPr="001662C6" w:rsidRDefault="009D5726" w:rsidP="00901EE0">
            <w:pPr>
              <w:pStyle w:val="TAL"/>
              <w:rPr>
                <w:b/>
                <w:i/>
                <w:lang w:eastAsia="zh-CN"/>
              </w:rPr>
            </w:pPr>
            <w:r w:rsidRPr="001662C6">
              <w:rPr>
                <w:lang w:eastAsia="zh-CN"/>
              </w:rPr>
              <w:t xml:space="preserve">Indicates whether the UE supports delivery of </w:t>
            </w:r>
            <w:r w:rsidRPr="001662C6">
              <w:rPr>
                <w:i/>
                <w:iCs/>
                <w:lang w:eastAsia="zh-CN"/>
              </w:rPr>
              <w:t>rach-Report</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416650" w14:textId="77777777" w:rsidR="009D5726" w:rsidRPr="001662C6" w:rsidRDefault="009D5726" w:rsidP="00901EE0">
            <w:pPr>
              <w:pStyle w:val="TAL"/>
              <w:jc w:val="center"/>
              <w:rPr>
                <w:lang w:eastAsia="zh-CN"/>
              </w:rPr>
            </w:pPr>
            <w:r w:rsidRPr="001662C6">
              <w:rPr>
                <w:lang w:eastAsia="zh-CN"/>
              </w:rPr>
              <w:t>-</w:t>
            </w:r>
          </w:p>
        </w:tc>
      </w:tr>
      <w:tr w:rsidR="009D5726" w:rsidRPr="001662C6" w14:paraId="435F2FB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AE639" w14:textId="77777777" w:rsidR="009D5726" w:rsidRPr="001662C6" w:rsidRDefault="009D5726" w:rsidP="00901EE0">
            <w:pPr>
              <w:pStyle w:val="TAL"/>
              <w:rPr>
                <w:b/>
                <w:i/>
                <w:kern w:val="2"/>
              </w:rPr>
            </w:pPr>
            <w:r w:rsidRPr="001662C6">
              <w:rPr>
                <w:b/>
                <w:i/>
                <w:kern w:val="2"/>
              </w:rPr>
              <w:t>rai-Support</w:t>
            </w:r>
          </w:p>
          <w:p w14:paraId="5C9EF80D" w14:textId="77777777" w:rsidR="009D5726" w:rsidRPr="001662C6" w:rsidRDefault="009D5726" w:rsidP="00901EE0">
            <w:pPr>
              <w:pStyle w:val="TAL"/>
              <w:rPr>
                <w:rFonts w:eastAsia="SimSun" w:cs="Arial"/>
                <w:szCs w:val="18"/>
              </w:rPr>
            </w:pPr>
            <w:r w:rsidRPr="001662C6">
              <w:t>Defines whether the UE supports</w:t>
            </w:r>
            <w:r w:rsidRPr="001662C6">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599EFD10" w14:textId="77777777" w:rsidR="009D5726" w:rsidRPr="001662C6" w:rsidRDefault="009D5726" w:rsidP="00901EE0">
            <w:pPr>
              <w:pStyle w:val="TAL"/>
              <w:jc w:val="center"/>
              <w:rPr>
                <w:rFonts w:eastAsia="SimSun"/>
                <w:noProof/>
                <w:lang w:eastAsia="zh-CN"/>
              </w:rPr>
            </w:pPr>
            <w:r w:rsidRPr="001662C6">
              <w:rPr>
                <w:rFonts w:eastAsia="SimSun"/>
                <w:noProof/>
                <w:lang w:eastAsia="zh-CN"/>
              </w:rPr>
              <w:t>No</w:t>
            </w:r>
          </w:p>
        </w:tc>
      </w:tr>
      <w:tr w:rsidR="009D5726" w:rsidRPr="001662C6" w14:paraId="69CEC4B9" w14:textId="77777777" w:rsidTr="00901EE0">
        <w:tc>
          <w:tcPr>
            <w:tcW w:w="7793" w:type="dxa"/>
            <w:gridSpan w:val="2"/>
            <w:tcBorders>
              <w:top w:val="single" w:sz="4" w:space="0" w:color="808080"/>
              <w:left w:val="single" w:sz="4" w:space="0" w:color="808080"/>
              <w:bottom w:val="single" w:sz="4" w:space="0" w:color="808080"/>
              <w:right w:val="single" w:sz="4" w:space="0" w:color="808080"/>
            </w:tcBorders>
          </w:tcPr>
          <w:p w14:paraId="35B5942F" w14:textId="77777777" w:rsidR="009D5726" w:rsidRPr="001662C6" w:rsidRDefault="009D5726" w:rsidP="00901EE0">
            <w:pPr>
              <w:pStyle w:val="TAL"/>
              <w:rPr>
                <w:b/>
                <w:bCs/>
                <w:i/>
                <w:iCs/>
              </w:rPr>
            </w:pPr>
            <w:r w:rsidRPr="001662C6">
              <w:rPr>
                <w:b/>
                <w:bCs/>
                <w:i/>
                <w:iCs/>
              </w:rPr>
              <w:t>rai-SupportEnh</w:t>
            </w:r>
          </w:p>
          <w:p w14:paraId="1202A4B8" w14:textId="77777777" w:rsidR="009D5726" w:rsidRPr="001662C6" w:rsidRDefault="009D5726" w:rsidP="00901EE0">
            <w:pPr>
              <w:pStyle w:val="TAL"/>
            </w:pPr>
            <w:r w:rsidRPr="001662C6">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A75F1ED"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45B9E9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5DCCD1" w14:textId="77777777" w:rsidR="009D5726" w:rsidRPr="001662C6" w:rsidRDefault="009D5726" w:rsidP="00901EE0">
            <w:pPr>
              <w:pStyle w:val="TAL"/>
              <w:rPr>
                <w:b/>
                <w:i/>
                <w:lang w:eastAsia="en-GB"/>
              </w:rPr>
            </w:pPr>
            <w:r w:rsidRPr="001662C6">
              <w:rPr>
                <w:b/>
                <w:i/>
                <w:lang w:eastAsia="en-GB"/>
              </w:rPr>
              <w:t>rclwi</w:t>
            </w:r>
          </w:p>
          <w:p w14:paraId="75873F12" w14:textId="77777777" w:rsidR="009D5726" w:rsidRPr="001662C6" w:rsidRDefault="009D5726" w:rsidP="00901EE0">
            <w:pPr>
              <w:pStyle w:val="TAL"/>
              <w:rPr>
                <w:b/>
                <w:i/>
                <w:lang w:eastAsia="zh-CN"/>
              </w:rPr>
            </w:pPr>
            <w:r w:rsidRPr="001662C6">
              <w:rPr>
                <w:lang w:eastAsia="en-GB"/>
              </w:rPr>
              <w:t xml:space="preserve">Indicates whether the UE supports RCLWI, i.e. reception of </w:t>
            </w:r>
            <w:r w:rsidRPr="001662C6">
              <w:rPr>
                <w:i/>
                <w:lang w:eastAsia="en-GB"/>
              </w:rPr>
              <w:t>rclwi-Configuration</w:t>
            </w:r>
            <w:r w:rsidRPr="001662C6">
              <w:rPr>
                <w:lang w:eastAsia="en-GB"/>
              </w:rPr>
              <w:t xml:space="preserve">. The UE which supports RLCWI shall also indicate support of </w:t>
            </w:r>
            <w:r w:rsidRPr="001662C6">
              <w:rPr>
                <w:i/>
                <w:lang w:eastAsia="en-GB"/>
              </w:rPr>
              <w:t>interRAT-ParametersWLAN-r13</w:t>
            </w:r>
            <w:r w:rsidRPr="001662C6">
              <w:rPr>
                <w:lang w:eastAsia="en-GB"/>
              </w:rPr>
              <w:t xml:space="preserve">. The UE which supports RCLWI and </w:t>
            </w:r>
            <w:r w:rsidRPr="001662C6">
              <w:rPr>
                <w:i/>
                <w:lang w:eastAsia="en-GB"/>
              </w:rPr>
              <w:t>wlan-IW-RAN-Rules</w:t>
            </w:r>
            <w:r w:rsidRPr="001662C6">
              <w:rPr>
                <w:lang w:eastAsia="en-GB"/>
              </w:rPr>
              <w:t xml:space="preserve"> shall also support applying WLAN identifiers received in </w:t>
            </w:r>
            <w:r w:rsidRPr="001662C6">
              <w:rPr>
                <w:i/>
                <w:lang w:eastAsia="en-GB"/>
              </w:rPr>
              <w:t>rclwi-Configuration</w:t>
            </w:r>
            <w:r w:rsidRPr="001662C6">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608B8AE0" w14:textId="77777777" w:rsidR="009D5726" w:rsidRPr="001662C6" w:rsidRDefault="009D5726" w:rsidP="00901EE0">
            <w:pPr>
              <w:pStyle w:val="TAL"/>
              <w:jc w:val="center"/>
              <w:rPr>
                <w:lang w:eastAsia="zh-CN"/>
              </w:rPr>
            </w:pPr>
            <w:r w:rsidRPr="001662C6">
              <w:rPr>
                <w:bCs/>
                <w:noProof/>
                <w:lang w:eastAsia="en-GB"/>
              </w:rPr>
              <w:t>-</w:t>
            </w:r>
          </w:p>
        </w:tc>
      </w:tr>
      <w:tr w:rsidR="009D5726" w:rsidRPr="001662C6" w14:paraId="5106E73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E02AA6" w14:textId="77777777" w:rsidR="009D5726" w:rsidRPr="001662C6" w:rsidRDefault="009D5726" w:rsidP="00901EE0">
            <w:pPr>
              <w:pStyle w:val="TAL"/>
              <w:rPr>
                <w:b/>
                <w:i/>
                <w:lang w:eastAsia="zh-CN"/>
              </w:rPr>
            </w:pPr>
            <w:r w:rsidRPr="001662C6">
              <w:rPr>
                <w:b/>
                <w:i/>
                <w:lang w:eastAsia="zh-CN"/>
              </w:rPr>
              <w:t>recommendedBitRate</w:t>
            </w:r>
          </w:p>
          <w:p w14:paraId="17D0FEB2" w14:textId="77777777" w:rsidR="009D5726" w:rsidRPr="001662C6" w:rsidRDefault="009D5726" w:rsidP="00901EE0">
            <w:pPr>
              <w:pStyle w:val="TAL"/>
              <w:rPr>
                <w:b/>
                <w:i/>
                <w:lang w:eastAsia="en-GB"/>
              </w:rPr>
            </w:pPr>
            <w:r w:rsidRPr="001662C6">
              <w:rPr>
                <w:rFonts w:cs="Arial"/>
                <w:szCs w:val="18"/>
                <w:lang w:eastAsia="zh-CN"/>
              </w:rPr>
              <w:t>Indicates whether the UE supports the bit rate recommendation message from the eNB to the UE as specified in TS 36.321 [6], clause 6.1.3.13</w:t>
            </w:r>
            <w:r w:rsidRPr="001662C6">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C7A4B7" w14:textId="77777777" w:rsidR="009D5726" w:rsidRPr="001662C6" w:rsidRDefault="009D5726" w:rsidP="00901EE0">
            <w:pPr>
              <w:pStyle w:val="TAL"/>
              <w:jc w:val="center"/>
              <w:rPr>
                <w:bCs/>
                <w:noProof/>
                <w:lang w:eastAsia="zh-CN"/>
              </w:rPr>
            </w:pPr>
            <w:r w:rsidRPr="001662C6">
              <w:rPr>
                <w:bCs/>
                <w:noProof/>
                <w:lang w:eastAsia="zh-CN"/>
              </w:rPr>
              <w:t>No</w:t>
            </w:r>
          </w:p>
        </w:tc>
      </w:tr>
      <w:tr w:rsidR="009D5726" w:rsidRPr="001662C6" w14:paraId="20143D1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0B738" w14:textId="77777777" w:rsidR="009D5726" w:rsidRPr="001662C6" w:rsidRDefault="009D5726" w:rsidP="00901EE0">
            <w:pPr>
              <w:pStyle w:val="TAL"/>
              <w:rPr>
                <w:b/>
                <w:bCs/>
                <w:i/>
                <w:noProof/>
                <w:lang w:eastAsia="en-GB"/>
              </w:rPr>
            </w:pPr>
            <w:r w:rsidRPr="001662C6">
              <w:rPr>
                <w:b/>
                <w:bCs/>
                <w:i/>
                <w:noProof/>
                <w:lang w:eastAsia="en-GB"/>
              </w:rPr>
              <w:t>recommendedBitRateMultiplier</w:t>
            </w:r>
          </w:p>
          <w:p w14:paraId="17E1A674" w14:textId="77777777" w:rsidR="009D5726" w:rsidRPr="001662C6" w:rsidRDefault="009D5726" w:rsidP="00901EE0">
            <w:pPr>
              <w:pStyle w:val="TAL"/>
              <w:rPr>
                <w:iCs/>
                <w:noProof/>
                <w:lang w:eastAsia="en-GB"/>
              </w:rPr>
            </w:pPr>
            <w:r w:rsidRPr="001662C6">
              <w:rPr>
                <w:iCs/>
                <w:noProof/>
                <w:lang w:eastAsia="en-GB"/>
              </w:rPr>
              <w:t xml:space="preserve">Indicates whether the UE supports the bit rate multiplier for recommended bit rate MAC CE as specified in TS 36.321 [6], clause 6.1.3.13. </w:t>
            </w:r>
            <w:r w:rsidRPr="001662C6">
              <w:rPr>
                <w:lang w:eastAsia="zh-CN"/>
              </w:rPr>
              <w:t xml:space="preserve">If this field is included, the UE shall also include the </w:t>
            </w:r>
            <w:r w:rsidRPr="001662C6">
              <w:rPr>
                <w:i/>
                <w:lang w:eastAsia="zh-CN"/>
              </w:rPr>
              <w:t>recommendedBitRate</w:t>
            </w:r>
            <w:r w:rsidRPr="001662C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6BB7214"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5E7BA73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793ED4" w14:textId="77777777" w:rsidR="009D5726" w:rsidRPr="001662C6" w:rsidRDefault="009D5726" w:rsidP="00901EE0">
            <w:pPr>
              <w:keepNext/>
              <w:keepLines/>
              <w:spacing w:after="0"/>
              <w:rPr>
                <w:rFonts w:ascii="Arial" w:hAnsi="Arial"/>
                <w:b/>
                <w:i/>
                <w:sz w:val="18"/>
                <w:lang w:eastAsia="zh-CN"/>
              </w:rPr>
            </w:pPr>
            <w:r w:rsidRPr="001662C6">
              <w:rPr>
                <w:rFonts w:ascii="Arial" w:hAnsi="Arial"/>
                <w:b/>
                <w:i/>
                <w:sz w:val="18"/>
                <w:lang w:eastAsia="zh-CN"/>
              </w:rPr>
              <w:t>recommendedBitRateQuery</w:t>
            </w:r>
          </w:p>
          <w:p w14:paraId="1D6C14D3" w14:textId="77777777" w:rsidR="009D5726" w:rsidRPr="001662C6" w:rsidRDefault="009D5726" w:rsidP="00901EE0">
            <w:pPr>
              <w:pStyle w:val="TAL"/>
              <w:rPr>
                <w:b/>
                <w:i/>
                <w:lang w:eastAsia="en-GB"/>
              </w:rPr>
            </w:pPr>
            <w:r w:rsidRPr="001662C6">
              <w:rPr>
                <w:lang w:eastAsia="zh-CN"/>
              </w:rPr>
              <w:t xml:space="preserve">Indicates whether the UE supports the bit rate recommendation query message from the UE to the eNB as specified in TS 36.321 [6], clause 6.1.3.13. If this field is included, the UE shall also include the </w:t>
            </w:r>
            <w:r w:rsidRPr="001662C6">
              <w:rPr>
                <w:i/>
                <w:lang w:eastAsia="zh-CN"/>
              </w:rPr>
              <w:t>recommendedBitRate</w:t>
            </w:r>
            <w:r w:rsidRPr="001662C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66792E8" w14:textId="77777777" w:rsidR="009D5726" w:rsidRPr="001662C6" w:rsidRDefault="009D5726" w:rsidP="00901EE0">
            <w:pPr>
              <w:pStyle w:val="TAL"/>
              <w:jc w:val="center"/>
              <w:rPr>
                <w:bCs/>
                <w:noProof/>
                <w:lang w:eastAsia="zh-CN"/>
              </w:rPr>
            </w:pPr>
            <w:r w:rsidRPr="001662C6">
              <w:rPr>
                <w:bCs/>
                <w:noProof/>
                <w:lang w:eastAsia="zh-CN"/>
              </w:rPr>
              <w:t>No</w:t>
            </w:r>
          </w:p>
        </w:tc>
      </w:tr>
      <w:tr w:rsidR="009D5726" w:rsidRPr="001662C6" w14:paraId="2FC2F09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B007C" w14:textId="77777777" w:rsidR="009D5726" w:rsidRPr="001662C6" w:rsidRDefault="009D5726" w:rsidP="00901EE0">
            <w:pPr>
              <w:keepNext/>
              <w:keepLines/>
              <w:spacing w:after="0"/>
              <w:rPr>
                <w:rFonts w:ascii="Arial" w:hAnsi="Arial"/>
                <w:b/>
                <w:i/>
                <w:sz w:val="18"/>
              </w:rPr>
            </w:pPr>
            <w:r w:rsidRPr="001662C6">
              <w:rPr>
                <w:rFonts w:ascii="Arial" w:hAnsi="Arial"/>
                <w:b/>
                <w:i/>
                <w:sz w:val="18"/>
              </w:rPr>
              <w:t>reducedCP-Latency</w:t>
            </w:r>
          </w:p>
          <w:p w14:paraId="2EDE7987" w14:textId="77777777" w:rsidR="009D5726" w:rsidRPr="001662C6" w:rsidRDefault="009D5726" w:rsidP="00901EE0">
            <w:pPr>
              <w:pStyle w:val="TAL"/>
            </w:pPr>
            <w:r w:rsidRPr="001662C6">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27E8F9C6" w14:textId="77777777" w:rsidR="009D5726" w:rsidRPr="001662C6" w:rsidRDefault="009D5726" w:rsidP="00901EE0">
            <w:pPr>
              <w:pStyle w:val="TAL"/>
              <w:jc w:val="center"/>
              <w:rPr>
                <w:bCs/>
                <w:noProof/>
              </w:rPr>
            </w:pPr>
            <w:r w:rsidRPr="001662C6">
              <w:rPr>
                <w:bCs/>
                <w:noProof/>
              </w:rPr>
              <w:t>Yes</w:t>
            </w:r>
          </w:p>
        </w:tc>
      </w:tr>
      <w:tr w:rsidR="009D5726" w:rsidRPr="001662C6" w14:paraId="3F15E25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943AD3" w14:textId="77777777" w:rsidR="009D5726" w:rsidRPr="001662C6" w:rsidRDefault="009D5726" w:rsidP="00901EE0">
            <w:pPr>
              <w:pStyle w:val="TAL"/>
              <w:rPr>
                <w:b/>
                <w:i/>
              </w:rPr>
            </w:pPr>
            <w:r w:rsidRPr="001662C6">
              <w:rPr>
                <w:b/>
                <w:i/>
              </w:rPr>
              <w:t>reducedIntNonContComb</w:t>
            </w:r>
          </w:p>
          <w:p w14:paraId="25A1A16C" w14:textId="77777777" w:rsidR="009D5726" w:rsidRPr="001662C6" w:rsidRDefault="009D5726" w:rsidP="00901EE0">
            <w:pPr>
              <w:pStyle w:val="TAL"/>
              <w:rPr>
                <w:lang w:eastAsia="zh-CN"/>
              </w:rPr>
            </w:pPr>
            <w:r w:rsidRPr="001662C6">
              <w:rPr>
                <w:lang w:eastAsia="zh-CN"/>
              </w:rPr>
              <w:t xml:space="preserve">Indicates whether the UE supports </w:t>
            </w:r>
            <w:r w:rsidRPr="001662C6">
              <w:t xml:space="preserve">receiving </w:t>
            </w:r>
            <w:r w:rsidRPr="001662C6">
              <w:rPr>
                <w:i/>
              </w:rPr>
              <w:t>requestReducedIntNonContComb</w:t>
            </w:r>
            <w:r w:rsidRPr="001662C6">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4BA6DDF" w14:textId="77777777" w:rsidR="009D5726" w:rsidRPr="001662C6" w:rsidRDefault="009D5726" w:rsidP="00901EE0">
            <w:pPr>
              <w:pStyle w:val="TAL"/>
              <w:jc w:val="center"/>
            </w:pPr>
            <w:r w:rsidRPr="001662C6">
              <w:t>-</w:t>
            </w:r>
          </w:p>
        </w:tc>
      </w:tr>
      <w:tr w:rsidR="009D5726" w:rsidRPr="001662C6" w14:paraId="13639DD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993E1C" w14:textId="77777777" w:rsidR="009D5726" w:rsidRPr="001662C6" w:rsidRDefault="009D5726" w:rsidP="00901EE0">
            <w:pPr>
              <w:keepNext/>
              <w:keepLines/>
              <w:spacing w:after="0"/>
              <w:rPr>
                <w:rFonts w:ascii="Arial" w:hAnsi="Arial"/>
                <w:b/>
                <w:i/>
                <w:sz w:val="18"/>
              </w:rPr>
            </w:pPr>
            <w:r w:rsidRPr="001662C6">
              <w:rPr>
                <w:rFonts w:ascii="Arial" w:hAnsi="Arial"/>
                <w:b/>
                <w:i/>
                <w:sz w:val="18"/>
              </w:rPr>
              <w:t>reducedIntNonContCombRequested</w:t>
            </w:r>
          </w:p>
          <w:p w14:paraId="22F0807B" w14:textId="77777777" w:rsidR="009D5726" w:rsidRPr="001662C6" w:rsidRDefault="009D5726" w:rsidP="00901EE0">
            <w:pPr>
              <w:keepNext/>
              <w:keepLines/>
              <w:spacing w:after="0"/>
              <w:rPr>
                <w:rFonts w:ascii="Arial" w:hAnsi="Arial"/>
                <w:b/>
                <w:i/>
                <w:sz w:val="18"/>
              </w:rPr>
            </w:pPr>
            <w:r w:rsidRPr="001662C6">
              <w:rPr>
                <w:rFonts w:ascii="Arial" w:hAnsi="Arial"/>
                <w:sz w:val="18"/>
                <w:lang w:eastAsia="zh-CN"/>
              </w:rPr>
              <w:t xml:space="preserve">Indicates </w:t>
            </w:r>
            <w:r w:rsidRPr="001662C6">
              <w:rPr>
                <w:rFonts w:ascii="Arial" w:hAnsi="Arial"/>
                <w:sz w:val="18"/>
              </w:rPr>
              <w:t>that</w:t>
            </w:r>
            <w:r w:rsidRPr="001662C6">
              <w:rPr>
                <w:rFonts w:ascii="Arial" w:hAnsi="Arial"/>
                <w:sz w:val="18"/>
                <w:lang w:eastAsia="zh-CN"/>
              </w:rPr>
              <w:t xml:space="preserve"> the UE </w:t>
            </w:r>
            <w:r w:rsidRPr="001662C6">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F7DAD05" w14:textId="77777777" w:rsidR="009D5726" w:rsidRPr="001662C6" w:rsidRDefault="009D5726" w:rsidP="00901EE0">
            <w:pPr>
              <w:keepNext/>
              <w:keepLines/>
              <w:spacing w:after="0"/>
              <w:jc w:val="center"/>
              <w:rPr>
                <w:rFonts w:ascii="Arial" w:hAnsi="Arial"/>
                <w:sz w:val="18"/>
              </w:rPr>
            </w:pPr>
            <w:r w:rsidRPr="001662C6">
              <w:rPr>
                <w:rFonts w:ascii="Arial" w:hAnsi="Arial"/>
                <w:sz w:val="18"/>
              </w:rPr>
              <w:t>-</w:t>
            </w:r>
          </w:p>
        </w:tc>
      </w:tr>
      <w:tr w:rsidR="009D5726" w:rsidRPr="001662C6" w14:paraId="4DDD266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A1E49" w14:textId="77777777" w:rsidR="009D5726" w:rsidRPr="001662C6" w:rsidRDefault="009D5726" w:rsidP="00901EE0">
            <w:pPr>
              <w:pStyle w:val="TAL"/>
              <w:rPr>
                <w:b/>
                <w:i/>
              </w:rPr>
            </w:pPr>
            <w:r w:rsidRPr="001662C6">
              <w:rPr>
                <w:b/>
                <w:i/>
              </w:rPr>
              <w:t>reflectiveQoS</w:t>
            </w:r>
          </w:p>
          <w:p w14:paraId="6C58BBAC" w14:textId="77777777" w:rsidR="009D5726" w:rsidRPr="001662C6" w:rsidRDefault="009D5726" w:rsidP="00901EE0">
            <w:pPr>
              <w:pStyle w:val="TAL"/>
              <w:rPr>
                <w:b/>
                <w:i/>
              </w:rPr>
            </w:pPr>
            <w:r w:rsidRPr="001662C6">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232497B8" w14:textId="77777777" w:rsidR="009D5726" w:rsidRPr="001662C6" w:rsidRDefault="009D5726" w:rsidP="00901EE0">
            <w:pPr>
              <w:pStyle w:val="TAL"/>
              <w:jc w:val="center"/>
            </w:pPr>
            <w:r w:rsidRPr="001662C6">
              <w:rPr>
                <w:kern w:val="2"/>
              </w:rPr>
              <w:t>No</w:t>
            </w:r>
          </w:p>
        </w:tc>
      </w:tr>
      <w:tr w:rsidR="009D5726" w:rsidRPr="001662C6" w14:paraId="703DB5B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78FAB" w14:textId="77777777" w:rsidR="009D5726" w:rsidRPr="001662C6" w:rsidRDefault="009D5726" w:rsidP="00901EE0">
            <w:pPr>
              <w:pStyle w:val="TAL"/>
              <w:rPr>
                <w:rFonts w:cs="Arial"/>
                <w:b/>
                <w:bCs/>
                <w:i/>
                <w:noProof/>
                <w:szCs w:val="18"/>
                <w:lang w:eastAsia="zh-CN"/>
              </w:rPr>
            </w:pPr>
            <w:r w:rsidRPr="001662C6">
              <w:rPr>
                <w:rFonts w:cs="Arial"/>
                <w:b/>
                <w:bCs/>
                <w:i/>
                <w:noProof/>
                <w:szCs w:val="18"/>
                <w:lang w:eastAsia="zh-CN"/>
              </w:rPr>
              <w:t>relWeightTwoLayers/ relWeightFourLayers/ relWeightEightLayers</w:t>
            </w:r>
          </w:p>
          <w:p w14:paraId="7AEF60D2" w14:textId="77777777" w:rsidR="009D5726" w:rsidRPr="001662C6" w:rsidRDefault="009D5726" w:rsidP="00901EE0">
            <w:pPr>
              <w:pStyle w:val="TAL"/>
              <w:rPr>
                <w:b/>
                <w:i/>
              </w:rPr>
            </w:pPr>
            <w:r w:rsidRPr="001662C6">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4C623FFD" w14:textId="77777777" w:rsidR="009D5726" w:rsidRPr="001662C6" w:rsidRDefault="009D5726" w:rsidP="00901EE0">
            <w:pPr>
              <w:pStyle w:val="TAL"/>
              <w:jc w:val="center"/>
              <w:rPr>
                <w:kern w:val="2"/>
              </w:rPr>
            </w:pPr>
            <w:r w:rsidRPr="001662C6">
              <w:rPr>
                <w:kern w:val="2"/>
              </w:rPr>
              <w:t>-</w:t>
            </w:r>
          </w:p>
        </w:tc>
      </w:tr>
      <w:tr w:rsidR="009D5726" w:rsidRPr="001662C6" w14:paraId="52F5C707" w14:textId="77777777" w:rsidTr="00901EE0">
        <w:tc>
          <w:tcPr>
            <w:tcW w:w="7808" w:type="dxa"/>
            <w:gridSpan w:val="3"/>
            <w:tcBorders>
              <w:top w:val="single" w:sz="4" w:space="0" w:color="808080"/>
              <w:left w:val="single" w:sz="4" w:space="0" w:color="808080"/>
              <w:bottom w:val="single" w:sz="4" w:space="0" w:color="808080"/>
              <w:right w:val="single" w:sz="4" w:space="0" w:color="808080"/>
            </w:tcBorders>
          </w:tcPr>
          <w:p w14:paraId="0A71CB8F" w14:textId="77777777" w:rsidR="009D5726" w:rsidRPr="001662C6" w:rsidRDefault="009D5726" w:rsidP="00901EE0">
            <w:pPr>
              <w:pStyle w:val="TAL"/>
              <w:rPr>
                <w:b/>
                <w:i/>
                <w:lang w:eastAsia="zh-CN"/>
              </w:rPr>
            </w:pPr>
            <w:r w:rsidRPr="001662C6">
              <w:rPr>
                <w:b/>
                <w:i/>
                <w:lang w:eastAsia="zh-CN"/>
              </w:rPr>
              <w:t>reportCGI-NR-EN-DC</w:t>
            </w:r>
          </w:p>
          <w:p w14:paraId="4A9AF3E8" w14:textId="77777777" w:rsidR="009D5726" w:rsidRPr="001662C6" w:rsidRDefault="009D5726" w:rsidP="00901EE0">
            <w:pPr>
              <w:pStyle w:val="TAL"/>
              <w:rPr>
                <w:lang w:eastAsia="zh-CN"/>
              </w:rPr>
            </w:pPr>
            <w:r w:rsidRPr="001662C6">
              <w:rPr>
                <w:lang w:eastAsia="zh-CN"/>
              </w:rPr>
              <w:t xml:space="preserve">Indicates </w:t>
            </w:r>
            <w:r w:rsidRPr="001662C6">
              <w:rPr>
                <w:lang w:eastAsia="en-GB"/>
              </w:rPr>
              <w:t>whether the UE supports</w:t>
            </w:r>
            <w:r w:rsidRPr="001662C6">
              <w:rPr>
                <w:lang w:eastAsia="zh-CN"/>
              </w:rPr>
              <w:t xml:space="preserve"> Inter-RAT report CGI procedure towards NR cell when it is configured with </w:t>
            </w:r>
            <w:r w:rsidRPr="001662C6">
              <w:rPr>
                <w:rFonts w:cs="Arial"/>
                <w:lang w:eastAsia="zh-CN"/>
              </w:rPr>
              <w:t>(NG)</w:t>
            </w:r>
            <w:r w:rsidRPr="001662C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58BE5A5" w14:textId="77777777" w:rsidR="009D5726" w:rsidRPr="001662C6" w:rsidRDefault="009D5726" w:rsidP="00901EE0">
            <w:pPr>
              <w:pStyle w:val="TAL"/>
              <w:jc w:val="center"/>
              <w:rPr>
                <w:bCs/>
                <w:noProof/>
                <w:lang w:eastAsia="zh-CN"/>
              </w:rPr>
            </w:pPr>
            <w:r w:rsidRPr="001662C6">
              <w:rPr>
                <w:bCs/>
                <w:noProof/>
                <w:lang w:eastAsia="zh-CN"/>
              </w:rPr>
              <w:t>Yes</w:t>
            </w:r>
          </w:p>
        </w:tc>
      </w:tr>
      <w:tr w:rsidR="009D5726" w:rsidRPr="001662C6" w14:paraId="40FFAB0D" w14:textId="77777777" w:rsidTr="00901EE0">
        <w:tc>
          <w:tcPr>
            <w:tcW w:w="7808" w:type="dxa"/>
            <w:gridSpan w:val="3"/>
            <w:tcBorders>
              <w:top w:val="single" w:sz="4" w:space="0" w:color="808080"/>
              <w:left w:val="single" w:sz="4" w:space="0" w:color="808080"/>
              <w:bottom w:val="single" w:sz="4" w:space="0" w:color="808080"/>
              <w:right w:val="single" w:sz="4" w:space="0" w:color="808080"/>
            </w:tcBorders>
          </w:tcPr>
          <w:p w14:paraId="39E13A73" w14:textId="77777777" w:rsidR="009D5726" w:rsidRPr="001662C6" w:rsidRDefault="009D5726" w:rsidP="00901EE0">
            <w:pPr>
              <w:pStyle w:val="TAL"/>
              <w:rPr>
                <w:b/>
                <w:i/>
                <w:lang w:eastAsia="zh-CN"/>
              </w:rPr>
            </w:pPr>
            <w:r w:rsidRPr="001662C6">
              <w:rPr>
                <w:b/>
                <w:i/>
                <w:lang w:eastAsia="zh-CN"/>
              </w:rPr>
              <w:t>reportCGI-NR-NoEN-DC</w:t>
            </w:r>
          </w:p>
          <w:p w14:paraId="108C1EA1" w14:textId="77777777" w:rsidR="009D5726" w:rsidRPr="001662C6" w:rsidRDefault="009D5726" w:rsidP="00901EE0">
            <w:pPr>
              <w:pStyle w:val="TAL"/>
              <w:rPr>
                <w:lang w:eastAsia="zh-CN"/>
              </w:rPr>
            </w:pPr>
            <w:r w:rsidRPr="001662C6">
              <w:rPr>
                <w:lang w:eastAsia="zh-CN"/>
              </w:rPr>
              <w:t xml:space="preserve">Indicates </w:t>
            </w:r>
            <w:r w:rsidRPr="001662C6">
              <w:rPr>
                <w:lang w:eastAsia="en-GB"/>
              </w:rPr>
              <w:t xml:space="preserve">whether the UE supports </w:t>
            </w:r>
            <w:r w:rsidRPr="001662C6">
              <w:rPr>
                <w:lang w:eastAsia="zh-CN"/>
              </w:rPr>
              <w:t xml:space="preserve">Inter-RAT report CGI procedure towards NR cell when it is not configured with </w:t>
            </w:r>
            <w:r w:rsidRPr="001662C6">
              <w:rPr>
                <w:rFonts w:cs="Arial"/>
                <w:lang w:eastAsia="zh-CN"/>
              </w:rPr>
              <w:t>(NG)</w:t>
            </w:r>
            <w:r w:rsidRPr="001662C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A7FB996" w14:textId="77777777" w:rsidR="009D5726" w:rsidRPr="001662C6" w:rsidRDefault="009D5726" w:rsidP="00901EE0">
            <w:pPr>
              <w:pStyle w:val="TAL"/>
              <w:jc w:val="center"/>
              <w:rPr>
                <w:bCs/>
                <w:noProof/>
                <w:lang w:eastAsia="zh-CN"/>
              </w:rPr>
            </w:pPr>
            <w:r w:rsidRPr="001662C6">
              <w:rPr>
                <w:bCs/>
                <w:noProof/>
                <w:lang w:eastAsia="zh-CN"/>
              </w:rPr>
              <w:t>Yes</w:t>
            </w:r>
          </w:p>
        </w:tc>
      </w:tr>
      <w:tr w:rsidR="009D5726" w:rsidRPr="001662C6" w14:paraId="750F344A" w14:textId="77777777" w:rsidTr="00901EE0">
        <w:tc>
          <w:tcPr>
            <w:tcW w:w="7808" w:type="dxa"/>
            <w:gridSpan w:val="3"/>
            <w:tcBorders>
              <w:top w:val="single" w:sz="4" w:space="0" w:color="808080"/>
              <w:left w:val="single" w:sz="4" w:space="0" w:color="808080"/>
              <w:bottom w:val="single" w:sz="4" w:space="0" w:color="808080"/>
              <w:right w:val="single" w:sz="4" w:space="0" w:color="808080"/>
            </w:tcBorders>
          </w:tcPr>
          <w:p w14:paraId="2B51D95B" w14:textId="77777777" w:rsidR="009D5726" w:rsidRPr="001662C6" w:rsidRDefault="009D5726" w:rsidP="00901EE0">
            <w:pPr>
              <w:pStyle w:val="TAL"/>
              <w:rPr>
                <w:b/>
                <w:i/>
                <w:lang w:eastAsia="en-GB"/>
              </w:rPr>
            </w:pPr>
            <w:r w:rsidRPr="001662C6">
              <w:rPr>
                <w:b/>
                <w:i/>
                <w:lang w:eastAsia="en-GB"/>
              </w:rPr>
              <w:t>resumeWithMCG-SCellConfig</w:t>
            </w:r>
          </w:p>
          <w:p w14:paraId="7E0C4468" w14:textId="77777777" w:rsidR="009D5726" w:rsidRPr="001662C6" w:rsidRDefault="009D5726" w:rsidP="00901EE0">
            <w:pPr>
              <w:pStyle w:val="TAL"/>
              <w:rPr>
                <w:b/>
                <w:i/>
                <w:lang w:eastAsia="zh-CN"/>
              </w:rPr>
            </w:pPr>
            <w:r w:rsidRPr="001662C6">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37A94D82" w14:textId="77777777" w:rsidR="009D5726" w:rsidRPr="001662C6" w:rsidRDefault="009D5726" w:rsidP="00901EE0">
            <w:pPr>
              <w:pStyle w:val="TAL"/>
              <w:jc w:val="center"/>
              <w:rPr>
                <w:bCs/>
                <w:noProof/>
                <w:lang w:eastAsia="zh-CN"/>
              </w:rPr>
            </w:pPr>
            <w:r w:rsidRPr="001662C6">
              <w:rPr>
                <w:lang w:eastAsia="zh-CN"/>
              </w:rPr>
              <w:t>-</w:t>
            </w:r>
          </w:p>
        </w:tc>
      </w:tr>
      <w:tr w:rsidR="009D5726" w:rsidRPr="001662C6" w14:paraId="31474E93" w14:textId="77777777" w:rsidTr="00901EE0">
        <w:tc>
          <w:tcPr>
            <w:tcW w:w="7808" w:type="dxa"/>
            <w:gridSpan w:val="3"/>
            <w:tcBorders>
              <w:top w:val="single" w:sz="4" w:space="0" w:color="808080"/>
              <w:left w:val="single" w:sz="4" w:space="0" w:color="808080"/>
              <w:bottom w:val="single" w:sz="4" w:space="0" w:color="808080"/>
              <w:right w:val="single" w:sz="4" w:space="0" w:color="808080"/>
            </w:tcBorders>
          </w:tcPr>
          <w:p w14:paraId="6355E055" w14:textId="77777777" w:rsidR="009D5726" w:rsidRPr="001662C6" w:rsidRDefault="009D5726" w:rsidP="00901EE0">
            <w:pPr>
              <w:pStyle w:val="TAL"/>
              <w:rPr>
                <w:b/>
                <w:i/>
                <w:lang w:eastAsia="en-GB"/>
              </w:rPr>
            </w:pPr>
            <w:r w:rsidRPr="001662C6">
              <w:rPr>
                <w:b/>
                <w:i/>
                <w:lang w:eastAsia="en-GB"/>
              </w:rPr>
              <w:t>resumeWithSCG-Config</w:t>
            </w:r>
          </w:p>
          <w:p w14:paraId="708C1AFB" w14:textId="77777777" w:rsidR="009D5726" w:rsidRPr="001662C6" w:rsidRDefault="009D5726" w:rsidP="00901EE0">
            <w:pPr>
              <w:pStyle w:val="TAL"/>
              <w:rPr>
                <w:b/>
                <w:i/>
                <w:lang w:eastAsia="zh-CN"/>
              </w:rPr>
            </w:pPr>
            <w:r w:rsidRPr="001662C6">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49F403EC" w14:textId="77777777" w:rsidR="009D5726" w:rsidRPr="001662C6" w:rsidRDefault="009D5726" w:rsidP="00901EE0">
            <w:pPr>
              <w:pStyle w:val="TAL"/>
              <w:jc w:val="center"/>
              <w:rPr>
                <w:bCs/>
                <w:noProof/>
                <w:lang w:eastAsia="zh-CN"/>
              </w:rPr>
            </w:pPr>
            <w:r w:rsidRPr="001662C6">
              <w:rPr>
                <w:lang w:eastAsia="zh-CN"/>
              </w:rPr>
              <w:t>-</w:t>
            </w:r>
          </w:p>
        </w:tc>
      </w:tr>
      <w:tr w:rsidR="009D5726" w:rsidRPr="001662C6" w14:paraId="700899B5" w14:textId="77777777" w:rsidTr="00901EE0">
        <w:tc>
          <w:tcPr>
            <w:tcW w:w="7808" w:type="dxa"/>
            <w:gridSpan w:val="3"/>
            <w:tcBorders>
              <w:top w:val="single" w:sz="4" w:space="0" w:color="808080"/>
              <w:left w:val="single" w:sz="4" w:space="0" w:color="808080"/>
              <w:bottom w:val="single" w:sz="4" w:space="0" w:color="808080"/>
              <w:right w:val="single" w:sz="4" w:space="0" w:color="808080"/>
            </w:tcBorders>
          </w:tcPr>
          <w:p w14:paraId="179E2F14" w14:textId="77777777" w:rsidR="009D5726" w:rsidRPr="001662C6" w:rsidRDefault="009D5726" w:rsidP="00901EE0">
            <w:pPr>
              <w:pStyle w:val="TAL"/>
              <w:rPr>
                <w:b/>
                <w:i/>
                <w:lang w:eastAsia="en-GB"/>
              </w:rPr>
            </w:pPr>
            <w:r w:rsidRPr="001662C6">
              <w:rPr>
                <w:b/>
                <w:i/>
                <w:lang w:eastAsia="en-GB"/>
              </w:rPr>
              <w:t>resumeWithStoredMCG-SCells</w:t>
            </w:r>
          </w:p>
          <w:p w14:paraId="2A80C54B" w14:textId="77777777" w:rsidR="009D5726" w:rsidRPr="001662C6" w:rsidRDefault="009D5726" w:rsidP="00901EE0">
            <w:pPr>
              <w:pStyle w:val="TAL"/>
              <w:rPr>
                <w:b/>
                <w:i/>
                <w:lang w:eastAsia="zh-CN"/>
              </w:rPr>
            </w:pPr>
            <w:r w:rsidRPr="001662C6">
              <w:rPr>
                <w:lang w:eastAsia="zh-CN"/>
              </w:rPr>
              <w:t>Indicates whether the UE supports</w:t>
            </w:r>
            <w:r w:rsidRPr="001662C6">
              <w:t xml:space="preserve"> </w:t>
            </w:r>
            <w:r w:rsidRPr="001662C6">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291D9C79" w14:textId="77777777" w:rsidR="009D5726" w:rsidRPr="001662C6" w:rsidRDefault="009D5726" w:rsidP="00901EE0">
            <w:pPr>
              <w:pStyle w:val="TAL"/>
              <w:jc w:val="center"/>
              <w:rPr>
                <w:bCs/>
                <w:noProof/>
                <w:lang w:eastAsia="zh-CN"/>
              </w:rPr>
            </w:pPr>
            <w:r w:rsidRPr="001662C6">
              <w:rPr>
                <w:lang w:eastAsia="zh-CN"/>
              </w:rPr>
              <w:t>-</w:t>
            </w:r>
          </w:p>
        </w:tc>
      </w:tr>
      <w:tr w:rsidR="009D5726" w:rsidRPr="001662C6" w14:paraId="10D70AA8" w14:textId="77777777" w:rsidTr="00901EE0">
        <w:tc>
          <w:tcPr>
            <w:tcW w:w="7808" w:type="dxa"/>
            <w:gridSpan w:val="3"/>
            <w:tcBorders>
              <w:top w:val="single" w:sz="4" w:space="0" w:color="808080"/>
              <w:left w:val="single" w:sz="4" w:space="0" w:color="808080"/>
              <w:bottom w:val="single" w:sz="4" w:space="0" w:color="808080"/>
              <w:right w:val="single" w:sz="4" w:space="0" w:color="808080"/>
            </w:tcBorders>
          </w:tcPr>
          <w:p w14:paraId="14FDA719" w14:textId="77777777" w:rsidR="009D5726" w:rsidRPr="001662C6" w:rsidRDefault="009D5726" w:rsidP="00901EE0">
            <w:pPr>
              <w:pStyle w:val="TAL"/>
              <w:rPr>
                <w:b/>
                <w:i/>
                <w:lang w:eastAsia="en-GB"/>
              </w:rPr>
            </w:pPr>
            <w:r w:rsidRPr="001662C6">
              <w:rPr>
                <w:b/>
                <w:i/>
                <w:lang w:eastAsia="en-GB"/>
              </w:rPr>
              <w:t>resumeWithStoredSCG</w:t>
            </w:r>
          </w:p>
          <w:p w14:paraId="620024C0" w14:textId="77777777" w:rsidR="009D5726" w:rsidRPr="001662C6" w:rsidRDefault="009D5726" w:rsidP="00901EE0">
            <w:pPr>
              <w:pStyle w:val="TAL"/>
              <w:rPr>
                <w:b/>
                <w:i/>
                <w:lang w:eastAsia="zh-CN"/>
              </w:rPr>
            </w:pPr>
            <w:r w:rsidRPr="001662C6">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3A8EBC35" w14:textId="77777777" w:rsidR="009D5726" w:rsidRPr="001662C6" w:rsidRDefault="009D5726" w:rsidP="00901EE0">
            <w:pPr>
              <w:pStyle w:val="TAL"/>
              <w:jc w:val="center"/>
              <w:rPr>
                <w:bCs/>
                <w:noProof/>
                <w:lang w:eastAsia="zh-CN"/>
              </w:rPr>
            </w:pPr>
            <w:r w:rsidRPr="001662C6">
              <w:rPr>
                <w:lang w:eastAsia="zh-CN"/>
              </w:rPr>
              <w:t>-</w:t>
            </w:r>
          </w:p>
        </w:tc>
      </w:tr>
      <w:tr w:rsidR="009D5726" w:rsidRPr="001662C6" w14:paraId="538B592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C09ADC" w14:textId="77777777" w:rsidR="009D5726" w:rsidRPr="001662C6" w:rsidRDefault="009D5726" w:rsidP="00901EE0">
            <w:pPr>
              <w:pStyle w:val="TAL"/>
              <w:rPr>
                <w:b/>
                <w:i/>
              </w:rPr>
            </w:pPr>
            <w:r w:rsidRPr="001662C6">
              <w:rPr>
                <w:b/>
                <w:i/>
              </w:rPr>
              <w:t>srs-CapabilityPerBandPairList</w:t>
            </w:r>
          </w:p>
          <w:p w14:paraId="0C01BCDF" w14:textId="77777777" w:rsidR="009D5726" w:rsidRPr="001662C6" w:rsidRDefault="009D5726" w:rsidP="00901EE0">
            <w:pPr>
              <w:pStyle w:val="TAL"/>
            </w:pPr>
            <w:r w:rsidRPr="001662C6">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662C6">
              <w:rPr>
                <w:i/>
              </w:rPr>
              <w:t>bandParameterList</w:t>
            </w:r>
            <w:r w:rsidRPr="001662C6">
              <w:t xml:space="preserve"> for the concerned band combination:</w:t>
            </w:r>
          </w:p>
          <w:p w14:paraId="39B76D69" w14:textId="77777777" w:rsidR="009D5726" w:rsidRPr="001662C6" w:rsidRDefault="009D5726" w:rsidP="00901EE0">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 xml:space="preserve">For the first band, the UE shall include the same number of entries as in </w:t>
            </w:r>
            <w:r w:rsidRPr="001662C6">
              <w:rPr>
                <w:rFonts w:ascii="Arial" w:hAnsi="Arial" w:cs="Arial"/>
                <w:i/>
                <w:sz w:val="18"/>
                <w:szCs w:val="18"/>
              </w:rPr>
              <w:t>bandParameterList</w:t>
            </w:r>
            <w:r w:rsidRPr="001662C6">
              <w:rPr>
                <w:rFonts w:ascii="Arial" w:hAnsi="Arial" w:cs="Arial"/>
                <w:sz w:val="18"/>
                <w:szCs w:val="18"/>
              </w:rPr>
              <w:t xml:space="preserve"> i.e. first entry corresponds to first band in </w:t>
            </w:r>
            <w:r w:rsidRPr="001662C6">
              <w:rPr>
                <w:rFonts w:ascii="Arial" w:hAnsi="Arial" w:cs="Arial"/>
                <w:i/>
                <w:sz w:val="18"/>
                <w:szCs w:val="18"/>
              </w:rPr>
              <w:t>bandParameterList</w:t>
            </w:r>
            <w:r w:rsidRPr="001662C6">
              <w:rPr>
                <w:rFonts w:ascii="Arial" w:hAnsi="Arial" w:cs="Arial"/>
                <w:sz w:val="18"/>
                <w:szCs w:val="18"/>
              </w:rPr>
              <w:t xml:space="preserve"> and so on,</w:t>
            </w:r>
          </w:p>
          <w:p w14:paraId="4CED2A0A" w14:textId="77777777" w:rsidR="009D5726" w:rsidRPr="001662C6" w:rsidRDefault="009D5726" w:rsidP="00901EE0">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 xml:space="preserve">For the second band, the UE shall include one entry less i.e. first entry corresponds to the second band in </w:t>
            </w:r>
            <w:r w:rsidRPr="001662C6">
              <w:rPr>
                <w:rFonts w:ascii="Arial" w:hAnsi="Arial" w:cs="Arial"/>
                <w:i/>
                <w:sz w:val="18"/>
                <w:szCs w:val="18"/>
              </w:rPr>
              <w:t>bandParameterList</w:t>
            </w:r>
            <w:r w:rsidRPr="001662C6">
              <w:rPr>
                <w:rFonts w:ascii="Arial" w:hAnsi="Arial" w:cs="Arial"/>
                <w:sz w:val="18"/>
                <w:szCs w:val="18"/>
              </w:rPr>
              <w:t xml:space="preserve"> and so on</w:t>
            </w:r>
          </w:p>
          <w:p w14:paraId="417293C1" w14:textId="77777777" w:rsidR="009D5726" w:rsidRPr="001662C6" w:rsidRDefault="009D5726" w:rsidP="00901EE0">
            <w:pPr>
              <w:pStyle w:val="B1"/>
              <w:spacing w:after="0"/>
              <w:rPr>
                <w:b/>
                <w:i/>
              </w:rPr>
            </w:pPr>
            <w:r w:rsidRPr="001662C6">
              <w:rPr>
                <w:rFonts w:ascii="Arial" w:hAnsi="Arial" w:cs="Arial"/>
                <w:sz w:val="18"/>
                <w:szCs w:val="18"/>
              </w:rPr>
              <w:t>-</w:t>
            </w:r>
            <w:r w:rsidRPr="001662C6">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39B2FF3" w14:textId="77777777" w:rsidR="009D5726" w:rsidRPr="001662C6" w:rsidRDefault="009D5726" w:rsidP="00901EE0">
            <w:pPr>
              <w:pStyle w:val="TAL"/>
              <w:jc w:val="center"/>
              <w:rPr>
                <w:lang w:eastAsia="zh-CN"/>
              </w:rPr>
            </w:pPr>
            <w:r w:rsidRPr="001662C6">
              <w:rPr>
                <w:lang w:eastAsia="zh-CN"/>
              </w:rPr>
              <w:t>-</w:t>
            </w:r>
          </w:p>
        </w:tc>
      </w:tr>
      <w:tr w:rsidR="009D5726" w:rsidRPr="001662C6" w14:paraId="5ADA372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78815" w14:textId="77777777" w:rsidR="009D5726" w:rsidRPr="001662C6" w:rsidRDefault="009D5726" w:rsidP="00901EE0">
            <w:pPr>
              <w:pStyle w:val="TAL"/>
              <w:rPr>
                <w:b/>
                <w:i/>
                <w:lang w:eastAsia="en-GB"/>
              </w:rPr>
            </w:pPr>
            <w:r w:rsidRPr="001662C6">
              <w:rPr>
                <w:b/>
                <w:i/>
                <w:lang w:eastAsia="en-GB"/>
              </w:rPr>
              <w:t>requestedBands</w:t>
            </w:r>
          </w:p>
          <w:p w14:paraId="045C447B" w14:textId="77777777" w:rsidR="009D5726" w:rsidRPr="001662C6" w:rsidRDefault="009D5726" w:rsidP="00901EE0">
            <w:pPr>
              <w:pStyle w:val="TAL"/>
              <w:rPr>
                <w:b/>
                <w:i/>
                <w:lang w:eastAsia="zh-CN"/>
              </w:rPr>
            </w:pPr>
            <w:r w:rsidRPr="001662C6">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2BBD4A9" w14:textId="77777777" w:rsidR="009D5726" w:rsidRPr="001662C6" w:rsidRDefault="009D5726" w:rsidP="00901EE0">
            <w:pPr>
              <w:pStyle w:val="TAL"/>
              <w:jc w:val="center"/>
              <w:rPr>
                <w:lang w:eastAsia="zh-CN"/>
              </w:rPr>
            </w:pPr>
            <w:r w:rsidRPr="001662C6">
              <w:rPr>
                <w:lang w:eastAsia="zh-CN"/>
              </w:rPr>
              <w:t>-</w:t>
            </w:r>
          </w:p>
        </w:tc>
      </w:tr>
      <w:tr w:rsidR="009D5726" w:rsidRPr="001662C6" w14:paraId="0768265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2B242" w14:textId="77777777" w:rsidR="009D5726" w:rsidRPr="001662C6" w:rsidRDefault="009D5726" w:rsidP="00901EE0">
            <w:pPr>
              <w:pStyle w:val="TAL"/>
              <w:rPr>
                <w:b/>
                <w:i/>
                <w:lang w:eastAsia="en-GB"/>
              </w:rPr>
            </w:pPr>
            <w:r w:rsidRPr="001662C6">
              <w:rPr>
                <w:b/>
                <w:i/>
              </w:rPr>
              <w:t>requestedCCsDL, requestedCCsUL</w:t>
            </w:r>
          </w:p>
          <w:p w14:paraId="30FD2E59" w14:textId="77777777" w:rsidR="009D5726" w:rsidRPr="001662C6" w:rsidRDefault="009D5726" w:rsidP="00901EE0">
            <w:pPr>
              <w:pStyle w:val="TAL"/>
              <w:rPr>
                <w:b/>
                <w:i/>
                <w:lang w:eastAsia="en-GB"/>
              </w:rPr>
            </w:pPr>
            <w:r w:rsidRPr="001662C6">
              <w:t>Indicates the maximum number of CCs</w:t>
            </w:r>
            <w:r w:rsidRPr="001662C6">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BE7D1CA" w14:textId="77777777" w:rsidR="009D5726" w:rsidRPr="001662C6" w:rsidRDefault="009D5726" w:rsidP="00901EE0">
            <w:pPr>
              <w:pStyle w:val="TAL"/>
              <w:jc w:val="center"/>
              <w:rPr>
                <w:lang w:eastAsia="zh-CN"/>
              </w:rPr>
            </w:pPr>
            <w:r w:rsidRPr="001662C6">
              <w:rPr>
                <w:lang w:eastAsia="zh-CN"/>
              </w:rPr>
              <w:t>-</w:t>
            </w:r>
          </w:p>
        </w:tc>
      </w:tr>
      <w:tr w:rsidR="009D5726" w:rsidRPr="001662C6" w14:paraId="4C6C906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37B59" w14:textId="77777777" w:rsidR="009D5726" w:rsidRPr="001662C6" w:rsidRDefault="009D5726" w:rsidP="00901EE0">
            <w:pPr>
              <w:pStyle w:val="TAL"/>
              <w:rPr>
                <w:b/>
                <w:i/>
              </w:rPr>
            </w:pPr>
            <w:r w:rsidRPr="001662C6">
              <w:rPr>
                <w:b/>
                <w:i/>
              </w:rPr>
              <w:t>requestedDiffFallbackCombList</w:t>
            </w:r>
          </w:p>
          <w:p w14:paraId="51EFD175" w14:textId="77777777" w:rsidR="009D5726" w:rsidRPr="001662C6" w:rsidRDefault="009D5726" w:rsidP="00901EE0">
            <w:pPr>
              <w:pStyle w:val="TAL"/>
            </w:pPr>
            <w:r w:rsidRPr="001662C6">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8436452" w14:textId="77777777" w:rsidR="009D5726" w:rsidRPr="001662C6" w:rsidRDefault="009D5726" w:rsidP="00901EE0">
            <w:pPr>
              <w:pStyle w:val="TAL"/>
              <w:jc w:val="center"/>
              <w:rPr>
                <w:lang w:eastAsia="zh-CN"/>
              </w:rPr>
            </w:pPr>
            <w:r w:rsidRPr="001662C6">
              <w:rPr>
                <w:lang w:eastAsia="zh-CN"/>
              </w:rPr>
              <w:t>-</w:t>
            </w:r>
          </w:p>
        </w:tc>
      </w:tr>
      <w:tr w:rsidR="009D5726" w:rsidRPr="001662C6" w14:paraId="1E38976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EDA280" w14:textId="77777777" w:rsidR="009D5726" w:rsidRPr="001662C6" w:rsidRDefault="009D5726" w:rsidP="00901EE0">
            <w:pPr>
              <w:pStyle w:val="TAL"/>
              <w:rPr>
                <w:b/>
                <w:i/>
              </w:rPr>
            </w:pPr>
            <w:r w:rsidRPr="001662C6">
              <w:rPr>
                <w:b/>
                <w:i/>
              </w:rPr>
              <w:t>rf</w:t>
            </w:r>
            <w:r w:rsidRPr="001662C6">
              <w:rPr>
                <w:b/>
                <w:i/>
                <w:lang w:eastAsia="zh-CN"/>
              </w:rPr>
              <w:t>-</w:t>
            </w:r>
            <w:r w:rsidRPr="001662C6">
              <w:rPr>
                <w:b/>
                <w:i/>
              </w:rPr>
              <w:t>RetuningTimeDL</w:t>
            </w:r>
          </w:p>
          <w:p w14:paraId="668000D5" w14:textId="77777777" w:rsidR="009D5726" w:rsidRPr="001662C6" w:rsidRDefault="009D5726" w:rsidP="00901EE0">
            <w:pPr>
              <w:pStyle w:val="TAL"/>
              <w:rPr>
                <w:b/>
                <w:i/>
              </w:rPr>
            </w:pPr>
            <w:r w:rsidRPr="001662C6">
              <w:t xml:space="preserve">Indicates the </w:t>
            </w:r>
            <w:r w:rsidRPr="001662C6">
              <w:rPr>
                <w:lang w:eastAsia="zh-CN"/>
              </w:rPr>
              <w:t xml:space="preserve">interruption time on DL reception within a band pair during the </w:t>
            </w:r>
            <w:r w:rsidRPr="001662C6">
              <w:t xml:space="preserve">RF retuning for switching between </w:t>
            </w:r>
            <w:r w:rsidRPr="001662C6">
              <w:rPr>
                <w:lang w:eastAsia="zh-CN"/>
              </w:rPr>
              <w:t xml:space="preserve">the </w:t>
            </w:r>
            <w:r w:rsidRPr="001662C6">
              <w:t>band pair</w:t>
            </w:r>
            <w:r w:rsidRPr="001662C6">
              <w:rPr>
                <w:lang w:eastAsia="zh-CN"/>
              </w:rPr>
              <w:t xml:space="preserve"> </w:t>
            </w:r>
            <w:r w:rsidRPr="001662C6">
              <w:t>to transmit SRS on a PUSCH-less SCell</w:t>
            </w:r>
            <w:r w:rsidRPr="001662C6">
              <w:rPr>
                <w:lang w:eastAsia="zh-CN"/>
              </w:rPr>
              <w:t>.</w:t>
            </w:r>
            <w:r w:rsidRPr="001662C6">
              <w:t xml:space="preserve"> n0 represents 0 OFDM symbol</w:t>
            </w:r>
            <w:r w:rsidRPr="001662C6">
              <w:rPr>
                <w:lang w:eastAsia="zh-CN"/>
              </w:rPr>
              <w:t>s</w:t>
            </w:r>
            <w:r w:rsidRPr="001662C6">
              <w:t>, n0dot5 represents 0.5 OFDM symbol</w:t>
            </w:r>
            <w:r w:rsidRPr="001662C6">
              <w:rPr>
                <w:lang w:eastAsia="zh-CN"/>
              </w:rPr>
              <w:t>s</w:t>
            </w:r>
            <w:r w:rsidRPr="001662C6">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7ACE0CA" w14:textId="77777777" w:rsidR="009D5726" w:rsidRPr="001662C6" w:rsidRDefault="009D5726" w:rsidP="00901EE0">
            <w:pPr>
              <w:pStyle w:val="TAL"/>
              <w:jc w:val="center"/>
              <w:rPr>
                <w:lang w:eastAsia="zh-CN"/>
              </w:rPr>
            </w:pPr>
            <w:r w:rsidRPr="001662C6">
              <w:rPr>
                <w:lang w:eastAsia="zh-CN"/>
              </w:rPr>
              <w:t>-</w:t>
            </w:r>
          </w:p>
        </w:tc>
      </w:tr>
      <w:tr w:rsidR="009D5726" w:rsidRPr="001662C6" w14:paraId="4033D77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5F59A" w14:textId="77777777" w:rsidR="009D5726" w:rsidRPr="001662C6" w:rsidRDefault="009D5726" w:rsidP="00901EE0">
            <w:pPr>
              <w:pStyle w:val="TAL"/>
              <w:rPr>
                <w:b/>
                <w:i/>
                <w:lang w:eastAsia="zh-CN"/>
              </w:rPr>
            </w:pPr>
            <w:r w:rsidRPr="001662C6">
              <w:rPr>
                <w:b/>
                <w:i/>
                <w:lang w:eastAsia="zh-CN"/>
              </w:rPr>
              <w:t>r</w:t>
            </w:r>
            <w:r w:rsidRPr="001662C6">
              <w:rPr>
                <w:b/>
                <w:i/>
              </w:rPr>
              <w:t>f</w:t>
            </w:r>
            <w:r w:rsidRPr="001662C6">
              <w:rPr>
                <w:b/>
                <w:i/>
                <w:lang w:eastAsia="zh-CN"/>
              </w:rPr>
              <w:t>-</w:t>
            </w:r>
            <w:r w:rsidRPr="001662C6">
              <w:rPr>
                <w:b/>
                <w:i/>
              </w:rPr>
              <w:t>RetuningTime</w:t>
            </w:r>
            <w:r w:rsidRPr="001662C6">
              <w:rPr>
                <w:b/>
                <w:i/>
                <w:lang w:eastAsia="zh-CN"/>
              </w:rPr>
              <w:t>U</w:t>
            </w:r>
            <w:r w:rsidRPr="001662C6">
              <w:rPr>
                <w:b/>
                <w:i/>
              </w:rPr>
              <w:t>L</w:t>
            </w:r>
          </w:p>
          <w:p w14:paraId="717C204F" w14:textId="77777777" w:rsidR="009D5726" w:rsidRPr="001662C6" w:rsidRDefault="009D5726" w:rsidP="00901EE0">
            <w:pPr>
              <w:pStyle w:val="TAL"/>
              <w:rPr>
                <w:b/>
                <w:i/>
              </w:rPr>
            </w:pPr>
            <w:r w:rsidRPr="001662C6">
              <w:t xml:space="preserve">Indicates the </w:t>
            </w:r>
            <w:r w:rsidRPr="001662C6">
              <w:rPr>
                <w:lang w:eastAsia="zh-CN"/>
              </w:rPr>
              <w:t xml:space="preserve">interruption time on UL transmission within a band pair during the </w:t>
            </w:r>
            <w:r w:rsidRPr="001662C6">
              <w:t xml:space="preserve">RF retuning for switching between </w:t>
            </w:r>
            <w:r w:rsidRPr="001662C6">
              <w:rPr>
                <w:lang w:eastAsia="zh-CN"/>
              </w:rPr>
              <w:t xml:space="preserve">the </w:t>
            </w:r>
            <w:r w:rsidRPr="001662C6">
              <w:t>band pair to transmit SRS on a PUSCH-less SCell</w:t>
            </w:r>
            <w:r w:rsidRPr="001662C6">
              <w:rPr>
                <w:lang w:eastAsia="zh-CN"/>
              </w:rPr>
              <w:t>.</w:t>
            </w:r>
            <w:r w:rsidRPr="001662C6">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1F07135" w14:textId="77777777" w:rsidR="009D5726" w:rsidRPr="001662C6" w:rsidRDefault="009D5726" w:rsidP="00901EE0">
            <w:pPr>
              <w:pStyle w:val="TAL"/>
              <w:jc w:val="center"/>
              <w:rPr>
                <w:lang w:eastAsia="zh-CN"/>
              </w:rPr>
            </w:pPr>
            <w:r w:rsidRPr="001662C6">
              <w:rPr>
                <w:lang w:eastAsia="zh-CN"/>
              </w:rPr>
              <w:t>-</w:t>
            </w:r>
          </w:p>
        </w:tc>
      </w:tr>
      <w:tr w:rsidR="009D5726" w:rsidRPr="001662C6" w14:paraId="0092A75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EE36D" w14:textId="77777777" w:rsidR="009D5726" w:rsidRPr="001662C6" w:rsidRDefault="009D5726" w:rsidP="00901EE0">
            <w:pPr>
              <w:pStyle w:val="TAL"/>
              <w:rPr>
                <w:b/>
                <w:i/>
                <w:lang w:eastAsia="zh-CN"/>
              </w:rPr>
            </w:pPr>
            <w:r w:rsidRPr="001662C6">
              <w:rPr>
                <w:b/>
                <w:i/>
                <w:lang w:eastAsia="zh-CN"/>
              </w:rPr>
              <w:t>rlc-AM-Ooo-Delivery</w:t>
            </w:r>
          </w:p>
          <w:p w14:paraId="44C7A098" w14:textId="77777777" w:rsidR="009D5726" w:rsidRPr="001662C6" w:rsidRDefault="009D5726" w:rsidP="00901EE0">
            <w:pPr>
              <w:pStyle w:val="TAL"/>
              <w:rPr>
                <w:b/>
                <w:i/>
                <w:lang w:eastAsia="zh-CN"/>
              </w:rPr>
            </w:pPr>
            <w:r w:rsidRPr="001662C6">
              <w:rPr>
                <w:lang w:eastAsia="zh-CN"/>
              </w:rPr>
              <w:t>Indicates whether the UE supports out-of-order delivery from RLC to PDCP for RLC AM</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68B273" w14:textId="77777777" w:rsidR="009D5726" w:rsidRPr="001662C6" w:rsidRDefault="009D5726" w:rsidP="00901EE0">
            <w:pPr>
              <w:pStyle w:val="TAL"/>
              <w:jc w:val="center"/>
              <w:rPr>
                <w:lang w:eastAsia="zh-CN"/>
              </w:rPr>
            </w:pPr>
            <w:r w:rsidRPr="001662C6">
              <w:rPr>
                <w:rFonts w:eastAsia="SimSun"/>
                <w:noProof/>
                <w:lang w:eastAsia="zh-CN"/>
              </w:rPr>
              <w:t>-</w:t>
            </w:r>
          </w:p>
        </w:tc>
      </w:tr>
      <w:tr w:rsidR="009D5726" w:rsidRPr="001662C6" w14:paraId="5423F94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A8BFA" w14:textId="77777777" w:rsidR="009D5726" w:rsidRPr="001662C6" w:rsidRDefault="009D5726" w:rsidP="00901EE0">
            <w:pPr>
              <w:pStyle w:val="TAL"/>
              <w:rPr>
                <w:b/>
                <w:i/>
                <w:lang w:eastAsia="zh-CN"/>
              </w:rPr>
            </w:pPr>
            <w:r w:rsidRPr="001662C6">
              <w:rPr>
                <w:b/>
                <w:i/>
                <w:lang w:eastAsia="zh-CN"/>
              </w:rPr>
              <w:t>rlc-UM-Ooo-Delivery</w:t>
            </w:r>
          </w:p>
          <w:p w14:paraId="1C48A15B" w14:textId="77777777" w:rsidR="009D5726" w:rsidRPr="001662C6" w:rsidRDefault="009D5726" w:rsidP="00901EE0">
            <w:pPr>
              <w:pStyle w:val="TAL"/>
              <w:rPr>
                <w:b/>
                <w:i/>
                <w:lang w:eastAsia="zh-CN"/>
              </w:rPr>
            </w:pPr>
            <w:r w:rsidRPr="001662C6">
              <w:rPr>
                <w:lang w:eastAsia="zh-CN"/>
              </w:rPr>
              <w:t>Indicates whether the UE supports out-of-order delivery from RLC to PDCP for RLC UM</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62F37E" w14:textId="77777777" w:rsidR="009D5726" w:rsidRPr="001662C6" w:rsidRDefault="009D5726" w:rsidP="00901EE0">
            <w:pPr>
              <w:pStyle w:val="TAL"/>
              <w:jc w:val="center"/>
              <w:rPr>
                <w:lang w:eastAsia="zh-CN"/>
              </w:rPr>
            </w:pPr>
            <w:r w:rsidRPr="001662C6">
              <w:rPr>
                <w:rFonts w:eastAsia="SimSun"/>
                <w:noProof/>
                <w:lang w:eastAsia="zh-CN"/>
              </w:rPr>
              <w:t>-</w:t>
            </w:r>
          </w:p>
        </w:tc>
      </w:tr>
      <w:tr w:rsidR="009D5726" w:rsidRPr="001662C6" w14:paraId="388BC07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F32D0" w14:textId="77777777" w:rsidR="009D5726" w:rsidRPr="001662C6" w:rsidRDefault="009D5726" w:rsidP="00901EE0">
            <w:pPr>
              <w:pStyle w:val="TAL"/>
              <w:rPr>
                <w:b/>
                <w:i/>
                <w:lang w:eastAsia="zh-CN"/>
              </w:rPr>
            </w:pPr>
            <w:r w:rsidRPr="001662C6">
              <w:rPr>
                <w:b/>
                <w:i/>
                <w:lang w:eastAsia="zh-CN"/>
              </w:rPr>
              <w:t>rlm-ReportSupport</w:t>
            </w:r>
          </w:p>
          <w:p w14:paraId="5EED03B7" w14:textId="77777777" w:rsidR="009D5726" w:rsidRPr="001662C6" w:rsidRDefault="009D5726" w:rsidP="00901EE0">
            <w:pPr>
              <w:pStyle w:val="TAL"/>
              <w:rPr>
                <w:b/>
                <w:i/>
                <w:lang w:eastAsia="zh-CN"/>
              </w:rPr>
            </w:pPr>
            <w:r w:rsidRPr="001662C6">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45B47F7D" w14:textId="77777777" w:rsidR="009D5726" w:rsidRPr="001662C6" w:rsidRDefault="009D5726" w:rsidP="00901EE0">
            <w:pPr>
              <w:pStyle w:val="TAL"/>
              <w:jc w:val="center"/>
              <w:rPr>
                <w:lang w:eastAsia="zh-CN"/>
              </w:rPr>
            </w:pPr>
            <w:r w:rsidRPr="001662C6">
              <w:rPr>
                <w:lang w:eastAsia="zh-CN"/>
              </w:rPr>
              <w:t>-</w:t>
            </w:r>
          </w:p>
        </w:tc>
      </w:tr>
      <w:tr w:rsidR="009D5726" w:rsidRPr="001662C6" w14:paraId="02A405B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6472B2" w14:textId="77777777" w:rsidR="009D5726" w:rsidRPr="001662C6" w:rsidRDefault="009D5726" w:rsidP="00901EE0">
            <w:pPr>
              <w:pStyle w:val="TAL"/>
              <w:rPr>
                <w:b/>
                <w:i/>
              </w:rPr>
            </w:pPr>
            <w:r w:rsidRPr="001662C6">
              <w:rPr>
                <w:b/>
                <w:i/>
              </w:rPr>
              <w:t>rohc-ContextContinue</w:t>
            </w:r>
          </w:p>
          <w:p w14:paraId="7C90F718" w14:textId="77777777" w:rsidR="009D5726" w:rsidRPr="001662C6" w:rsidRDefault="009D5726" w:rsidP="00901EE0">
            <w:pPr>
              <w:pStyle w:val="TAL"/>
              <w:rPr>
                <w:b/>
                <w:i/>
                <w:lang w:eastAsia="zh-CN"/>
              </w:rPr>
            </w:pPr>
            <w:r w:rsidRPr="001662C6">
              <w:t>Same as "</w:t>
            </w:r>
            <w:r w:rsidRPr="001662C6">
              <w:rPr>
                <w:i/>
              </w:rPr>
              <w:t>continueROHC-Context</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0644B27" w14:textId="77777777" w:rsidR="009D5726" w:rsidRPr="001662C6" w:rsidRDefault="009D5726" w:rsidP="00901EE0">
            <w:pPr>
              <w:pStyle w:val="TAL"/>
              <w:jc w:val="center"/>
              <w:rPr>
                <w:lang w:eastAsia="zh-CN"/>
              </w:rPr>
            </w:pPr>
            <w:r w:rsidRPr="001662C6">
              <w:rPr>
                <w:lang w:eastAsia="zh-CN"/>
              </w:rPr>
              <w:t>No</w:t>
            </w:r>
          </w:p>
        </w:tc>
      </w:tr>
      <w:tr w:rsidR="009D5726" w:rsidRPr="001662C6" w14:paraId="383E897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7B07B4" w14:textId="77777777" w:rsidR="009D5726" w:rsidRPr="001662C6" w:rsidRDefault="009D5726" w:rsidP="00901EE0">
            <w:pPr>
              <w:pStyle w:val="TAL"/>
              <w:rPr>
                <w:b/>
                <w:i/>
                <w:lang w:eastAsia="zh-CN"/>
              </w:rPr>
            </w:pPr>
            <w:r w:rsidRPr="001662C6">
              <w:rPr>
                <w:b/>
                <w:i/>
                <w:lang w:eastAsia="zh-CN"/>
              </w:rPr>
              <w:t>rohc-ContextMaxSessions</w:t>
            </w:r>
          </w:p>
          <w:p w14:paraId="2FE36B45" w14:textId="77777777" w:rsidR="009D5726" w:rsidRPr="001662C6" w:rsidRDefault="009D5726" w:rsidP="00901EE0">
            <w:pPr>
              <w:pStyle w:val="TAL"/>
              <w:rPr>
                <w:b/>
                <w:i/>
                <w:lang w:eastAsia="zh-CN"/>
              </w:rPr>
            </w:pPr>
            <w:r w:rsidRPr="001662C6">
              <w:t>Same as "</w:t>
            </w:r>
            <w:r w:rsidRPr="001662C6">
              <w:rPr>
                <w:i/>
              </w:rPr>
              <w:t>maxNumberROHC-ContextSessions</w:t>
            </w:r>
            <w:r w:rsidRPr="001662C6">
              <w:t>" defined in TS 38.306 [87].</w:t>
            </w:r>
            <w:r w:rsidRPr="001662C6">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2970F9B" w14:textId="77777777" w:rsidR="009D5726" w:rsidRPr="001662C6" w:rsidRDefault="009D5726" w:rsidP="00901EE0">
            <w:pPr>
              <w:pStyle w:val="TAL"/>
              <w:jc w:val="center"/>
              <w:rPr>
                <w:lang w:eastAsia="zh-CN"/>
              </w:rPr>
            </w:pPr>
            <w:r w:rsidRPr="001662C6">
              <w:rPr>
                <w:lang w:eastAsia="zh-CN"/>
              </w:rPr>
              <w:t>No</w:t>
            </w:r>
          </w:p>
        </w:tc>
      </w:tr>
      <w:tr w:rsidR="009D5726" w:rsidRPr="001662C6" w14:paraId="08FB032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CAA77" w14:textId="77777777" w:rsidR="009D5726" w:rsidRPr="001662C6" w:rsidRDefault="009D5726" w:rsidP="00901EE0">
            <w:pPr>
              <w:pStyle w:val="TAL"/>
              <w:rPr>
                <w:b/>
                <w:i/>
              </w:rPr>
            </w:pPr>
            <w:r w:rsidRPr="001662C6">
              <w:rPr>
                <w:b/>
                <w:i/>
              </w:rPr>
              <w:t>rohc-Profiles</w:t>
            </w:r>
          </w:p>
          <w:p w14:paraId="16948A53" w14:textId="77777777" w:rsidR="009D5726" w:rsidRPr="001662C6" w:rsidRDefault="009D5726" w:rsidP="00901EE0">
            <w:pPr>
              <w:pStyle w:val="TAL"/>
              <w:rPr>
                <w:b/>
                <w:i/>
                <w:lang w:eastAsia="zh-CN"/>
              </w:rPr>
            </w:pPr>
            <w:r w:rsidRPr="001662C6">
              <w:t>Same as "</w:t>
            </w:r>
            <w:r w:rsidRPr="001662C6">
              <w:rPr>
                <w:i/>
              </w:rPr>
              <w:t>supportedROHC-Profiles</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B8B45A0" w14:textId="77777777" w:rsidR="009D5726" w:rsidRPr="001662C6" w:rsidRDefault="009D5726" w:rsidP="00901EE0">
            <w:pPr>
              <w:pStyle w:val="TAL"/>
              <w:jc w:val="center"/>
              <w:rPr>
                <w:lang w:eastAsia="zh-CN"/>
              </w:rPr>
            </w:pPr>
            <w:r w:rsidRPr="001662C6">
              <w:rPr>
                <w:lang w:eastAsia="zh-CN"/>
              </w:rPr>
              <w:t>No</w:t>
            </w:r>
          </w:p>
        </w:tc>
      </w:tr>
      <w:tr w:rsidR="009D5726" w:rsidRPr="001662C6" w14:paraId="18DBA70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51549" w14:textId="77777777" w:rsidR="009D5726" w:rsidRPr="001662C6" w:rsidRDefault="009D5726" w:rsidP="00901EE0">
            <w:pPr>
              <w:pStyle w:val="TAL"/>
              <w:rPr>
                <w:b/>
                <w:i/>
              </w:rPr>
            </w:pPr>
            <w:r w:rsidRPr="001662C6">
              <w:rPr>
                <w:b/>
                <w:i/>
              </w:rPr>
              <w:t>rohc-ProfilesUL-Only</w:t>
            </w:r>
          </w:p>
          <w:p w14:paraId="5DFE5FBE" w14:textId="77777777" w:rsidR="009D5726" w:rsidRPr="001662C6" w:rsidRDefault="009D5726" w:rsidP="00901EE0">
            <w:pPr>
              <w:pStyle w:val="TAL"/>
              <w:rPr>
                <w:b/>
                <w:i/>
              </w:rPr>
            </w:pPr>
            <w:r w:rsidRPr="001662C6">
              <w:t>Same as "</w:t>
            </w:r>
            <w:r w:rsidRPr="001662C6">
              <w:rPr>
                <w:i/>
              </w:rPr>
              <w:t>uplinkOnlyROHC-Profiles</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2ABEE25" w14:textId="77777777" w:rsidR="009D5726" w:rsidRPr="001662C6" w:rsidRDefault="009D5726" w:rsidP="00901EE0">
            <w:pPr>
              <w:pStyle w:val="TAL"/>
              <w:jc w:val="center"/>
              <w:rPr>
                <w:lang w:eastAsia="zh-CN"/>
              </w:rPr>
            </w:pPr>
            <w:r w:rsidRPr="001662C6">
              <w:rPr>
                <w:lang w:eastAsia="zh-CN"/>
              </w:rPr>
              <w:t>No</w:t>
            </w:r>
          </w:p>
        </w:tc>
      </w:tr>
      <w:tr w:rsidR="009D5726" w:rsidRPr="001662C6" w14:paraId="6092E8D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4A4F9" w14:textId="77777777" w:rsidR="009D5726" w:rsidRPr="001662C6" w:rsidRDefault="009D5726" w:rsidP="00901EE0">
            <w:pPr>
              <w:pStyle w:val="TAL"/>
              <w:rPr>
                <w:b/>
                <w:i/>
                <w:lang w:eastAsia="zh-CN"/>
              </w:rPr>
            </w:pPr>
            <w:r w:rsidRPr="001662C6">
              <w:rPr>
                <w:b/>
                <w:i/>
                <w:lang w:eastAsia="zh-CN"/>
              </w:rPr>
              <w:t>rsrqMeasWideband</w:t>
            </w:r>
          </w:p>
          <w:p w14:paraId="7059A99D" w14:textId="77777777" w:rsidR="009D5726" w:rsidRPr="001662C6" w:rsidRDefault="009D5726" w:rsidP="00901EE0">
            <w:pPr>
              <w:pStyle w:val="TAL"/>
              <w:rPr>
                <w:b/>
                <w:i/>
                <w:lang w:eastAsia="zh-CN"/>
              </w:rPr>
            </w:pPr>
            <w:r w:rsidRPr="001662C6">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3ACCDEFA" w14:textId="77777777" w:rsidR="009D5726" w:rsidRPr="001662C6" w:rsidRDefault="009D5726" w:rsidP="00901EE0">
            <w:pPr>
              <w:pStyle w:val="TAL"/>
              <w:jc w:val="center"/>
              <w:rPr>
                <w:lang w:eastAsia="zh-CN"/>
              </w:rPr>
            </w:pPr>
            <w:r w:rsidRPr="001662C6">
              <w:rPr>
                <w:lang w:eastAsia="zh-CN"/>
              </w:rPr>
              <w:t>Yes</w:t>
            </w:r>
          </w:p>
        </w:tc>
      </w:tr>
      <w:tr w:rsidR="009D5726" w:rsidRPr="001662C6" w14:paraId="5795C1A5" w14:textId="77777777" w:rsidTr="00901EE0">
        <w:trPr>
          <w:cantSplit/>
        </w:trPr>
        <w:tc>
          <w:tcPr>
            <w:tcW w:w="7793" w:type="dxa"/>
            <w:gridSpan w:val="2"/>
          </w:tcPr>
          <w:p w14:paraId="7EFC9ADC" w14:textId="77777777" w:rsidR="009D5726" w:rsidRPr="001662C6" w:rsidRDefault="009D5726" w:rsidP="00901EE0">
            <w:pPr>
              <w:pStyle w:val="TAL"/>
              <w:rPr>
                <w:b/>
                <w:bCs/>
                <w:i/>
                <w:noProof/>
                <w:lang w:eastAsia="en-GB"/>
              </w:rPr>
            </w:pPr>
            <w:r w:rsidRPr="001662C6">
              <w:rPr>
                <w:b/>
                <w:bCs/>
                <w:i/>
                <w:noProof/>
                <w:lang w:eastAsia="en-GB"/>
              </w:rPr>
              <w:t>rsrq-</w:t>
            </w:r>
            <w:r w:rsidRPr="001662C6">
              <w:rPr>
                <w:b/>
                <w:bCs/>
                <w:i/>
                <w:noProof/>
                <w:lang w:eastAsia="zh-CN"/>
              </w:rPr>
              <w:t>On</w:t>
            </w:r>
            <w:r w:rsidRPr="001662C6">
              <w:rPr>
                <w:b/>
                <w:bCs/>
                <w:i/>
                <w:noProof/>
                <w:lang w:eastAsia="en-GB"/>
              </w:rPr>
              <w:t>AllSymbols</w:t>
            </w:r>
          </w:p>
          <w:p w14:paraId="3BCDE0AF" w14:textId="77777777" w:rsidR="009D5726" w:rsidRPr="001662C6" w:rsidRDefault="009D5726" w:rsidP="00901EE0">
            <w:pPr>
              <w:pStyle w:val="TAL"/>
              <w:rPr>
                <w:b/>
                <w:bCs/>
                <w:i/>
                <w:noProof/>
                <w:lang w:eastAsia="en-GB"/>
              </w:rPr>
            </w:pPr>
            <w:r w:rsidRPr="001662C6">
              <w:rPr>
                <w:lang w:eastAsia="en-GB"/>
              </w:rPr>
              <w:t xml:space="preserve">Indicates whether the UE </w:t>
            </w:r>
            <w:r w:rsidRPr="001662C6">
              <w:rPr>
                <w:lang w:eastAsia="zh-CN"/>
              </w:rPr>
              <w:t>can perform</w:t>
            </w:r>
            <w:r w:rsidRPr="001662C6">
              <w:rPr>
                <w:lang w:eastAsia="en-GB"/>
              </w:rPr>
              <w:t xml:space="preserve"> </w:t>
            </w:r>
            <w:r w:rsidRPr="001662C6">
              <w:rPr>
                <w:lang w:eastAsia="zh-CN"/>
              </w:rPr>
              <w:t xml:space="preserve">RSRQ measurement on all OFDM symbols and also support the extended </w:t>
            </w:r>
            <w:r w:rsidRPr="001662C6">
              <w:rPr>
                <w:kern w:val="2"/>
                <w:lang w:eastAsia="zh-CN"/>
              </w:rPr>
              <w:t>RSRQ upper value range from -3dB to 2.5dB</w:t>
            </w:r>
            <w:r w:rsidRPr="001662C6">
              <w:rPr>
                <w:lang w:eastAsia="en-GB"/>
              </w:rPr>
              <w:t xml:space="preserve"> </w:t>
            </w:r>
            <w:r w:rsidRPr="001662C6">
              <w:rPr>
                <w:kern w:val="2"/>
                <w:lang w:eastAsia="zh-CN"/>
              </w:rPr>
              <w:t>in measurement configuration and reporting as specified in TS 36.133 [16]</w:t>
            </w:r>
            <w:r w:rsidRPr="001662C6">
              <w:rPr>
                <w:lang w:eastAsia="en-GB"/>
              </w:rPr>
              <w:t>.</w:t>
            </w:r>
          </w:p>
        </w:tc>
        <w:tc>
          <w:tcPr>
            <w:tcW w:w="862" w:type="dxa"/>
            <w:gridSpan w:val="2"/>
          </w:tcPr>
          <w:p w14:paraId="64316FAA"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27F894D1" w14:textId="77777777" w:rsidTr="00901EE0">
        <w:trPr>
          <w:cantSplit/>
        </w:trPr>
        <w:tc>
          <w:tcPr>
            <w:tcW w:w="7793" w:type="dxa"/>
            <w:gridSpan w:val="2"/>
          </w:tcPr>
          <w:p w14:paraId="2732BE92" w14:textId="77777777" w:rsidR="009D5726" w:rsidRPr="001662C6" w:rsidRDefault="009D5726" w:rsidP="00901EE0">
            <w:pPr>
              <w:keepNext/>
              <w:keepLines/>
              <w:spacing w:after="0"/>
              <w:rPr>
                <w:rFonts w:ascii="Arial" w:hAnsi="Arial"/>
                <w:b/>
                <w:i/>
                <w:sz w:val="18"/>
              </w:rPr>
            </w:pPr>
            <w:r w:rsidRPr="001662C6">
              <w:rPr>
                <w:rFonts w:ascii="Arial" w:hAnsi="Arial"/>
                <w:b/>
                <w:i/>
                <w:sz w:val="18"/>
                <w:lang w:eastAsia="zh-CN"/>
              </w:rPr>
              <w:t>rs</w:t>
            </w:r>
            <w:r w:rsidRPr="001662C6">
              <w:rPr>
                <w:rFonts w:ascii="Arial" w:hAnsi="Arial"/>
                <w:b/>
                <w:i/>
                <w:sz w:val="18"/>
              </w:rPr>
              <w:t>-SINR-</w:t>
            </w:r>
            <w:r w:rsidRPr="001662C6">
              <w:rPr>
                <w:rFonts w:ascii="Arial" w:hAnsi="Arial"/>
                <w:b/>
                <w:i/>
                <w:sz w:val="18"/>
                <w:lang w:eastAsia="zh-CN"/>
              </w:rPr>
              <w:t>Meas</w:t>
            </w:r>
          </w:p>
          <w:p w14:paraId="60C5A288" w14:textId="77777777" w:rsidR="009D5726" w:rsidRPr="001662C6" w:rsidRDefault="009D5726" w:rsidP="00901EE0">
            <w:pPr>
              <w:keepNext/>
              <w:keepLines/>
              <w:spacing w:after="0"/>
              <w:rPr>
                <w:rFonts w:ascii="Arial" w:hAnsi="Arial"/>
                <w:b/>
                <w:bCs/>
                <w:i/>
                <w:noProof/>
                <w:sz w:val="18"/>
              </w:rPr>
            </w:pPr>
            <w:r w:rsidRPr="001662C6">
              <w:rPr>
                <w:rFonts w:ascii="Arial" w:hAnsi="Arial"/>
                <w:sz w:val="18"/>
                <w:lang w:eastAsia="zh-CN"/>
              </w:rPr>
              <w:t>Indicates whether the UE can perform RS</w:t>
            </w:r>
            <w:r w:rsidRPr="001662C6">
              <w:rPr>
                <w:rFonts w:ascii="Arial" w:hAnsi="Arial"/>
                <w:sz w:val="18"/>
              </w:rPr>
              <w:t>-SIN</w:t>
            </w:r>
            <w:r w:rsidRPr="001662C6">
              <w:rPr>
                <w:rFonts w:ascii="Arial" w:hAnsi="Arial"/>
                <w:sz w:val="18"/>
                <w:lang w:eastAsia="zh-CN"/>
              </w:rPr>
              <w:t>R measurements</w:t>
            </w:r>
            <w:r w:rsidRPr="001662C6">
              <w:rPr>
                <w:rFonts w:ascii="Arial" w:hAnsi="Arial"/>
                <w:sz w:val="18"/>
              </w:rPr>
              <w:t xml:space="preserve"> in RRC_CONNECTED as specified in TS 36.214 [48]</w:t>
            </w:r>
            <w:r w:rsidRPr="001662C6">
              <w:rPr>
                <w:rFonts w:ascii="Arial" w:hAnsi="Arial"/>
                <w:sz w:val="18"/>
                <w:lang w:eastAsia="zh-CN"/>
              </w:rPr>
              <w:t>.</w:t>
            </w:r>
          </w:p>
        </w:tc>
        <w:tc>
          <w:tcPr>
            <w:tcW w:w="862" w:type="dxa"/>
            <w:gridSpan w:val="2"/>
          </w:tcPr>
          <w:p w14:paraId="18F91DCA" w14:textId="77777777" w:rsidR="009D5726" w:rsidRPr="001662C6" w:rsidRDefault="009D5726" w:rsidP="00901EE0">
            <w:pPr>
              <w:keepNext/>
              <w:keepLines/>
              <w:spacing w:after="0"/>
              <w:jc w:val="center"/>
              <w:rPr>
                <w:rFonts w:ascii="Arial" w:hAnsi="Arial"/>
                <w:bCs/>
                <w:noProof/>
                <w:sz w:val="18"/>
              </w:rPr>
            </w:pPr>
            <w:r w:rsidRPr="001662C6">
              <w:rPr>
                <w:rFonts w:ascii="Arial" w:hAnsi="Arial"/>
                <w:bCs/>
                <w:noProof/>
                <w:sz w:val="18"/>
              </w:rPr>
              <w:t>-</w:t>
            </w:r>
          </w:p>
        </w:tc>
      </w:tr>
      <w:tr w:rsidR="009D5726" w:rsidRPr="001662C6" w14:paraId="14EAAFAB" w14:textId="77777777" w:rsidTr="00901EE0">
        <w:trPr>
          <w:cantSplit/>
        </w:trPr>
        <w:tc>
          <w:tcPr>
            <w:tcW w:w="7793" w:type="dxa"/>
            <w:gridSpan w:val="2"/>
          </w:tcPr>
          <w:p w14:paraId="0671E5E1" w14:textId="77777777" w:rsidR="009D5726" w:rsidRPr="001662C6" w:rsidRDefault="009D5726" w:rsidP="00901EE0">
            <w:pPr>
              <w:keepNext/>
              <w:keepLines/>
              <w:spacing w:after="0"/>
              <w:rPr>
                <w:rFonts w:ascii="Arial" w:hAnsi="Arial"/>
                <w:b/>
                <w:i/>
                <w:sz w:val="18"/>
              </w:rPr>
            </w:pPr>
            <w:r w:rsidRPr="001662C6">
              <w:rPr>
                <w:rFonts w:ascii="Arial" w:hAnsi="Arial"/>
                <w:b/>
                <w:i/>
                <w:sz w:val="18"/>
                <w:lang w:eastAsia="zh-CN"/>
              </w:rPr>
              <w:t>rssi-AndChannelOccupancyReporting</w:t>
            </w:r>
          </w:p>
          <w:p w14:paraId="5A8C94F2" w14:textId="77777777" w:rsidR="009D5726" w:rsidRPr="001662C6" w:rsidRDefault="009D5726" w:rsidP="00901EE0">
            <w:pPr>
              <w:keepNext/>
              <w:keepLines/>
              <w:spacing w:after="0"/>
              <w:rPr>
                <w:rFonts w:ascii="Arial" w:hAnsi="Arial"/>
                <w:b/>
                <w:i/>
                <w:sz w:val="18"/>
                <w:lang w:eastAsia="zh-CN"/>
              </w:rPr>
            </w:pPr>
            <w:r w:rsidRPr="001662C6">
              <w:rPr>
                <w:rFonts w:ascii="Arial" w:hAnsi="Arial"/>
                <w:sz w:val="18"/>
                <w:lang w:eastAsia="zh-CN"/>
              </w:rPr>
              <w:t xml:space="preserve">Indicates whether the UE supports performing measurements and reporting of RSSI and channel occupancy. This field can be included only if </w:t>
            </w:r>
            <w:r w:rsidRPr="001662C6">
              <w:rPr>
                <w:rFonts w:ascii="Arial" w:hAnsi="Arial"/>
                <w:i/>
                <w:sz w:val="18"/>
                <w:lang w:eastAsia="zh-CN"/>
              </w:rPr>
              <w:t>downlinkLAA</w:t>
            </w:r>
            <w:r w:rsidRPr="001662C6">
              <w:rPr>
                <w:rFonts w:ascii="Arial" w:hAnsi="Arial"/>
                <w:sz w:val="18"/>
                <w:lang w:eastAsia="zh-CN"/>
              </w:rPr>
              <w:t xml:space="preserve"> is included.</w:t>
            </w:r>
          </w:p>
        </w:tc>
        <w:tc>
          <w:tcPr>
            <w:tcW w:w="862" w:type="dxa"/>
            <w:gridSpan w:val="2"/>
          </w:tcPr>
          <w:p w14:paraId="5E3AE832" w14:textId="77777777" w:rsidR="009D5726" w:rsidRPr="001662C6" w:rsidRDefault="009D5726" w:rsidP="00901EE0">
            <w:pPr>
              <w:keepNext/>
              <w:keepLines/>
              <w:spacing w:after="0"/>
              <w:jc w:val="center"/>
              <w:rPr>
                <w:rFonts w:ascii="Arial" w:hAnsi="Arial"/>
                <w:bCs/>
                <w:noProof/>
                <w:sz w:val="18"/>
              </w:rPr>
            </w:pPr>
            <w:r w:rsidRPr="001662C6">
              <w:rPr>
                <w:rFonts w:ascii="Arial" w:hAnsi="Arial"/>
                <w:bCs/>
                <w:noProof/>
                <w:sz w:val="18"/>
              </w:rPr>
              <w:t>-</w:t>
            </w:r>
          </w:p>
        </w:tc>
      </w:tr>
      <w:tr w:rsidR="009D5726" w:rsidRPr="001662C6" w14:paraId="1C312AA3" w14:textId="77777777" w:rsidTr="00901EE0">
        <w:trPr>
          <w:cantSplit/>
        </w:trPr>
        <w:tc>
          <w:tcPr>
            <w:tcW w:w="7793" w:type="dxa"/>
            <w:gridSpan w:val="2"/>
          </w:tcPr>
          <w:p w14:paraId="0A61DD02" w14:textId="77777777" w:rsidR="009D5726" w:rsidRPr="001662C6" w:rsidRDefault="009D5726" w:rsidP="00901EE0">
            <w:pPr>
              <w:pStyle w:val="TAL"/>
              <w:rPr>
                <w:b/>
                <w:i/>
                <w:noProof/>
              </w:rPr>
            </w:pPr>
            <w:r w:rsidRPr="001662C6">
              <w:rPr>
                <w:b/>
                <w:i/>
                <w:noProof/>
              </w:rPr>
              <w:t>sa-NR</w:t>
            </w:r>
          </w:p>
          <w:p w14:paraId="67685DCE" w14:textId="77777777" w:rsidR="009D5726" w:rsidRPr="001662C6" w:rsidRDefault="009D5726" w:rsidP="00901EE0">
            <w:pPr>
              <w:pStyle w:val="TAL"/>
              <w:rPr>
                <w:lang w:eastAsia="zh-CN"/>
              </w:rPr>
            </w:pPr>
            <w:r w:rsidRPr="001662C6">
              <w:t>Indicates whether the UE supports standalone NR as specified in TS 38.331 [82].</w:t>
            </w:r>
          </w:p>
        </w:tc>
        <w:tc>
          <w:tcPr>
            <w:tcW w:w="862" w:type="dxa"/>
            <w:gridSpan w:val="2"/>
          </w:tcPr>
          <w:p w14:paraId="29E39E00" w14:textId="77777777" w:rsidR="009D5726" w:rsidRPr="001662C6" w:rsidRDefault="009D5726" w:rsidP="00901EE0">
            <w:pPr>
              <w:pStyle w:val="TAL"/>
              <w:jc w:val="center"/>
              <w:rPr>
                <w:bCs/>
                <w:noProof/>
              </w:rPr>
            </w:pPr>
            <w:r w:rsidRPr="001662C6">
              <w:t>No</w:t>
            </w:r>
          </w:p>
        </w:tc>
      </w:tr>
      <w:tr w:rsidR="009D5726" w:rsidRPr="001662C6" w14:paraId="2FCAD8CD" w14:textId="77777777" w:rsidTr="00901EE0">
        <w:trPr>
          <w:cantSplit/>
        </w:trPr>
        <w:tc>
          <w:tcPr>
            <w:tcW w:w="7793" w:type="dxa"/>
            <w:gridSpan w:val="2"/>
          </w:tcPr>
          <w:p w14:paraId="253D7161" w14:textId="77777777" w:rsidR="009D5726" w:rsidRPr="001662C6" w:rsidRDefault="009D5726" w:rsidP="00901EE0">
            <w:pPr>
              <w:keepNext/>
              <w:keepLines/>
              <w:spacing w:after="0"/>
              <w:rPr>
                <w:rFonts w:ascii="Arial" w:hAnsi="Arial"/>
                <w:b/>
                <w:bCs/>
                <w:i/>
                <w:iCs/>
                <w:noProof/>
                <w:sz w:val="18"/>
                <w:lang w:eastAsia="en-GB"/>
              </w:rPr>
            </w:pPr>
            <w:bookmarkStart w:id="151" w:name="_Hlk56074310"/>
            <w:r w:rsidRPr="001662C6">
              <w:rPr>
                <w:rFonts w:ascii="Arial" w:hAnsi="Arial"/>
                <w:b/>
                <w:bCs/>
                <w:i/>
                <w:iCs/>
                <w:noProof/>
                <w:sz w:val="18"/>
                <w:lang w:eastAsia="en-GB"/>
              </w:rPr>
              <w:t>scalingFactorTxSidelink, scalingFactorRxSidelink</w:t>
            </w:r>
          </w:p>
          <w:p w14:paraId="413358A0" w14:textId="77777777" w:rsidR="009D5726" w:rsidRPr="001662C6" w:rsidRDefault="009D5726" w:rsidP="00901EE0">
            <w:pPr>
              <w:pStyle w:val="TAL"/>
              <w:rPr>
                <w:b/>
                <w:i/>
                <w:noProof/>
              </w:rPr>
            </w:pPr>
            <w:r w:rsidRPr="001662C6">
              <w:t xml:space="preserve">Indicates, for a particular band combination of EUTRA, the scaling facor, as defined in TS 38.306 [87], for the PC5 band combination(s) </w:t>
            </w:r>
            <w:r w:rsidRPr="001662C6">
              <w:rPr>
                <w:i/>
              </w:rPr>
              <w:t>v2x-SupportedBandCombinationListEUTRA-NR</w:t>
            </w:r>
            <w:r w:rsidRPr="001662C6">
              <w:t xml:space="preserve"> on which the UE supports simultaneous transmission/reception of EUTRA and NR </w:t>
            </w:r>
            <w:r w:rsidRPr="001662C6">
              <w:rPr>
                <w:rFonts w:eastAsia="SimSun"/>
                <w:lang w:eastAsia="zh-CN"/>
              </w:rPr>
              <w:t>sidelink</w:t>
            </w:r>
            <w:r w:rsidRPr="001662C6">
              <w:t xml:space="preserve"> communication respectively, or simultaneous transmission or reception of EUTRA and joint V2X sidelink communication and NR </w:t>
            </w:r>
            <w:r w:rsidRPr="001662C6">
              <w:rPr>
                <w:rFonts w:eastAsia="SimSun"/>
                <w:lang w:eastAsia="zh-CN"/>
              </w:rPr>
              <w:t>sidelink</w:t>
            </w:r>
            <w:r w:rsidRPr="001662C6">
              <w:t xml:space="preserve"> communication respectively (as indicated by </w:t>
            </w:r>
            <w:r w:rsidRPr="001662C6">
              <w:rPr>
                <w:i/>
              </w:rPr>
              <w:t>v2x-SupportedTxBandCombListPerBC-v1630 /</w:t>
            </w:r>
            <w:r w:rsidRPr="001662C6">
              <w:t xml:space="preserve"> </w:t>
            </w:r>
            <w:r w:rsidRPr="001662C6">
              <w:rPr>
                <w:i/>
              </w:rPr>
              <w:t>v2x-SupportedRxBandCombListPerBC-v1630</w:t>
            </w:r>
            <w:r w:rsidRPr="001662C6">
              <w:t xml:space="preserve">). The leading / leftmost value corresponds to the first band combination included in </w:t>
            </w:r>
            <w:r w:rsidRPr="001662C6">
              <w:rPr>
                <w:i/>
              </w:rPr>
              <w:t>v2x-SupportedBandCombinationListEUTRA-NR</w:t>
            </w:r>
            <w:r w:rsidRPr="001662C6">
              <w:t xml:space="preserve"> which is indicated with value 1 by </w:t>
            </w:r>
            <w:r w:rsidRPr="001662C6">
              <w:rPr>
                <w:i/>
              </w:rPr>
              <w:t>v2x-SupportedTxBandCombListPerBC-v1630 /</w:t>
            </w:r>
            <w:r w:rsidRPr="001662C6">
              <w:t xml:space="preserve"> </w:t>
            </w:r>
            <w:r w:rsidRPr="001662C6">
              <w:rPr>
                <w:i/>
              </w:rPr>
              <w:t>v2x-SupportedRxBandCombListPerBC-v1630</w:t>
            </w:r>
            <w:r w:rsidRPr="001662C6">
              <w:t xml:space="preserve">, the next value corresponds to the second band combination included in </w:t>
            </w:r>
            <w:r w:rsidRPr="001662C6">
              <w:rPr>
                <w:i/>
              </w:rPr>
              <w:t>v2x-SupportedBandCombinationListEUTRA-NR</w:t>
            </w:r>
            <w:r w:rsidRPr="001662C6">
              <w:t xml:space="preserve"> which is indicated with value 1 by </w:t>
            </w:r>
            <w:r w:rsidRPr="001662C6">
              <w:rPr>
                <w:i/>
              </w:rPr>
              <w:t>v2x-SupportedTxBandCombListPerBC-v1630 /</w:t>
            </w:r>
            <w:r w:rsidRPr="001662C6">
              <w:t xml:space="preserve"> </w:t>
            </w:r>
            <w:r w:rsidRPr="001662C6">
              <w:rPr>
                <w:i/>
              </w:rPr>
              <w:t>v2x-SupportedRxBandCombListPerBC-v1630</w:t>
            </w:r>
            <w:r w:rsidRPr="001662C6">
              <w:t xml:space="preserve"> and so on. For each value of </w:t>
            </w:r>
            <w:r w:rsidRPr="001662C6">
              <w:rPr>
                <w:i/>
              </w:rPr>
              <w:t>ScalingFactorSidelink-r16</w:t>
            </w:r>
            <w:r w:rsidRPr="001662C6">
              <w:t>, value f0p4 indicates the scaling factor 0.4, f0p75 indicates 0.75, and so on.</w:t>
            </w:r>
            <w:bookmarkEnd w:id="151"/>
          </w:p>
        </w:tc>
        <w:tc>
          <w:tcPr>
            <w:tcW w:w="862" w:type="dxa"/>
            <w:gridSpan w:val="2"/>
          </w:tcPr>
          <w:p w14:paraId="69DBC96A" w14:textId="77777777" w:rsidR="009D5726" w:rsidRPr="001662C6" w:rsidRDefault="009D5726" w:rsidP="00901EE0">
            <w:pPr>
              <w:pStyle w:val="TAL"/>
              <w:jc w:val="center"/>
            </w:pPr>
            <w:r w:rsidRPr="001662C6">
              <w:rPr>
                <w:lang w:eastAsia="zh-CN"/>
              </w:rPr>
              <w:t>-</w:t>
            </w:r>
          </w:p>
        </w:tc>
      </w:tr>
      <w:tr w:rsidR="009D5726" w:rsidRPr="001662C6" w14:paraId="02EE49DC" w14:textId="77777777" w:rsidTr="00901EE0">
        <w:trPr>
          <w:cantSplit/>
        </w:trPr>
        <w:tc>
          <w:tcPr>
            <w:tcW w:w="7793" w:type="dxa"/>
            <w:gridSpan w:val="2"/>
          </w:tcPr>
          <w:p w14:paraId="13EBFC87" w14:textId="77777777" w:rsidR="009D5726" w:rsidRPr="001662C6" w:rsidRDefault="009D5726" w:rsidP="00901EE0">
            <w:pPr>
              <w:pStyle w:val="TAL"/>
              <w:rPr>
                <w:b/>
                <w:bCs/>
                <w:i/>
                <w:iCs/>
                <w:noProof/>
                <w:lang w:eastAsia="en-GB"/>
              </w:rPr>
            </w:pPr>
            <w:r w:rsidRPr="001662C6">
              <w:rPr>
                <w:b/>
                <w:bCs/>
                <w:i/>
                <w:iCs/>
                <w:noProof/>
                <w:lang w:eastAsia="en-GB"/>
              </w:rPr>
              <w:t>scptm-AsyncDC</w:t>
            </w:r>
          </w:p>
          <w:p w14:paraId="5F438887" w14:textId="77777777" w:rsidR="009D5726" w:rsidRPr="001662C6" w:rsidRDefault="009D5726" w:rsidP="00901EE0">
            <w:pPr>
              <w:pStyle w:val="TAL"/>
              <w:rPr>
                <w:kern w:val="2"/>
                <w:lang w:eastAsia="zh-CN"/>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where (according to </w:t>
            </w:r>
            <w:r w:rsidRPr="001662C6">
              <w:rPr>
                <w:i/>
                <w:kern w:val="2"/>
                <w:lang w:eastAsia="en-GB"/>
              </w:rPr>
              <w:t>supportedBandCombination</w:t>
            </w:r>
            <w:r w:rsidRPr="001662C6">
              <w:rPr>
                <w:kern w:val="2"/>
                <w:lang w:eastAsia="en-GB"/>
              </w:rPr>
              <w:t xml:space="preserve">) the carriers that are or can be configured as serving cells in the MCG and the SCG are not synchronized. If this field is included, the UE shall also include </w:t>
            </w:r>
            <w:r w:rsidRPr="001662C6">
              <w:rPr>
                <w:i/>
                <w:kern w:val="2"/>
                <w:lang w:eastAsia="en-GB"/>
              </w:rPr>
              <w:t>scptm-SCell</w:t>
            </w:r>
            <w:r w:rsidRPr="001662C6">
              <w:rPr>
                <w:kern w:val="2"/>
                <w:lang w:eastAsia="en-GB"/>
              </w:rPr>
              <w:t xml:space="preserve"> and </w:t>
            </w:r>
            <w:r w:rsidRPr="001662C6">
              <w:rPr>
                <w:i/>
                <w:kern w:val="2"/>
                <w:lang w:eastAsia="en-GB"/>
              </w:rPr>
              <w:t>scptm-NonServingCell</w:t>
            </w:r>
            <w:r w:rsidRPr="001662C6">
              <w:rPr>
                <w:kern w:val="2"/>
                <w:lang w:eastAsia="en-GB"/>
              </w:rPr>
              <w:t>.</w:t>
            </w:r>
          </w:p>
        </w:tc>
        <w:tc>
          <w:tcPr>
            <w:tcW w:w="862" w:type="dxa"/>
            <w:gridSpan w:val="2"/>
          </w:tcPr>
          <w:p w14:paraId="3CD999CE" w14:textId="77777777" w:rsidR="009D5726" w:rsidRPr="001662C6" w:rsidRDefault="009D5726" w:rsidP="00901EE0">
            <w:pPr>
              <w:pStyle w:val="TAL"/>
              <w:jc w:val="center"/>
              <w:rPr>
                <w:bCs/>
                <w:noProof/>
              </w:rPr>
            </w:pPr>
            <w:r w:rsidRPr="001662C6">
              <w:rPr>
                <w:lang w:eastAsia="zh-CN"/>
              </w:rPr>
              <w:t>Yes</w:t>
            </w:r>
          </w:p>
        </w:tc>
      </w:tr>
      <w:tr w:rsidR="009D5726" w:rsidRPr="001662C6" w14:paraId="5BA9888D" w14:textId="77777777" w:rsidTr="00901EE0">
        <w:trPr>
          <w:cantSplit/>
        </w:trPr>
        <w:tc>
          <w:tcPr>
            <w:tcW w:w="7793" w:type="dxa"/>
            <w:gridSpan w:val="2"/>
          </w:tcPr>
          <w:p w14:paraId="0A941E1E" w14:textId="77777777" w:rsidR="009D5726" w:rsidRPr="001662C6" w:rsidRDefault="009D5726" w:rsidP="00901EE0">
            <w:pPr>
              <w:pStyle w:val="TAL"/>
              <w:rPr>
                <w:b/>
                <w:bCs/>
                <w:i/>
                <w:iCs/>
                <w:noProof/>
                <w:lang w:eastAsia="en-GB"/>
              </w:rPr>
            </w:pPr>
            <w:r w:rsidRPr="001662C6">
              <w:rPr>
                <w:b/>
                <w:bCs/>
                <w:i/>
                <w:iCs/>
                <w:noProof/>
                <w:lang w:eastAsia="zh-CN"/>
              </w:rPr>
              <w:t>scptm</w:t>
            </w:r>
            <w:r w:rsidRPr="001662C6">
              <w:rPr>
                <w:b/>
                <w:bCs/>
                <w:i/>
                <w:iCs/>
                <w:noProof/>
                <w:lang w:eastAsia="en-GB"/>
              </w:rPr>
              <w:t>-NonServingCell</w:t>
            </w:r>
          </w:p>
          <w:p w14:paraId="6F542A48" w14:textId="77777777" w:rsidR="009D5726" w:rsidRPr="001662C6" w:rsidRDefault="009D5726" w:rsidP="00901EE0">
            <w:pPr>
              <w:pStyle w:val="TAL"/>
              <w:rPr>
                <w:b/>
                <w:bCs/>
                <w:i/>
                <w:iCs/>
                <w:noProof/>
                <w:lang w:eastAsia="en-GB"/>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where (according to </w:t>
            </w:r>
            <w:r w:rsidRPr="001662C6">
              <w:rPr>
                <w:i/>
                <w:kern w:val="2"/>
                <w:lang w:eastAsia="en-GB"/>
              </w:rPr>
              <w:t>supportedBandCombination</w:t>
            </w:r>
            <w:r w:rsidRPr="001662C6">
              <w:rPr>
                <w:kern w:val="2"/>
                <w:lang w:eastAsia="en-GB"/>
              </w:rPr>
              <w:t xml:space="preserve"> and to network synchronization properties) a serving cell may be additionally configured. If this field is included, the UE shall also include the </w:t>
            </w:r>
            <w:r w:rsidRPr="001662C6">
              <w:rPr>
                <w:i/>
                <w:kern w:val="2"/>
                <w:lang w:eastAsia="en-GB"/>
              </w:rPr>
              <w:t>scptm-SCell</w:t>
            </w:r>
            <w:r w:rsidRPr="001662C6">
              <w:rPr>
                <w:kern w:val="2"/>
                <w:lang w:eastAsia="en-GB"/>
              </w:rPr>
              <w:t xml:space="preserve"> field.</w:t>
            </w:r>
          </w:p>
        </w:tc>
        <w:tc>
          <w:tcPr>
            <w:tcW w:w="862" w:type="dxa"/>
            <w:gridSpan w:val="2"/>
          </w:tcPr>
          <w:p w14:paraId="0AE704A3" w14:textId="77777777" w:rsidR="009D5726" w:rsidRPr="001662C6" w:rsidRDefault="009D5726" w:rsidP="00901EE0">
            <w:pPr>
              <w:pStyle w:val="TAL"/>
              <w:jc w:val="center"/>
              <w:rPr>
                <w:bCs/>
                <w:noProof/>
                <w:lang w:eastAsia="en-GB"/>
              </w:rPr>
            </w:pPr>
            <w:r w:rsidRPr="001662C6">
              <w:rPr>
                <w:lang w:eastAsia="zh-CN"/>
              </w:rPr>
              <w:t>Yes</w:t>
            </w:r>
          </w:p>
        </w:tc>
      </w:tr>
      <w:tr w:rsidR="009D5726" w:rsidRPr="001662C6" w14:paraId="0571A06E" w14:textId="77777777" w:rsidTr="00901EE0">
        <w:trPr>
          <w:cantSplit/>
        </w:trPr>
        <w:tc>
          <w:tcPr>
            <w:tcW w:w="7793" w:type="dxa"/>
            <w:gridSpan w:val="2"/>
          </w:tcPr>
          <w:p w14:paraId="11E870ED" w14:textId="77777777" w:rsidR="009D5726" w:rsidRPr="001662C6" w:rsidRDefault="009D5726" w:rsidP="00901EE0">
            <w:pPr>
              <w:keepNext/>
              <w:keepLines/>
              <w:spacing w:after="0"/>
              <w:rPr>
                <w:rFonts w:ascii="Arial" w:hAnsi="Arial"/>
                <w:b/>
                <w:i/>
                <w:sz w:val="18"/>
                <w:lang w:eastAsia="zh-CN"/>
              </w:rPr>
            </w:pPr>
            <w:r w:rsidRPr="001662C6">
              <w:rPr>
                <w:rFonts w:ascii="Arial" w:hAnsi="Arial"/>
                <w:b/>
                <w:i/>
                <w:sz w:val="18"/>
                <w:lang w:eastAsia="zh-CN"/>
              </w:rPr>
              <w:t>scptm-Parameters</w:t>
            </w:r>
          </w:p>
          <w:p w14:paraId="1D40F690" w14:textId="77777777" w:rsidR="009D5726" w:rsidRPr="001662C6" w:rsidRDefault="009D5726" w:rsidP="00901EE0">
            <w:pPr>
              <w:keepNext/>
              <w:keepLines/>
              <w:spacing w:after="0"/>
              <w:rPr>
                <w:rFonts w:ascii="Arial" w:hAnsi="Arial"/>
                <w:sz w:val="18"/>
                <w:lang w:eastAsia="zh-CN"/>
              </w:rPr>
            </w:pPr>
            <w:r w:rsidRPr="001662C6">
              <w:rPr>
                <w:rFonts w:ascii="Arial" w:hAnsi="Arial"/>
                <w:sz w:val="18"/>
                <w:lang w:eastAsia="zh-CN"/>
              </w:rPr>
              <w:t>Presence of the field indicates that the UE supports SC-PTM reception as specified in TS 36.306 [5].</w:t>
            </w:r>
          </w:p>
        </w:tc>
        <w:tc>
          <w:tcPr>
            <w:tcW w:w="862" w:type="dxa"/>
            <w:gridSpan w:val="2"/>
          </w:tcPr>
          <w:p w14:paraId="603FAA35" w14:textId="77777777" w:rsidR="009D5726" w:rsidRPr="001662C6" w:rsidRDefault="009D5726" w:rsidP="00901EE0">
            <w:pPr>
              <w:keepNext/>
              <w:keepLines/>
              <w:spacing w:after="0"/>
              <w:jc w:val="center"/>
              <w:rPr>
                <w:rFonts w:ascii="Arial" w:hAnsi="Arial"/>
                <w:bCs/>
                <w:noProof/>
                <w:sz w:val="18"/>
              </w:rPr>
            </w:pPr>
            <w:r w:rsidRPr="001662C6">
              <w:rPr>
                <w:rFonts w:ascii="Arial" w:hAnsi="Arial"/>
                <w:sz w:val="18"/>
                <w:lang w:eastAsia="zh-CN"/>
              </w:rPr>
              <w:t>Yes</w:t>
            </w:r>
          </w:p>
        </w:tc>
      </w:tr>
      <w:tr w:rsidR="009D5726" w:rsidRPr="001662C6" w14:paraId="5EE9145D" w14:textId="77777777" w:rsidTr="00901EE0">
        <w:trPr>
          <w:cantSplit/>
        </w:trPr>
        <w:tc>
          <w:tcPr>
            <w:tcW w:w="7793" w:type="dxa"/>
            <w:gridSpan w:val="2"/>
          </w:tcPr>
          <w:p w14:paraId="73244206" w14:textId="77777777" w:rsidR="009D5726" w:rsidRPr="001662C6" w:rsidRDefault="009D5726" w:rsidP="00901EE0">
            <w:pPr>
              <w:pStyle w:val="TAL"/>
              <w:rPr>
                <w:b/>
                <w:bCs/>
                <w:i/>
                <w:iCs/>
                <w:noProof/>
                <w:lang w:eastAsia="en-GB"/>
              </w:rPr>
            </w:pPr>
            <w:r w:rsidRPr="001662C6">
              <w:rPr>
                <w:b/>
                <w:bCs/>
                <w:i/>
                <w:iCs/>
                <w:noProof/>
                <w:lang w:eastAsia="en-GB"/>
              </w:rPr>
              <w:t>scptm-SCell</w:t>
            </w:r>
          </w:p>
          <w:p w14:paraId="5105C482" w14:textId="77777777" w:rsidR="009D5726" w:rsidRPr="001662C6" w:rsidRDefault="009D5726" w:rsidP="00901EE0">
            <w:pPr>
              <w:pStyle w:val="TAL"/>
              <w:rPr>
                <w:kern w:val="2"/>
                <w:lang w:eastAsia="zh-CN"/>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when an SCell is configured on that frequency (regardless of whether the SCell is activated or deactivated).</w:t>
            </w:r>
          </w:p>
        </w:tc>
        <w:tc>
          <w:tcPr>
            <w:tcW w:w="862" w:type="dxa"/>
            <w:gridSpan w:val="2"/>
          </w:tcPr>
          <w:p w14:paraId="65509175" w14:textId="77777777" w:rsidR="009D5726" w:rsidRPr="001662C6" w:rsidRDefault="009D5726" w:rsidP="00901EE0">
            <w:pPr>
              <w:pStyle w:val="TAL"/>
              <w:jc w:val="center"/>
              <w:rPr>
                <w:bCs/>
                <w:noProof/>
              </w:rPr>
            </w:pPr>
            <w:r w:rsidRPr="001662C6">
              <w:rPr>
                <w:lang w:eastAsia="zh-CN"/>
              </w:rPr>
              <w:t>Yes</w:t>
            </w:r>
          </w:p>
        </w:tc>
      </w:tr>
      <w:tr w:rsidR="009D5726" w:rsidRPr="001662C6" w14:paraId="74DE9B56" w14:textId="77777777" w:rsidTr="00901EE0">
        <w:trPr>
          <w:cantSplit/>
        </w:trPr>
        <w:tc>
          <w:tcPr>
            <w:tcW w:w="7793" w:type="dxa"/>
            <w:gridSpan w:val="2"/>
          </w:tcPr>
          <w:p w14:paraId="2EBF0BFA" w14:textId="77777777" w:rsidR="009D5726" w:rsidRPr="001662C6" w:rsidRDefault="009D5726" w:rsidP="00901EE0">
            <w:pPr>
              <w:pStyle w:val="TAL"/>
              <w:rPr>
                <w:b/>
                <w:i/>
                <w:lang w:eastAsia="en-GB"/>
              </w:rPr>
            </w:pPr>
            <w:r w:rsidRPr="001662C6">
              <w:rPr>
                <w:b/>
                <w:i/>
                <w:lang w:eastAsia="en-GB"/>
              </w:rPr>
              <w:t>scptm-ParallelReception</w:t>
            </w:r>
          </w:p>
          <w:p w14:paraId="723B47A4" w14:textId="77777777" w:rsidR="009D5726" w:rsidRPr="001662C6" w:rsidRDefault="009D5726" w:rsidP="00901EE0">
            <w:pPr>
              <w:keepNext/>
              <w:keepLines/>
              <w:spacing w:after="0"/>
              <w:rPr>
                <w:rFonts w:ascii="Arial" w:hAnsi="Arial"/>
                <w:sz w:val="18"/>
              </w:rPr>
            </w:pPr>
            <w:r w:rsidRPr="001662C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673845E7" w14:textId="77777777" w:rsidR="009D5726" w:rsidRPr="001662C6" w:rsidRDefault="009D5726" w:rsidP="00901EE0">
            <w:pPr>
              <w:keepNext/>
              <w:keepLines/>
              <w:spacing w:after="0"/>
              <w:jc w:val="center"/>
              <w:rPr>
                <w:rFonts w:ascii="Arial" w:hAnsi="Arial"/>
                <w:sz w:val="18"/>
              </w:rPr>
            </w:pPr>
            <w:r w:rsidRPr="001662C6">
              <w:rPr>
                <w:rFonts w:ascii="Arial" w:hAnsi="Arial"/>
                <w:sz w:val="18"/>
                <w:lang w:eastAsia="zh-CN"/>
              </w:rPr>
              <w:t>Yes</w:t>
            </w:r>
          </w:p>
        </w:tc>
      </w:tr>
      <w:tr w:rsidR="009D5726" w:rsidRPr="001662C6" w14:paraId="04A57A60" w14:textId="77777777" w:rsidTr="00901EE0">
        <w:trPr>
          <w:cantSplit/>
        </w:trPr>
        <w:tc>
          <w:tcPr>
            <w:tcW w:w="7793" w:type="dxa"/>
            <w:gridSpan w:val="2"/>
            <w:tcBorders>
              <w:bottom w:val="single" w:sz="4" w:space="0" w:color="808080"/>
            </w:tcBorders>
          </w:tcPr>
          <w:p w14:paraId="1AFA2C14" w14:textId="77777777" w:rsidR="009D5726" w:rsidRPr="001662C6" w:rsidRDefault="009D5726" w:rsidP="00901EE0">
            <w:pPr>
              <w:pStyle w:val="TAL"/>
              <w:rPr>
                <w:b/>
                <w:i/>
                <w:lang w:eastAsia="en-GB"/>
              </w:rPr>
            </w:pPr>
            <w:r w:rsidRPr="001662C6">
              <w:rPr>
                <w:b/>
                <w:i/>
                <w:lang w:eastAsia="en-GB"/>
              </w:rPr>
              <w:t>secondSlotStartingPosition</w:t>
            </w:r>
          </w:p>
          <w:p w14:paraId="0A79BC3B" w14:textId="77777777" w:rsidR="009D5726" w:rsidRPr="001662C6" w:rsidRDefault="009D5726" w:rsidP="00901EE0">
            <w:pPr>
              <w:pStyle w:val="TAL"/>
              <w:rPr>
                <w:b/>
                <w:lang w:eastAsia="en-GB"/>
              </w:rPr>
            </w:pPr>
            <w:r w:rsidRPr="001662C6">
              <w:rPr>
                <w:lang w:eastAsia="en-GB"/>
              </w:rPr>
              <w:t xml:space="preserve">Indicates </w:t>
            </w:r>
            <w:r w:rsidRPr="001662C6">
              <w:t xml:space="preserve">whether the UE supports reception of subframes with second slot starting position as described in TS 36.211 [21] and TS 36.213 </w:t>
            </w:r>
            <w:r w:rsidRPr="001662C6">
              <w:rPr>
                <w:lang w:eastAsia="en-GB"/>
              </w:rPr>
              <w:t>[</w:t>
            </w:r>
            <w:r w:rsidRPr="001662C6">
              <w:t>23</w:t>
            </w:r>
            <w:r w:rsidRPr="001662C6">
              <w:rPr>
                <w:lang w:eastAsia="en-GB"/>
              </w:rPr>
              <w:t xml:space="preserve">].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bottom w:val="single" w:sz="4" w:space="0" w:color="808080"/>
            </w:tcBorders>
          </w:tcPr>
          <w:p w14:paraId="7B36E96A"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4E48E4CE" w14:textId="77777777" w:rsidTr="00901EE0">
        <w:trPr>
          <w:cantSplit/>
        </w:trPr>
        <w:tc>
          <w:tcPr>
            <w:tcW w:w="7793" w:type="dxa"/>
            <w:gridSpan w:val="2"/>
            <w:tcBorders>
              <w:bottom w:val="single" w:sz="4" w:space="0" w:color="808080"/>
            </w:tcBorders>
          </w:tcPr>
          <w:p w14:paraId="5B5479E2" w14:textId="77777777" w:rsidR="009D5726" w:rsidRPr="001662C6" w:rsidRDefault="009D5726" w:rsidP="00901EE0">
            <w:pPr>
              <w:pStyle w:val="TAL"/>
              <w:rPr>
                <w:b/>
                <w:i/>
              </w:rPr>
            </w:pPr>
            <w:r w:rsidRPr="001662C6">
              <w:rPr>
                <w:b/>
                <w:i/>
              </w:rPr>
              <w:t>semiOL</w:t>
            </w:r>
          </w:p>
          <w:p w14:paraId="52D4B81B" w14:textId="77777777" w:rsidR="009D5726" w:rsidRPr="001662C6" w:rsidRDefault="009D5726" w:rsidP="00901EE0">
            <w:pPr>
              <w:pStyle w:val="TAL"/>
              <w:rPr>
                <w:b/>
                <w:i/>
                <w:lang w:eastAsia="en-GB"/>
              </w:rPr>
            </w:pPr>
            <w:r w:rsidRPr="001662C6">
              <w:t>Indicates whether the UE supports semi-open-loop transmission for the indicated transmission mode.</w:t>
            </w:r>
          </w:p>
        </w:tc>
        <w:tc>
          <w:tcPr>
            <w:tcW w:w="862" w:type="dxa"/>
            <w:gridSpan w:val="2"/>
            <w:tcBorders>
              <w:bottom w:val="single" w:sz="4" w:space="0" w:color="808080"/>
            </w:tcBorders>
          </w:tcPr>
          <w:p w14:paraId="45A7B7F4"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176492CC" w14:textId="77777777" w:rsidTr="00901EE0">
        <w:trPr>
          <w:cantSplit/>
        </w:trPr>
        <w:tc>
          <w:tcPr>
            <w:tcW w:w="7793" w:type="dxa"/>
            <w:gridSpan w:val="2"/>
            <w:tcBorders>
              <w:bottom w:val="single" w:sz="4" w:space="0" w:color="808080"/>
            </w:tcBorders>
          </w:tcPr>
          <w:p w14:paraId="5D7E9285" w14:textId="77777777" w:rsidR="009D5726" w:rsidRPr="001662C6" w:rsidRDefault="009D5726" w:rsidP="00901EE0">
            <w:pPr>
              <w:pStyle w:val="TAL"/>
              <w:rPr>
                <w:b/>
                <w:i/>
                <w:lang w:eastAsia="en-GB"/>
              </w:rPr>
            </w:pPr>
            <w:r w:rsidRPr="001662C6">
              <w:rPr>
                <w:b/>
                <w:i/>
                <w:lang w:eastAsia="en-GB"/>
              </w:rPr>
              <w:t>semiStaticCFI</w:t>
            </w:r>
          </w:p>
          <w:p w14:paraId="5BC7D06E" w14:textId="77777777" w:rsidR="009D5726" w:rsidRPr="001662C6" w:rsidRDefault="009D5726" w:rsidP="00901EE0">
            <w:pPr>
              <w:pStyle w:val="TAL"/>
              <w:rPr>
                <w:b/>
                <w:i/>
                <w:lang w:eastAsia="en-GB"/>
              </w:rPr>
            </w:pPr>
            <w:r w:rsidRPr="001662C6">
              <w:rPr>
                <w:lang w:eastAsia="en-GB"/>
              </w:rPr>
              <w:t xml:space="preserve">Indicates </w:t>
            </w:r>
            <w:r w:rsidRPr="001662C6">
              <w:t xml:space="preserve">whether the UE supports the semi-static configuration of CFI for subframe/slot/sub-slot operation. </w:t>
            </w:r>
          </w:p>
        </w:tc>
        <w:tc>
          <w:tcPr>
            <w:tcW w:w="862" w:type="dxa"/>
            <w:gridSpan w:val="2"/>
            <w:tcBorders>
              <w:bottom w:val="single" w:sz="4" w:space="0" w:color="808080"/>
            </w:tcBorders>
          </w:tcPr>
          <w:p w14:paraId="1B93FD2E"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7D01CAAC" w14:textId="77777777" w:rsidTr="00901EE0">
        <w:trPr>
          <w:cantSplit/>
        </w:trPr>
        <w:tc>
          <w:tcPr>
            <w:tcW w:w="7793" w:type="dxa"/>
            <w:gridSpan w:val="2"/>
            <w:tcBorders>
              <w:bottom w:val="single" w:sz="4" w:space="0" w:color="808080"/>
            </w:tcBorders>
          </w:tcPr>
          <w:p w14:paraId="086061B9" w14:textId="77777777" w:rsidR="009D5726" w:rsidRPr="001662C6" w:rsidRDefault="009D5726" w:rsidP="00901EE0">
            <w:pPr>
              <w:pStyle w:val="TAL"/>
              <w:rPr>
                <w:b/>
                <w:i/>
                <w:lang w:eastAsia="en-GB"/>
              </w:rPr>
            </w:pPr>
            <w:r w:rsidRPr="001662C6">
              <w:rPr>
                <w:b/>
                <w:i/>
                <w:lang w:eastAsia="en-GB"/>
              </w:rPr>
              <w:t>semiStaticCFI-Pattern</w:t>
            </w:r>
          </w:p>
          <w:p w14:paraId="74919FDD" w14:textId="77777777" w:rsidR="009D5726" w:rsidRPr="001662C6" w:rsidRDefault="009D5726" w:rsidP="00901EE0">
            <w:pPr>
              <w:pStyle w:val="TAL"/>
              <w:rPr>
                <w:b/>
                <w:i/>
                <w:lang w:eastAsia="en-GB"/>
              </w:rPr>
            </w:pPr>
            <w:r w:rsidRPr="001662C6">
              <w:rPr>
                <w:lang w:eastAsia="en-GB"/>
              </w:rPr>
              <w:t xml:space="preserve">Indicates </w:t>
            </w:r>
            <w:r w:rsidRPr="001662C6">
              <w:t xml:space="preserve">whether the UE supports the semi-static configuration of CFI pattern for subframe/slot/sub-slot operation. </w:t>
            </w:r>
            <w:r w:rsidRPr="001662C6">
              <w:rPr>
                <w:rFonts w:eastAsia="SimSun"/>
                <w:lang w:eastAsia="en-GB"/>
              </w:rPr>
              <w:t>This field is only applicable for UEs supporting TDD.</w:t>
            </w:r>
          </w:p>
        </w:tc>
        <w:tc>
          <w:tcPr>
            <w:tcW w:w="862" w:type="dxa"/>
            <w:gridSpan w:val="2"/>
            <w:tcBorders>
              <w:bottom w:val="single" w:sz="4" w:space="0" w:color="808080"/>
            </w:tcBorders>
          </w:tcPr>
          <w:p w14:paraId="11AEE131"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B652140" w14:textId="77777777" w:rsidTr="00901EE0">
        <w:trPr>
          <w:cantSplit/>
        </w:trPr>
        <w:tc>
          <w:tcPr>
            <w:tcW w:w="7793" w:type="dxa"/>
            <w:gridSpan w:val="2"/>
            <w:tcBorders>
              <w:bottom w:val="single" w:sz="4" w:space="0" w:color="808080"/>
            </w:tcBorders>
          </w:tcPr>
          <w:p w14:paraId="48C91954" w14:textId="77777777" w:rsidR="009D5726" w:rsidRPr="001662C6" w:rsidRDefault="009D5726" w:rsidP="00901EE0">
            <w:pPr>
              <w:pStyle w:val="TAL"/>
              <w:rPr>
                <w:b/>
                <w:bCs/>
                <w:i/>
                <w:noProof/>
                <w:lang w:eastAsia="en-GB"/>
              </w:rPr>
            </w:pPr>
            <w:r w:rsidRPr="001662C6">
              <w:rPr>
                <w:b/>
                <w:bCs/>
                <w:i/>
                <w:noProof/>
                <w:lang w:eastAsia="en-GB"/>
              </w:rPr>
              <w:t>shortCQI-ForSCellActivation</w:t>
            </w:r>
          </w:p>
          <w:p w14:paraId="65DD7445" w14:textId="77777777" w:rsidR="009D5726" w:rsidRPr="001662C6" w:rsidRDefault="009D5726" w:rsidP="00901EE0">
            <w:pPr>
              <w:pStyle w:val="TAL"/>
              <w:rPr>
                <w:b/>
                <w:i/>
                <w:lang w:eastAsia="en-GB"/>
              </w:rPr>
            </w:pPr>
            <w:r w:rsidRPr="001662C6">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7BC26337"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0B6EF159" w14:textId="77777777" w:rsidTr="00901EE0">
        <w:trPr>
          <w:cantSplit/>
        </w:trPr>
        <w:tc>
          <w:tcPr>
            <w:tcW w:w="7793" w:type="dxa"/>
            <w:gridSpan w:val="2"/>
          </w:tcPr>
          <w:p w14:paraId="21B98039" w14:textId="77777777" w:rsidR="009D5726" w:rsidRPr="001662C6" w:rsidRDefault="009D5726" w:rsidP="00901EE0">
            <w:pPr>
              <w:pStyle w:val="TAL"/>
              <w:rPr>
                <w:bCs/>
                <w:noProof/>
              </w:rPr>
            </w:pPr>
            <w:r w:rsidRPr="001662C6">
              <w:rPr>
                <w:b/>
                <w:bCs/>
                <w:i/>
                <w:noProof/>
                <w:lang w:eastAsia="en-GB"/>
              </w:rPr>
              <w:t>shortMeasurementGap</w:t>
            </w:r>
            <w:r w:rsidRPr="001662C6">
              <w:rPr>
                <w:b/>
                <w:bCs/>
                <w:i/>
                <w:noProof/>
                <w:lang w:eastAsia="en-GB"/>
              </w:rPr>
              <w:br/>
            </w:r>
            <w:r w:rsidRPr="001662C6">
              <w:rPr>
                <w:bCs/>
                <w:noProof/>
                <w:lang w:eastAsia="en-GB"/>
              </w:rPr>
              <w:t xml:space="preserve">Indicates whether the UE supports </w:t>
            </w:r>
            <w:r w:rsidRPr="001662C6">
              <w:t xml:space="preserve">shorter measurement gap length (i.e. </w:t>
            </w:r>
            <w:r w:rsidRPr="001662C6">
              <w:rPr>
                <w:i/>
              </w:rPr>
              <w:t>gp2</w:t>
            </w:r>
            <w:r w:rsidRPr="001662C6">
              <w:t xml:space="preserve"> and </w:t>
            </w:r>
            <w:r w:rsidRPr="001662C6">
              <w:rPr>
                <w:i/>
              </w:rPr>
              <w:t>gp3</w:t>
            </w:r>
            <w:r w:rsidRPr="001662C6">
              <w:t>)</w:t>
            </w:r>
            <w:r w:rsidRPr="001662C6">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6478DACE" w14:textId="77777777" w:rsidR="009D5726" w:rsidRPr="001662C6" w:rsidRDefault="009D5726" w:rsidP="00901EE0">
            <w:pPr>
              <w:keepNext/>
              <w:keepLines/>
              <w:spacing w:after="0"/>
              <w:jc w:val="center"/>
              <w:rPr>
                <w:rFonts w:ascii="Arial" w:hAnsi="Arial"/>
                <w:noProof/>
                <w:sz w:val="18"/>
              </w:rPr>
            </w:pPr>
            <w:r w:rsidRPr="001662C6">
              <w:rPr>
                <w:rFonts w:ascii="Arial" w:hAnsi="Arial"/>
                <w:noProof/>
                <w:sz w:val="18"/>
              </w:rPr>
              <w:t>No</w:t>
            </w:r>
          </w:p>
        </w:tc>
      </w:tr>
      <w:tr w:rsidR="009D5726" w:rsidRPr="001662C6" w14:paraId="485860C7" w14:textId="77777777" w:rsidTr="00901EE0">
        <w:trPr>
          <w:cantSplit/>
        </w:trPr>
        <w:tc>
          <w:tcPr>
            <w:tcW w:w="7793" w:type="dxa"/>
            <w:gridSpan w:val="2"/>
            <w:tcBorders>
              <w:bottom w:val="single" w:sz="4" w:space="0" w:color="808080"/>
            </w:tcBorders>
          </w:tcPr>
          <w:p w14:paraId="3A2D9503" w14:textId="77777777" w:rsidR="009D5726" w:rsidRPr="001662C6" w:rsidRDefault="009D5726" w:rsidP="00901EE0">
            <w:pPr>
              <w:keepNext/>
              <w:keepLines/>
              <w:spacing w:after="0"/>
              <w:rPr>
                <w:rFonts w:ascii="Arial" w:hAnsi="Arial"/>
                <w:b/>
                <w:i/>
                <w:sz w:val="18"/>
                <w:lang w:eastAsia="en-GB"/>
              </w:rPr>
            </w:pPr>
            <w:r w:rsidRPr="001662C6">
              <w:rPr>
                <w:rFonts w:ascii="Arial" w:hAnsi="Arial"/>
                <w:b/>
                <w:i/>
                <w:sz w:val="18"/>
                <w:lang w:eastAsia="en-GB"/>
              </w:rPr>
              <w:t>shortSPS-IntervalFDD</w:t>
            </w:r>
          </w:p>
          <w:p w14:paraId="01BA57FB" w14:textId="77777777" w:rsidR="009D5726" w:rsidRPr="001662C6" w:rsidRDefault="009D5726" w:rsidP="00901EE0">
            <w:pPr>
              <w:keepNext/>
              <w:keepLines/>
              <w:spacing w:after="0"/>
              <w:rPr>
                <w:rFonts w:ascii="Arial" w:hAnsi="Arial"/>
                <w:b/>
                <w:i/>
                <w:sz w:val="18"/>
                <w:lang w:eastAsia="en-GB"/>
              </w:rPr>
            </w:pPr>
            <w:r w:rsidRPr="001662C6">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64CDDB06" w14:textId="77777777" w:rsidR="009D5726" w:rsidRPr="001662C6" w:rsidRDefault="009D5726" w:rsidP="00901EE0">
            <w:pPr>
              <w:keepNext/>
              <w:keepLines/>
              <w:spacing w:after="0"/>
              <w:jc w:val="center"/>
              <w:rPr>
                <w:rFonts w:ascii="Arial" w:hAnsi="Arial"/>
                <w:bCs/>
                <w:noProof/>
                <w:sz w:val="18"/>
                <w:lang w:eastAsia="en-GB"/>
              </w:rPr>
            </w:pPr>
            <w:r w:rsidRPr="001662C6">
              <w:rPr>
                <w:rFonts w:ascii="Arial" w:hAnsi="Arial"/>
                <w:bCs/>
                <w:noProof/>
                <w:sz w:val="18"/>
                <w:lang w:eastAsia="en-GB"/>
              </w:rPr>
              <w:t>-</w:t>
            </w:r>
          </w:p>
        </w:tc>
      </w:tr>
      <w:tr w:rsidR="009D5726" w:rsidRPr="001662C6" w14:paraId="2AC37106" w14:textId="77777777" w:rsidTr="00901EE0">
        <w:trPr>
          <w:cantSplit/>
        </w:trPr>
        <w:tc>
          <w:tcPr>
            <w:tcW w:w="7793" w:type="dxa"/>
            <w:gridSpan w:val="2"/>
            <w:tcBorders>
              <w:bottom w:val="single" w:sz="4" w:space="0" w:color="808080"/>
            </w:tcBorders>
          </w:tcPr>
          <w:p w14:paraId="01859CD8" w14:textId="77777777" w:rsidR="009D5726" w:rsidRPr="001662C6" w:rsidRDefault="009D5726" w:rsidP="00901EE0">
            <w:pPr>
              <w:keepNext/>
              <w:keepLines/>
              <w:spacing w:after="0"/>
              <w:rPr>
                <w:rFonts w:ascii="Arial" w:hAnsi="Arial"/>
                <w:b/>
                <w:i/>
                <w:sz w:val="18"/>
                <w:lang w:eastAsia="en-GB"/>
              </w:rPr>
            </w:pPr>
            <w:r w:rsidRPr="001662C6">
              <w:rPr>
                <w:rFonts w:ascii="Arial" w:hAnsi="Arial"/>
                <w:b/>
                <w:i/>
                <w:sz w:val="18"/>
                <w:lang w:eastAsia="en-GB"/>
              </w:rPr>
              <w:t>shortSPS-IntervalTDD</w:t>
            </w:r>
          </w:p>
          <w:p w14:paraId="7DDEC92E" w14:textId="77777777" w:rsidR="009D5726" w:rsidRPr="001662C6" w:rsidRDefault="009D5726" w:rsidP="00901EE0">
            <w:pPr>
              <w:keepNext/>
              <w:keepLines/>
              <w:spacing w:after="0"/>
              <w:rPr>
                <w:rFonts w:ascii="Arial" w:hAnsi="Arial"/>
                <w:b/>
                <w:i/>
                <w:sz w:val="18"/>
                <w:lang w:eastAsia="en-GB"/>
              </w:rPr>
            </w:pPr>
            <w:r w:rsidRPr="001662C6">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66D8EB30" w14:textId="77777777" w:rsidR="009D5726" w:rsidRPr="001662C6" w:rsidRDefault="009D5726" w:rsidP="00901EE0">
            <w:pPr>
              <w:keepNext/>
              <w:keepLines/>
              <w:spacing w:after="0"/>
              <w:jc w:val="center"/>
              <w:rPr>
                <w:rFonts w:ascii="Arial" w:hAnsi="Arial"/>
                <w:bCs/>
                <w:noProof/>
                <w:sz w:val="18"/>
                <w:lang w:eastAsia="en-GB"/>
              </w:rPr>
            </w:pPr>
            <w:r w:rsidRPr="001662C6">
              <w:rPr>
                <w:rFonts w:ascii="Arial" w:hAnsi="Arial"/>
                <w:bCs/>
                <w:noProof/>
                <w:sz w:val="18"/>
                <w:lang w:eastAsia="en-GB"/>
              </w:rPr>
              <w:t>-</w:t>
            </w:r>
          </w:p>
        </w:tc>
      </w:tr>
      <w:tr w:rsidR="009D5726" w:rsidRPr="001662C6" w14:paraId="128C5AE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D3ABD4" w14:textId="77777777" w:rsidR="009D5726" w:rsidRPr="001662C6" w:rsidRDefault="009D5726" w:rsidP="00901EE0">
            <w:pPr>
              <w:pStyle w:val="TAL"/>
              <w:rPr>
                <w:b/>
                <w:i/>
                <w:lang w:eastAsia="zh-CN"/>
              </w:rPr>
            </w:pPr>
            <w:r w:rsidRPr="001662C6">
              <w:rPr>
                <w:b/>
                <w:i/>
                <w:lang w:eastAsia="zh-CN"/>
              </w:rPr>
              <w:t>simultaneousPUCCH-PUSCH</w:t>
            </w:r>
          </w:p>
          <w:p w14:paraId="2173A3C8" w14:textId="77777777" w:rsidR="009D5726" w:rsidRPr="001662C6" w:rsidRDefault="009D5726" w:rsidP="00901EE0">
            <w:pPr>
              <w:pStyle w:val="TAL"/>
              <w:rPr>
                <w:lang w:eastAsia="zh-CN"/>
              </w:rPr>
            </w:pPr>
            <w:r w:rsidRPr="001662C6">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C5EF93C" w14:textId="77777777" w:rsidR="009D5726" w:rsidRPr="001662C6" w:rsidRDefault="009D5726" w:rsidP="00901EE0">
            <w:pPr>
              <w:pStyle w:val="TAL"/>
              <w:jc w:val="center"/>
              <w:rPr>
                <w:lang w:eastAsia="zh-CN"/>
              </w:rPr>
            </w:pPr>
            <w:r w:rsidRPr="001662C6">
              <w:rPr>
                <w:lang w:eastAsia="zh-CN"/>
              </w:rPr>
              <w:t>Yes</w:t>
            </w:r>
          </w:p>
        </w:tc>
      </w:tr>
      <w:tr w:rsidR="009D5726" w:rsidRPr="001662C6" w14:paraId="54409D1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70264" w14:textId="77777777" w:rsidR="009D5726" w:rsidRPr="001662C6" w:rsidRDefault="009D5726" w:rsidP="00901EE0">
            <w:pPr>
              <w:pStyle w:val="TAL"/>
              <w:rPr>
                <w:b/>
                <w:i/>
                <w:lang w:eastAsia="zh-CN"/>
              </w:rPr>
            </w:pPr>
            <w:r w:rsidRPr="001662C6">
              <w:rPr>
                <w:b/>
                <w:i/>
                <w:lang w:eastAsia="zh-CN"/>
              </w:rPr>
              <w:t>simultaneousRx-Tx</w:t>
            </w:r>
          </w:p>
          <w:p w14:paraId="2F7386F4" w14:textId="77777777" w:rsidR="009D5726" w:rsidRPr="001662C6" w:rsidRDefault="009D5726" w:rsidP="00901EE0">
            <w:pPr>
              <w:pStyle w:val="TAL"/>
              <w:rPr>
                <w:b/>
                <w:i/>
                <w:lang w:eastAsia="zh-CN"/>
              </w:rPr>
            </w:pPr>
            <w:r w:rsidRPr="001662C6">
              <w:rPr>
                <w:lang w:eastAsia="zh-CN"/>
              </w:rPr>
              <w:t xml:space="preserve">Indicates whether the UE supports simultaneous reception and transmission on different bands for each band combination listed in </w:t>
            </w:r>
            <w:r w:rsidRPr="001662C6">
              <w:rPr>
                <w:i/>
                <w:lang w:eastAsia="zh-CN"/>
              </w:rPr>
              <w:t>supportedBandCombination</w:t>
            </w:r>
            <w:r w:rsidRPr="001662C6">
              <w:rPr>
                <w:lang w:eastAsia="zh-CN"/>
              </w:rPr>
              <w:t>. This field is only applicable for inter-band TDD band combinations.</w:t>
            </w:r>
            <w:r w:rsidRPr="001662C6">
              <w:rPr>
                <w:lang w:eastAsia="en-GB"/>
              </w:rPr>
              <w:t xml:space="preserve"> A UE indicating support of </w:t>
            </w:r>
            <w:r w:rsidRPr="001662C6">
              <w:rPr>
                <w:i/>
                <w:lang w:eastAsia="en-GB"/>
              </w:rPr>
              <w:t>simultaneousRx-Tx</w:t>
            </w:r>
            <w:r w:rsidRPr="001662C6">
              <w:rPr>
                <w:lang w:eastAsia="en-GB"/>
              </w:rPr>
              <w:t xml:space="preserve"> and </w:t>
            </w:r>
            <w:r w:rsidRPr="001662C6">
              <w:rPr>
                <w:i/>
                <w:lang w:eastAsia="en-GB"/>
              </w:rPr>
              <w:t>dc-Support</w:t>
            </w:r>
            <w:r w:rsidRPr="001662C6">
              <w:rPr>
                <w:i/>
                <w:lang w:eastAsia="zh-CN"/>
              </w:rPr>
              <w:t>-r12</w:t>
            </w:r>
            <w:r w:rsidRPr="001662C6">
              <w:rPr>
                <w:i/>
                <w:lang w:eastAsia="en-GB"/>
              </w:rPr>
              <w:t xml:space="preserve"> </w:t>
            </w:r>
            <w:r w:rsidRPr="001662C6">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E0D0332" w14:textId="77777777" w:rsidR="009D5726" w:rsidRPr="001662C6" w:rsidRDefault="009D5726" w:rsidP="00901EE0">
            <w:pPr>
              <w:pStyle w:val="TAL"/>
              <w:jc w:val="center"/>
              <w:rPr>
                <w:lang w:eastAsia="zh-CN"/>
              </w:rPr>
            </w:pPr>
            <w:r w:rsidRPr="001662C6">
              <w:rPr>
                <w:lang w:eastAsia="zh-CN"/>
              </w:rPr>
              <w:t>-</w:t>
            </w:r>
          </w:p>
        </w:tc>
      </w:tr>
      <w:tr w:rsidR="009D5726" w:rsidRPr="001662C6" w14:paraId="413659D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D71BA6" w14:textId="77777777" w:rsidR="009D5726" w:rsidRPr="001662C6" w:rsidRDefault="009D5726" w:rsidP="00901EE0">
            <w:pPr>
              <w:pStyle w:val="TAL"/>
              <w:rPr>
                <w:b/>
                <w:i/>
                <w:lang w:eastAsia="zh-CN"/>
              </w:rPr>
            </w:pPr>
            <w:r w:rsidRPr="001662C6">
              <w:rPr>
                <w:b/>
                <w:i/>
                <w:lang w:eastAsia="zh-CN"/>
              </w:rPr>
              <w:t>simultaneousTx-DifferentTx-Duration</w:t>
            </w:r>
          </w:p>
          <w:p w14:paraId="504C9428" w14:textId="77777777" w:rsidR="009D5726" w:rsidRPr="001662C6" w:rsidRDefault="009D5726" w:rsidP="00901EE0">
            <w:pPr>
              <w:pStyle w:val="TAL"/>
              <w:rPr>
                <w:b/>
                <w:i/>
                <w:lang w:eastAsia="zh-CN"/>
              </w:rPr>
            </w:pPr>
            <w:r w:rsidRPr="001662C6">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DCAF1B" w14:textId="77777777" w:rsidR="009D5726" w:rsidRPr="001662C6" w:rsidRDefault="009D5726" w:rsidP="00901EE0">
            <w:pPr>
              <w:pStyle w:val="TAL"/>
              <w:jc w:val="center"/>
              <w:rPr>
                <w:lang w:eastAsia="zh-CN"/>
              </w:rPr>
            </w:pPr>
            <w:r w:rsidRPr="001662C6">
              <w:rPr>
                <w:lang w:eastAsia="zh-CN"/>
              </w:rPr>
              <w:t>-</w:t>
            </w:r>
          </w:p>
        </w:tc>
      </w:tr>
      <w:tr w:rsidR="009D5726" w:rsidRPr="001662C6" w14:paraId="1BDDD3A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21DF21" w14:textId="77777777" w:rsidR="009D5726" w:rsidRPr="001662C6" w:rsidRDefault="009D5726" w:rsidP="00901EE0">
            <w:pPr>
              <w:keepNext/>
              <w:keepLines/>
              <w:spacing w:after="0"/>
              <w:rPr>
                <w:rFonts w:ascii="Arial" w:hAnsi="Arial"/>
                <w:b/>
                <w:i/>
                <w:sz w:val="18"/>
                <w:lang w:eastAsia="zh-CN"/>
              </w:rPr>
            </w:pPr>
            <w:r w:rsidRPr="001662C6">
              <w:rPr>
                <w:rFonts w:ascii="Arial" w:hAnsi="Arial"/>
                <w:b/>
                <w:i/>
                <w:sz w:val="18"/>
                <w:lang w:eastAsia="zh-CN"/>
              </w:rPr>
              <w:t>skipFallbackCombinations</w:t>
            </w:r>
          </w:p>
          <w:p w14:paraId="7779D425" w14:textId="77777777" w:rsidR="009D5726" w:rsidRPr="001662C6" w:rsidRDefault="009D5726" w:rsidP="00901EE0">
            <w:pPr>
              <w:keepNext/>
              <w:keepLines/>
              <w:spacing w:after="0"/>
              <w:rPr>
                <w:rFonts w:ascii="Arial" w:hAnsi="Arial"/>
                <w:sz w:val="18"/>
                <w:lang w:eastAsia="zh-CN"/>
              </w:rPr>
            </w:pPr>
            <w:r w:rsidRPr="001662C6">
              <w:rPr>
                <w:rFonts w:ascii="Arial" w:hAnsi="Arial"/>
                <w:sz w:val="18"/>
                <w:lang w:eastAsia="zh-CN"/>
              </w:rPr>
              <w:t xml:space="preserve">Indicates whether UE supports receiving </w:t>
            </w:r>
            <w:r w:rsidRPr="001662C6">
              <w:rPr>
                <w:rFonts w:ascii="Arial" w:hAnsi="Arial"/>
                <w:i/>
                <w:sz w:val="18"/>
                <w:lang w:eastAsia="zh-CN"/>
              </w:rPr>
              <w:t>requestSkipFallbackComb</w:t>
            </w:r>
            <w:r w:rsidRPr="001662C6">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17CC8382" w14:textId="77777777" w:rsidR="009D5726" w:rsidRPr="001662C6" w:rsidRDefault="009D5726" w:rsidP="00901EE0">
            <w:pPr>
              <w:keepNext/>
              <w:keepLines/>
              <w:spacing w:after="0"/>
              <w:jc w:val="center"/>
              <w:rPr>
                <w:rFonts w:ascii="Arial" w:hAnsi="Arial"/>
                <w:sz w:val="18"/>
                <w:lang w:eastAsia="zh-CN"/>
              </w:rPr>
            </w:pPr>
            <w:r w:rsidRPr="001662C6">
              <w:rPr>
                <w:rFonts w:ascii="Arial" w:hAnsi="Arial"/>
                <w:sz w:val="18"/>
                <w:lang w:eastAsia="zh-CN"/>
              </w:rPr>
              <w:t>-</w:t>
            </w:r>
          </w:p>
        </w:tc>
      </w:tr>
      <w:tr w:rsidR="009D5726" w:rsidRPr="001662C6" w14:paraId="5C4A9D4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D0402" w14:textId="77777777" w:rsidR="009D5726" w:rsidRPr="001662C6" w:rsidRDefault="009D5726" w:rsidP="00901EE0">
            <w:pPr>
              <w:keepNext/>
              <w:keepLines/>
              <w:spacing w:after="0"/>
              <w:rPr>
                <w:rFonts w:ascii="Arial" w:hAnsi="Arial" w:cs="Arial"/>
                <w:b/>
                <w:i/>
                <w:sz w:val="18"/>
                <w:szCs w:val="18"/>
                <w:lang w:eastAsia="zh-CN"/>
              </w:rPr>
            </w:pPr>
            <w:r w:rsidRPr="001662C6">
              <w:rPr>
                <w:rFonts w:ascii="Arial" w:hAnsi="Arial"/>
                <w:b/>
                <w:i/>
                <w:sz w:val="18"/>
                <w:lang w:eastAsia="zh-CN"/>
              </w:rPr>
              <w:t>skipFallbackCombRequested</w:t>
            </w:r>
          </w:p>
          <w:p w14:paraId="165F9ADE" w14:textId="77777777" w:rsidR="009D5726" w:rsidRPr="001662C6" w:rsidRDefault="009D5726" w:rsidP="00901EE0">
            <w:pPr>
              <w:keepNext/>
              <w:keepLines/>
              <w:spacing w:after="0"/>
              <w:rPr>
                <w:rFonts w:ascii="Arial" w:hAnsi="Arial"/>
                <w:b/>
                <w:i/>
                <w:sz w:val="18"/>
                <w:lang w:eastAsia="zh-CN"/>
              </w:rPr>
            </w:pPr>
            <w:r w:rsidRPr="001662C6">
              <w:rPr>
                <w:rFonts w:ascii="Arial" w:hAnsi="Arial" w:cs="Arial"/>
                <w:sz w:val="18"/>
                <w:szCs w:val="18"/>
              </w:rPr>
              <w:t xml:space="preserve">Indicates </w:t>
            </w:r>
            <w:r w:rsidRPr="001662C6">
              <w:rPr>
                <w:rFonts w:ascii="Arial" w:hAnsi="Arial" w:cs="Arial"/>
                <w:sz w:val="18"/>
                <w:szCs w:val="18"/>
                <w:lang w:eastAsia="zh-CN"/>
              </w:rPr>
              <w:t>whether</w:t>
            </w:r>
            <w:r w:rsidRPr="001662C6">
              <w:rPr>
                <w:rFonts w:ascii="Arial" w:hAnsi="Arial" w:cs="Arial"/>
                <w:i/>
                <w:sz w:val="18"/>
                <w:szCs w:val="18"/>
              </w:rPr>
              <w:t xml:space="preserve"> request</w:t>
            </w:r>
            <w:r w:rsidRPr="001662C6">
              <w:rPr>
                <w:rFonts w:ascii="Arial" w:hAnsi="Arial" w:cs="Arial"/>
                <w:i/>
                <w:sz w:val="18"/>
                <w:szCs w:val="18"/>
                <w:lang w:eastAsia="zh-CN"/>
              </w:rPr>
              <w:t>S</w:t>
            </w:r>
            <w:r w:rsidRPr="001662C6">
              <w:rPr>
                <w:rFonts w:ascii="Arial" w:hAnsi="Arial" w:cs="Arial"/>
                <w:i/>
                <w:sz w:val="18"/>
                <w:szCs w:val="18"/>
              </w:rPr>
              <w:t xml:space="preserve">kipFallbackComb </w:t>
            </w:r>
            <w:r w:rsidRPr="001662C6">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CC4FDD4" w14:textId="77777777" w:rsidR="009D5726" w:rsidRPr="001662C6" w:rsidRDefault="009D5726" w:rsidP="00901EE0">
            <w:pPr>
              <w:keepNext/>
              <w:keepLines/>
              <w:spacing w:after="0"/>
              <w:jc w:val="center"/>
              <w:rPr>
                <w:rFonts w:ascii="Arial" w:hAnsi="Arial"/>
                <w:sz w:val="18"/>
                <w:lang w:eastAsia="zh-CN"/>
              </w:rPr>
            </w:pPr>
            <w:r w:rsidRPr="001662C6">
              <w:rPr>
                <w:rFonts w:ascii="Arial" w:hAnsi="Arial"/>
                <w:sz w:val="18"/>
                <w:lang w:eastAsia="zh-CN"/>
              </w:rPr>
              <w:t>-</w:t>
            </w:r>
          </w:p>
        </w:tc>
      </w:tr>
      <w:tr w:rsidR="009D5726" w:rsidRPr="001662C6" w14:paraId="51B3413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0C952" w14:textId="77777777" w:rsidR="009D5726" w:rsidRPr="001662C6" w:rsidRDefault="009D5726" w:rsidP="00901EE0">
            <w:pPr>
              <w:keepNext/>
              <w:keepLines/>
              <w:spacing w:after="0"/>
              <w:rPr>
                <w:rFonts w:ascii="Arial" w:hAnsi="Arial"/>
                <w:b/>
                <w:i/>
                <w:sz w:val="18"/>
                <w:lang w:eastAsia="zh-CN"/>
              </w:rPr>
            </w:pPr>
            <w:r w:rsidRPr="001662C6">
              <w:rPr>
                <w:rFonts w:ascii="Arial" w:hAnsi="Arial"/>
                <w:b/>
                <w:i/>
                <w:sz w:val="18"/>
                <w:lang w:eastAsia="zh-CN"/>
              </w:rPr>
              <w:t>skipMonitoringDCI-Format0-1A</w:t>
            </w:r>
          </w:p>
          <w:p w14:paraId="28B8136D" w14:textId="77777777" w:rsidR="009D5726" w:rsidRPr="001662C6" w:rsidRDefault="009D5726" w:rsidP="00901EE0">
            <w:pPr>
              <w:keepNext/>
              <w:keepLines/>
              <w:spacing w:after="0"/>
              <w:rPr>
                <w:rFonts w:ascii="Arial" w:hAnsi="Arial"/>
                <w:b/>
                <w:i/>
                <w:sz w:val="18"/>
                <w:lang w:eastAsia="zh-CN"/>
              </w:rPr>
            </w:pPr>
            <w:r w:rsidRPr="001662C6">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8CDFEC3" w14:textId="77777777" w:rsidR="009D5726" w:rsidRPr="001662C6" w:rsidRDefault="009D5726" w:rsidP="00901EE0">
            <w:pPr>
              <w:keepNext/>
              <w:keepLines/>
              <w:spacing w:after="0"/>
              <w:jc w:val="center"/>
              <w:rPr>
                <w:rFonts w:ascii="Arial" w:hAnsi="Arial"/>
                <w:sz w:val="18"/>
                <w:lang w:eastAsia="zh-CN"/>
              </w:rPr>
            </w:pPr>
            <w:r w:rsidRPr="001662C6">
              <w:rPr>
                <w:rFonts w:ascii="Arial" w:hAnsi="Arial"/>
                <w:sz w:val="18"/>
                <w:lang w:eastAsia="zh-CN"/>
              </w:rPr>
              <w:t>No</w:t>
            </w:r>
          </w:p>
        </w:tc>
      </w:tr>
      <w:tr w:rsidR="009D5726" w:rsidRPr="001662C6" w14:paraId="1E86644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DA255C" w14:textId="77777777" w:rsidR="009D5726" w:rsidRPr="001662C6" w:rsidRDefault="009D5726" w:rsidP="00901EE0">
            <w:pPr>
              <w:keepNext/>
              <w:keepLines/>
              <w:spacing w:after="0"/>
              <w:rPr>
                <w:rFonts w:ascii="Arial" w:hAnsi="Arial"/>
                <w:b/>
                <w:i/>
                <w:sz w:val="18"/>
                <w:lang w:eastAsia="en-GB"/>
              </w:rPr>
            </w:pPr>
            <w:r w:rsidRPr="001662C6">
              <w:rPr>
                <w:rFonts w:ascii="Arial" w:hAnsi="Arial"/>
                <w:b/>
                <w:i/>
                <w:sz w:val="18"/>
                <w:lang w:eastAsia="en-GB"/>
              </w:rPr>
              <w:t>skipSubframeProcessing</w:t>
            </w:r>
          </w:p>
          <w:p w14:paraId="1FD82BB7" w14:textId="77777777" w:rsidR="009D5726" w:rsidRPr="001662C6" w:rsidRDefault="009D5726" w:rsidP="00901EE0">
            <w:pPr>
              <w:keepNext/>
              <w:keepLines/>
              <w:spacing w:after="0"/>
              <w:rPr>
                <w:rFonts w:ascii="Arial" w:hAnsi="Arial"/>
                <w:b/>
                <w:i/>
                <w:sz w:val="18"/>
                <w:lang w:eastAsia="zh-CN"/>
              </w:rPr>
            </w:pPr>
            <w:r w:rsidRPr="001662C6">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662C6">
              <w:rPr>
                <w:rFonts w:ascii="Arial" w:hAnsi="Arial"/>
                <w:i/>
                <w:sz w:val="18"/>
                <w:lang w:eastAsia="zh-CN"/>
              </w:rPr>
              <w:t xml:space="preserve">: skipProcessingDL-Slot, skipProcessingDL-Subslot, skipProcessingUL-Slot </w:t>
            </w:r>
            <w:r w:rsidRPr="001662C6">
              <w:rPr>
                <w:rFonts w:ascii="Arial" w:hAnsi="Arial"/>
                <w:sz w:val="18"/>
                <w:lang w:eastAsia="zh-CN"/>
              </w:rPr>
              <w:t>and</w:t>
            </w:r>
            <w:r w:rsidRPr="001662C6">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311D788" w14:textId="77777777" w:rsidR="009D5726" w:rsidRPr="001662C6" w:rsidRDefault="009D5726" w:rsidP="00901EE0">
            <w:pPr>
              <w:keepNext/>
              <w:keepLines/>
              <w:spacing w:after="0"/>
              <w:jc w:val="center"/>
              <w:rPr>
                <w:rFonts w:ascii="Arial" w:hAnsi="Arial"/>
                <w:sz w:val="18"/>
                <w:lang w:eastAsia="zh-CN"/>
              </w:rPr>
            </w:pPr>
            <w:r w:rsidRPr="001662C6">
              <w:rPr>
                <w:rFonts w:ascii="Arial" w:hAnsi="Arial"/>
                <w:sz w:val="18"/>
                <w:lang w:eastAsia="zh-CN"/>
              </w:rPr>
              <w:t>-</w:t>
            </w:r>
          </w:p>
        </w:tc>
      </w:tr>
      <w:tr w:rsidR="009D5726" w:rsidRPr="001662C6" w14:paraId="3F91632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C10860" w14:textId="77777777" w:rsidR="009D5726" w:rsidRPr="001662C6" w:rsidRDefault="009D5726" w:rsidP="00901EE0">
            <w:pPr>
              <w:keepNext/>
              <w:keepLines/>
              <w:spacing w:after="0"/>
              <w:rPr>
                <w:rFonts w:ascii="Arial" w:hAnsi="Arial"/>
                <w:sz w:val="18"/>
                <w:lang w:eastAsia="zh-CN"/>
              </w:rPr>
            </w:pPr>
            <w:r w:rsidRPr="001662C6">
              <w:rPr>
                <w:rFonts w:ascii="Arial" w:hAnsi="Arial"/>
                <w:b/>
                <w:i/>
                <w:sz w:val="18"/>
                <w:lang w:eastAsia="zh-CN"/>
              </w:rPr>
              <w:t>skipUplinkDynamic</w:t>
            </w:r>
          </w:p>
          <w:p w14:paraId="1C6B20E5" w14:textId="77777777" w:rsidR="009D5726" w:rsidRPr="001662C6" w:rsidRDefault="009D5726" w:rsidP="00901EE0">
            <w:pPr>
              <w:keepNext/>
              <w:keepLines/>
              <w:spacing w:after="0"/>
              <w:rPr>
                <w:rFonts w:ascii="Arial" w:hAnsi="Arial"/>
                <w:b/>
                <w:i/>
                <w:sz w:val="18"/>
                <w:lang w:eastAsia="zh-CN"/>
              </w:rPr>
            </w:pPr>
            <w:r w:rsidRPr="001662C6">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4D9B8BF" w14:textId="77777777" w:rsidR="009D5726" w:rsidRPr="001662C6" w:rsidRDefault="009D5726" w:rsidP="00901EE0">
            <w:pPr>
              <w:keepNext/>
              <w:keepLines/>
              <w:spacing w:after="0"/>
              <w:jc w:val="center"/>
              <w:rPr>
                <w:rFonts w:ascii="Arial" w:hAnsi="Arial"/>
                <w:sz w:val="18"/>
                <w:lang w:eastAsia="zh-CN"/>
              </w:rPr>
            </w:pPr>
            <w:r w:rsidRPr="001662C6">
              <w:rPr>
                <w:rFonts w:ascii="Arial" w:hAnsi="Arial"/>
                <w:sz w:val="18"/>
                <w:lang w:eastAsia="zh-CN"/>
              </w:rPr>
              <w:t>-</w:t>
            </w:r>
          </w:p>
        </w:tc>
      </w:tr>
      <w:tr w:rsidR="009D5726" w:rsidRPr="001662C6" w14:paraId="620F063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4F0D5" w14:textId="77777777" w:rsidR="009D5726" w:rsidRPr="001662C6" w:rsidRDefault="009D5726" w:rsidP="00901EE0">
            <w:pPr>
              <w:keepNext/>
              <w:keepLines/>
              <w:spacing w:after="0"/>
              <w:rPr>
                <w:rFonts w:ascii="Arial" w:hAnsi="Arial"/>
                <w:b/>
                <w:i/>
                <w:sz w:val="18"/>
                <w:lang w:eastAsia="zh-CN"/>
              </w:rPr>
            </w:pPr>
            <w:r w:rsidRPr="001662C6">
              <w:rPr>
                <w:rFonts w:ascii="Arial" w:hAnsi="Arial"/>
                <w:b/>
                <w:i/>
                <w:sz w:val="18"/>
                <w:lang w:eastAsia="zh-CN"/>
              </w:rPr>
              <w:t>skipUplinkSPS</w:t>
            </w:r>
          </w:p>
          <w:p w14:paraId="37E80148" w14:textId="77777777" w:rsidR="009D5726" w:rsidRPr="001662C6" w:rsidRDefault="009D5726" w:rsidP="00901EE0">
            <w:pPr>
              <w:keepNext/>
              <w:keepLines/>
              <w:spacing w:after="0"/>
              <w:rPr>
                <w:rFonts w:ascii="Arial" w:hAnsi="Arial"/>
                <w:b/>
                <w:i/>
                <w:sz w:val="18"/>
                <w:lang w:eastAsia="zh-CN"/>
              </w:rPr>
            </w:pPr>
            <w:r w:rsidRPr="001662C6">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A860231" w14:textId="77777777" w:rsidR="009D5726" w:rsidRPr="001662C6" w:rsidRDefault="009D5726" w:rsidP="00901EE0">
            <w:pPr>
              <w:keepNext/>
              <w:keepLines/>
              <w:spacing w:after="0"/>
              <w:jc w:val="center"/>
              <w:rPr>
                <w:rFonts w:ascii="Arial" w:hAnsi="Arial"/>
                <w:sz w:val="18"/>
                <w:lang w:eastAsia="zh-CN"/>
              </w:rPr>
            </w:pPr>
            <w:r w:rsidRPr="001662C6">
              <w:rPr>
                <w:rFonts w:ascii="Arial" w:hAnsi="Arial"/>
                <w:sz w:val="18"/>
                <w:lang w:eastAsia="zh-CN"/>
              </w:rPr>
              <w:t>-</w:t>
            </w:r>
          </w:p>
        </w:tc>
      </w:tr>
      <w:tr w:rsidR="009D5726" w:rsidRPr="001662C6" w14:paraId="06DC539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56F3656" w14:textId="77777777" w:rsidR="009D5726" w:rsidRPr="001662C6" w:rsidRDefault="009D5726" w:rsidP="00901EE0">
            <w:pPr>
              <w:pStyle w:val="TAL"/>
              <w:rPr>
                <w:b/>
                <w:i/>
                <w:lang w:eastAsia="en-GB"/>
              </w:rPr>
            </w:pPr>
            <w:r w:rsidRPr="001662C6">
              <w:rPr>
                <w:b/>
                <w:i/>
                <w:lang w:eastAsia="en-GB"/>
              </w:rPr>
              <w:t>sl-64QAM-Rx</w:t>
            </w:r>
          </w:p>
          <w:p w14:paraId="46847BD3" w14:textId="77777777" w:rsidR="009D5726" w:rsidRPr="001662C6" w:rsidRDefault="009D5726" w:rsidP="00901EE0">
            <w:pPr>
              <w:pStyle w:val="TAL"/>
              <w:rPr>
                <w:b/>
                <w:i/>
              </w:rPr>
            </w:pPr>
            <w:r w:rsidRPr="001662C6">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38F2DC9" w14:textId="77777777" w:rsidR="009D5726" w:rsidRPr="001662C6" w:rsidRDefault="009D5726" w:rsidP="00901EE0">
            <w:pPr>
              <w:pStyle w:val="TAL"/>
              <w:jc w:val="center"/>
              <w:rPr>
                <w:lang w:eastAsia="zh-CN"/>
              </w:rPr>
            </w:pPr>
            <w:r w:rsidRPr="001662C6">
              <w:rPr>
                <w:lang w:eastAsia="zh-CN"/>
              </w:rPr>
              <w:t>-</w:t>
            </w:r>
          </w:p>
        </w:tc>
      </w:tr>
      <w:tr w:rsidR="009D5726" w:rsidRPr="001662C6" w14:paraId="411600C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D7F539E" w14:textId="77777777" w:rsidR="009D5726" w:rsidRPr="001662C6" w:rsidRDefault="009D5726" w:rsidP="00901EE0">
            <w:pPr>
              <w:pStyle w:val="TAL"/>
              <w:rPr>
                <w:b/>
                <w:i/>
              </w:rPr>
            </w:pPr>
            <w:r w:rsidRPr="001662C6">
              <w:rPr>
                <w:b/>
                <w:i/>
              </w:rPr>
              <w:t>sl-64QAM-Tx</w:t>
            </w:r>
          </w:p>
          <w:p w14:paraId="28B7C218" w14:textId="77777777" w:rsidR="009D5726" w:rsidRPr="001662C6" w:rsidRDefault="009D5726" w:rsidP="00901EE0">
            <w:pPr>
              <w:pStyle w:val="TAL"/>
              <w:rPr>
                <w:lang w:eastAsia="zh-CN"/>
              </w:rPr>
            </w:pPr>
            <w:r w:rsidRPr="001662C6">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C9DE990" w14:textId="77777777" w:rsidR="009D5726" w:rsidRPr="001662C6" w:rsidRDefault="009D5726" w:rsidP="00901EE0">
            <w:pPr>
              <w:pStyle w:val="TAL"/>
              <w:jc w:val="center"/>
              <w:rPr>
                <w:lang w:eastAsia="zh-CN"/>
              </w:rPr>
            </w:pPr>
            <w:r w:rsidRPr="001662C6">
              <w:rPr>
                <w:lang w:eastAsia="zh-CN"/>
              </w:rPr>
              <w:t>-</w:t>
            </w:r>
          </w:p>
        </w:tc>
      </w:tr>
      <w:tr w:rsidR="009D5726" w:rsidRPr="001662C6" w14:paraId="6D80852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95087" w14:textId="77777777" w:rsidR="009D5726" w:rsidRPr="001662C6" w:rsidRDefault="009D5726" w:rsidP="00901EE0">
            <w:pPr>
              <w:pStyle w:val="TAL"/>
              <w:rPr>
                <w:b/>
                <w:i/>
                <w:lang w:eastAsia="en-GB"/>
              </w:rPr>
            </w:pPr>
            <w:r w:rsidRPr="001662C6">
              <w:rPr>
                <w:b/>
                <w:i/>
                <w:lang w:eastAsia="en-GB"/>
              </w:rPr>
              <w:t>sl-CongestionControl</w:t>
            </w:r>
          </w:p>
          <w:p w14:paraId="40030A48" w14:textId="77777777" w:rsidR="009D5726" w:rsidRPr="001662C6" w:rsidRDefault="009D5726" w:rsidP="00901EE0">
            <w:pPr>
              <w:pStyle w:val="TAL"/>
              <w:rPr>
                <w:b/>
                <w:i/>
                <w:lang w:eastAsia="en-GB"/>
              </w:rPr>
            </w:pPr>
            <w:r w:rsidRPr="001662C6">
              <w:t>Indicates whether the UE supports Channel Busy Ratio measurement and reporting of Channel Busy Ratio measurement results to eNB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AE51AF" w14:textId="77777777" w:rsidR="009D5726" w:rsidRPr="001662C6" w:rsidRDefault="009D5726" w:rsidP="00901EE0">
            <w:pPr>
              <w:keepNext/>
              <w:keepLines/>
              <w:spacing w:after="0"/>
              <w:jc w:val="center"/>
              <w:rPr>
                <w:bCs/>
                <w:noProof/>
                <w:lang w:eastAsia="ko-KR"/>
              </w:rPr>
            </w:pPr>
            <w:r w:rsidRPr="001662C6">
              <w:rPr>
                <w:bCs/>
                <w:noProof/>
                <w:lang w:eastAsia="ko-KR"/>
              </w:rPr>
              <w:t>-</w:t>
            </w:r>
          </w:p>
        </w:tc>
      </w:tr>
      <w:tr w:rsidR="009D5726" w:rsidRPr="001662C6" w14:paraId="7C06153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804C07" w14:textId="77777777" w:rsidR="009D5726" w:rsidRPr="001662C6" w:rsidRDefault="009D5726" w:rsidP="00901EE0">
            <w:pPr>
              <w:keepNext/>
              <w:keepLines/>
              <w:spacing w:after="0"/>
              <w:rPr>
                <w:rFonts w:ascii="Arial" w:hAnsi="Arial"/>
                <w:b/>
                <w:i/>
                <w:sz w:val="18"/>
                <w:lang w:eastAsia="en-GB"/>
              </w:rPr>
            </w:pPr>
            <w:r w:rsidRPr="001662C6">
              <w:rPr>
                <w:rFonts w:ascii="Arial" w:hAnsi="Arial"/>
                <w:b/>
                <w:i/>
                <w:sz w:val="18"/>
                <w:lang w:eastAsia="en-GB"/>
              </w:rPr>
              <w:t>sl-LowT2min</w:t>
            </w:r>
          </w:p>
          <w:p w14:paraId="32F1B14A" w14:textId="77777777" w:rsidR="009D5726" w:rsidRPr="001662C6" w:rsidRDefault="009D5726" w:rsidP="00901EE0">
            <w:pPr>
              <w:pStyle w:val="TAL"/>
              <w:rPr>
                <w:b/>
                <w:i/>
                <w:lang w:eastAsia="en-GB"/>
              </w:rPr>
            </w:pPr>
            <w:r w:rsidRPr="001662C6">
              <w:rPr>
                <w:rFonts w:cs="Arial"/>
                <w:szCs w:val="18"/>
              </w:rPr>
              <w:t>Indicates whether the UE supports 10ms as minimum value of T2 for resource selection procedure of V2X sidelink communication</w:t>
            </w:r>
            <w:r w:rsidRPr="001662C6">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2B2A63" w14:textId="77777777" w:rsidR="009D5726" w:rsidRPr="001662C6" w:rsidRDefault="009D5726" w:rsidP="00901EE0">
            <w:pPr>
              <w:keepNext/>
              <w:keepLines/>
              <w:spacing w:after="0"/>
              <w:jc w:val="center"/>
              <w:rPr>
                <w:bCs/>
                <w:noProof/>
                <w:lang w:eastAsia="ko-KR"/>
              </w:rPr>
            </w:pPr>
            <w:r w:rsidRPr="001662C6">
              <w:rPr>
                <w:bCs/>
                <w:noProof/>
                <w:lang w:eastAsia="zh-CN"/>
              </w:rPr>
              <w:t>-</w:t>
            </w:r>
          </w:p>
        </w:tc>
      </w:tr>
      <w:tr w:rsidR="009D5726" w:rsidRPr="001662C6" w14:paraId="63ACF14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69E057" w14:textId="77777777" w:rsidR="009D5726" w:rsidRPr="001662C6" w:rsidRDefault="009D5726" w:rsidP="00901EE0">
            <w:pPr>
              <w:pStyle w:val="TAL"/>
              <w:rPr>
                <w:b/>
                <w:bCs/>
                <w:i/>
                <w:iCs/>
                <w:lang w:eastAsia="en-GB"/>
              </w:rPr>
            </w:pPr>
            <w:r w:rsidRPr="001662C6">
              <w:rPr>
                <w:b/>
                <w:bCs/>
                <w:i/>
                <w:iCs/>
                <w:lang w:eastAsia="en-GB"/>
              </w:rPr>
              <w:t>sl-ParameterNR</w:t>
            </w:r>
          </w:p>
          <w:p w14:paraId="48D023F9" w14:textId="77777777" w:rsidR="009D5726" w:rsidRPr="001662C6" w:rsidRDefault="009D5726" w:rsidP="00901EE0">
            <w:pPr>
              <w:pStyle w:val="TAL"/>
              <w:rPr>
                <w:lang w:eastAsia="en-GB"/>
              </w:rPr>
            </w:pPr>
            <w:r w:rsidRPr="001662C6">
              <w:t xml:space="preserve">Includes the </w:t>
            </w:r>
            <w:r w:rsidRPr="001662C6">
              <w:rPr>
                <w:i/>
                <w:iCs/>
              </w:rPr>
              <w:t>SidelinkParametersNR</w:t>
            </w:r>
            <w:r w:rsidRPr="001662C6">
              <w:t xml:space="preserve"> IE as specified in TS 38.331 [82]. The field includes the sidelink capability for NR-PC5, where </w:t>
            </w:r>
            <w:r w:rsidRPr="001662C6">
              <w:rPr>
                <w:i/>
                <w:iCs/>
              </w:rPr>
              <w:t>multipleSR-ConfigurationsSidelink</w:t>
            </w:r>
            <w:r w:rsidRPr="001662C6">
              <w:t xml:space="preserve"> and </w:t>
            </w:r>
            <w:r w:rsidRPr="001662C6">
              <w:rPr>
                <w:i/>
                <w:iCs/>
              </w:rPr>
              <w:t>logicalChannelSR-DelayTimerSidelink</w:t>
            </w:r>
            <w:r w:rsidRPr="001662C6">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7400F466"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76714DB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B207BD" w14:textId="77777777" w:rsidR="009D5726" w:rsidRPr="001662C6" w:rsidRDefault="009D5726" w:rsidP="00901EE0">
            <w:pPr>
              <w:keepNext/>
              <w:keepLines/>
              <w:spacing w:after="0"/>
              <w:rPr>
                <w:rFonts w:ascii="Arial" w:hAnsi="Arial"/>
                <w:b/>
                <w:i/>
                <w:sz w:val="18"/>
              </w:rPr>
            </w:pPr>
            <w:r w:rsidRPr="001662C6">
              <w:rPr>
                <w:rFonts w:ascii="Arial" w:hAnsi="Arial"/>
                <w:b/>
                <w:i/>
                <w:sz w:val="18"/>
              </w:rPr>
              <w:t>sl-RateMatchingTBSScaling</w:t>
            </w:r>
          </w:p>
          <w:p w14:paraId="54DFC5A9" w14:textId="77777777" w:rsidR="009D5726" w:rsidRPr="001662C6" w:rsidRDefault="009D5726" w:rsidP="00901EE0">
            <w:pPr>
              <w:pStyle w:val="TAL"/>
              <w:rPr>
                <w:b/>
                <w:i/>
                <w:lang w:eastAsia="en-GB"/>
              </w:rPr>
            </w:pPr>
            <w:r w:rsidRPr="001662C6">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AEC2BB" w14:textId="77777777" w:rsidR="009D5726" w:rsidRPr="001662C6" w:rsidRDefault="009D5726" w:rsidP="00901EE0">
            <w:pPr>
              <w:keepNext/>
              <w:keepLines/>
              <w:spacing w:after="0"/>
              <w:jc w:val="center"/>
              <w:rPr>
                <w:bCs/>
                <w:noProof/>
                <w:lang w:eastAsia="ko-KR"/>
              </w:rPr>
            </w:pPr>
            <w:r w:rsidRPr="001662C6">
              <w:rPr>
                <w:bCs/>
                <w:noProof/>
                <w:lang w:eastAsia="zh-CN"/>
              </w:rPr>
              <w:t>-</w:t>
            </w:r>
          </w:p>
        </w:tc>
      </w:tr>
      <w:tr w:rsidR="009D5726" w:rsidRPr="001662C6" w14:paraId="5CDF1AB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F076C" w14:textId="77777777" w:rsidR="009D5726" w:rsidRPr="001662C6" w:rsidRDefault="009D5726" w:rsidP="00901EE0">
            <w:pPr>
              <w:pStyle w:val="TAL"/>
              <w:rPr>
                <w:b/>
                <w:i/>
                <w:lang w:eastAsia="en-GB"/>
              </w:rPr>
            </w:pPr>
            <w:r w:rsidRPr="001662C6">
              <w:rPr>
                <w:b/>
                <w:i/>
                <w:lang w:eastAsia="en-GB"/>
              </w:rPr>
              <w:t>slotPDSCH-TxDiv-TM8</w:t>
            </w:r>
          </w:p>
          <w:p w14:paraId="028C9F04" w14:textId="77777777" w:rsidR="009D5726" w:rsidRPr="001662C6" w:rsidRDefault="009D5726" w:rsidP="00901EE0">
            <w:pPr>
              <w:pStyle w:val="TAL"/>
              <w:rPr>
                <w:b/>
                <w:i/>
                <w:lang w:eastAsia="en-GB"/>
              </w:rPr>
            </w:pPr>
            <w:r w:rsidRPr="001662C6">
              <w:t>Indicates whether the UE supports TX diversity transmission using ports 7 and 8 for TM8 for 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BD1BC4" w14:textId="77777777" w:rsidR="009D5726" w:rsidRPr="001662C6" w:rsidRDefault="009D5726" w:rsidP="00901EE0">
            <w:pPr>
              <w:keepNext/>
              <w:keepLines/>
              <w:spacing w:after="0"/>
              <w:jc w:val="center"/>
              <w:rPr>
                <w:bCs/>
                <w:noProof/>
                <w:lang w:eastAsia="ko-KR"/>
              </w:rPr>
            </w:pPr>
            <w:r w:rsidRPr="001662C6">
              <w:rPr>
                <w:rFonts w:ascii="Arial" w:hAnsi="Arial" w:cs="Arial"/>
                <w:bCs/>
                <w:noProof/>
                <w:sz w:val="18"/>
                <w:szCs w:val="18"/>
                <w:lang w:eastAsia="ko-KR"/>
              </w:rPr>
              <w:t>-</w:t>
            </w:r>
          </w:p>
        </w:tc>
      </w:tr>
      <w:tr w:rsidR="009D5726" w:rsidRPr="001662C6" w14:paraId="247ED5A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03677" w14:textId="77777777" w:rsidR="009D5726" w:rsidRPr="001662C6" w:rsidRDefault="009D5726" w:rsidP="00901EE0">
            <w:pPr>
              <w:pStyle w:val="TAL"/>
              <w:rPr>
                <w:b/>
                <w:i/>
                <w:lang w:eastAsia="en-GB"/>
              </w:rPr>
            </w:pPr>
            <w:r w:rsidRPr="001662C6">
              <w:rPr>
                <w:b/>
                <w:i/>
                <w:lang w:eastAsia="en-GB"/>
              </w:rPr>
              <w:t>slotPDSCH-TxDiv-TM9and10</w:t>
            </w:r>
          </w:p>
          <w:p w14:paraId="67067395" w14:textId="77777777" w:rsidR="009D5726" w:rsidRPr="001662C6" w:rsidRDefault="009D5726" w:rsidP="00901EE0">
            <w:pPr>
              <w:pStyle w:val="TAL"/>
              <w:rPr>
                <w:b/>
                <w:i/>
                <w:lang w:eastAsia="en-GB"/>
              </w:rPr>
            </w:pPr>
            <w:r w:rsidRPr="001662C6">
              <w:t>Indicates whether the UE supports TX diversity transmission using ports 7 and 8 for TM9/10 for 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8CFACF" w14:textId="77777777" w:rsidR="009D5726" w:rsidRPr="001662C6" w:rsidRDefault="009D5726" w:rsidP="00901EE0">
            <w:pPr>
              <w:keepNext/>
              <w:keepLines/>
              <w:spacing w:after="0"/>
              <w:jc w:val="center"/>
              <w:rPr>
                <w:bCs/>
                <w:noProof/>
                <w:lang w:eastAsia="ko-KR"/>
              </w:rPr>
            </w:pPr>
            <w:r w:rsidRPr="001662C6">
              <w:rPr>
                <w:rFonts w:ascii="Arial" w:hAnsi="Arial" w:cs="Arial"/>
                <w:bCs/>
                <w:noProof/>
                <w:sz w:val="18"/>
                <w:szCs w:val="18"/>
                <w:lang w:eastAsia="ko-KR"/>
              </w:rPr>
              <w:t>Yes</w:t>
            </w:r>
          </w:p>
        </w:tc>
      </w:tr>
      <w:tr w:rsidR="009D5726" w:rsidRPr="001662C6" w14:paraId="2479416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D83F11" w14:textId="77777777" w:rsidR="009D5726" w:rsidRPr="001662C6" w:rsidRDefault="009D5726" w:rsidP="00901EE0">
            <w:pPr>
              <w:pStyle w:val="TAL"/>
              <w:rPr>
                <w:b/>
                <w:i/>
                <w:lang w:eastAsia="en-GB"/>
              </w:rPr>
            </w:pPr>
            <w:r w:rsidRPr="001662C6">
              <w:rPr>
                <w:b/>
                <w:i/>
                <w:lang w:eastAsia="en-GB"/>
              </w:rPr>
              <w:t>slotSymbolResourceResvDL-CE-ModeA, slotSymbolResourceResvDL-CE-ModeB, slotSymbolResourceResvUL-CE-ModeA, slotSymbolResourceResvUL-CE-ModeB</w:t>
            </w:r>
          </w:p>
          <w:p w14:paraId="72F83442" w14:textId="77777777" w:rsidR="009D5726" w:rsidRPr="001662C6" w:rsidRDefault="009D5726" w:rsidP="00901EE0">
            <w:pPr>
              <w:pStyle w:val="TAL"/>
              <w:rPr>
                <w:b/>
                <w:i/>
                <w:lang w:eastAsia="en-GB"/>
              </w:rPr>
            </w:pPr>
            <w:r w:rsidRPr="001662C6">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6F9B3F3" w14:textId="77777777" w:rsidR="009D5726" w:rsidRPr="001662C6" w:rsidRDefault="009D5726" w:rsidP="00901EE0">
            <w:pPr>
              <w:keepNext/>
              <w:keepLines/>
              <w:spacing w:after="0"/>
              <w:jc w:val="center"/>
              <w:rPr>
                <w:rFonts w:ascii="Arial" w:hAnsi="Arial" w:cs="Arial"/>
                <w:bCs/>
                <w:noProof/>
                <w:lang w:eastAsia="ko-KR"/>
              </w:rPr>
            </w:pPr>
            <w:r w:rsidRPr="001662C6">
              <w:rPr>
                <w:rFonts w:ascii="Arial" w:hAnsi="Arial" w:cs="Arial"/>
                <w:bCs/>
                <w:noProof/>
                <w:sz w:val="18"/>
                <w:lang w:eastAsia="en-GB"/>
              </w:rPr>
              <w:t>Yes</w:t>
            </w:r>
          </w:p>
        </w:tc>
      </w:tr>
      <w:tr w:rsidR="009D5726" w:rsidRPr="001662C6" w14:paraId="19A6563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ACDE062" w14:textId="77777777" w:rsidR="009D5726" w:rsidRPr="001662C6" w:rsidRDefault="009D5726" w:rsidP="00901EE0">
            <w:pPr>
              <w:pStyle w:val="TAL"/>
              <w:rPr>
                <w:b/>
                <w:i/>
              </w:rPr>
            </w:pPr>
            <w:r w:rsidRPr="001662C6">
              <w:rPr>
                <w:b/>
                <w:i/>
              </w:rPr>
              <w:t>slss-SupportedTxFreq</w:t>
            </w:r>
          </w:p>
          <w:p w14:paraId="2725E7A5" w14:textId="77777777" w:rsidR="009D5726" w:rsidRPr="001662C6" w:rsidRDefault="009D5726" w:rsidP="00901EE0">
            <w:pPr>
              <w:pStyle w:val="TAL"/>
            </w:pPr>
            <w:r w:rsidRPr="001662C6">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743468D3"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1941F0C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68E05" w14:textId="77777777" w:rsidR="009D5726" w:rsidRPr="001662C6" w:rsidRDefault="009D5726" w:rsidP="00901EE0">
            <w:pPr>
              <w:pStyle w:val="TAL"/>
              <w:rPr>
                <w:b/>
                <w:i/>
                <w:lang w:eastAsia="en-GB"/>
              </w:rPr>
            </w:pPr>
            <w:r w:rsidRPr="001662C6">
              <w:rPr>
                <w:b/>
                <w:i/>
                <w:lang w:eastAsia="en-GB"/>
              </w:rPr>
              <w:t>slss-TxRx</w:t>
            </w:r>
          </w:p>
          <w:p w14:paraId="36C309F8" w14:textId="77777777" w:rsidR="009D5726" w:rsidRPr="001662C6" w:rsidRDefault="009D5726" w:rsidP="00901EE0">
            <w:pPr>
              <w:pStyle w:val="TAL"/>
              <w:rPr>
                <w:lang w:eastAsia="zh-CN"/>
              </w:rPr>
            </w:pPr>
            <w:r w:rsidRPr="001662C6">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6232C0" w14:textId="77777777" w:rsidR="009D5726" w:rsidRPr="001662C6" w:rsidRDefault="009D5726" w:rsidP="00901EE0">
            <w:pPr>
              <w:pStyle w:val="TAL"/>
              <w:jc w:val="center"/>
              <w:rPr>
                <w:lang w:eastAsia="zh-CN"/>
              </w:rPr>
            </w:pPr>
            <w:r w:rsidRPr="001662C6">
              <w:rPr>
                <w:bCs/>
                <w:noProof/>
                <w:lang w:eastAsia="ko-KR"/>
              </w:rPr>
              <w:t>-</w:t>
            </w:r>
          </w:p>
        </w:tc>
      </w:tr>
      <w:tr w:rsidR="009D5726" w:rsidRPr="001662C6" w14:paraId="6EB6425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1BED40B" w14:textId="77777777" w:rsidR="009D5726" w:rsidRPr="001662C6" w:rsidRDefault="009D5726" w:rsidP="00901EE0">
            <w:pPr>
              <w:pStyle w:val="TAL"/>
              <w:rPr>
                <w:b/>
                <w:i/>
              </w:rPr>
            </w:pPr>
            <w:r w:rsidRPr="001662C6">
              <w:rPr>
                <w:b/>
                <w:i/>
              </w:rPr>
              <w:t>sl-TxDiversity</w:t>
            </w:r>
          </w:p>
          <w:p w14:paraId="60D963FD" w14:textId="77777777" w:rsidR="009D5726" w:rsidRPr="001662C6" w:rsidRDefault="009D5726" w:rsidP="00901EE0">
            <w:pPr>
              <w:pStyle w:val="TAL"/>
            </w:pPr>
            <w:r w:rsidRPr="001662C6">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0EDDD161"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7B30306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CD89A" w14:textId="77777777" w:rsidR="009D5726" w:rsidRPr="001662C6" w:rsidRDefault="009D5726" w:rsidP="00901EE0">
            <w:pPr>
              <w:pStyle w:val="TAL"/>
              <w:rPr>
                <w:b/>
                <w:i/>
              </w:rPr>
            </w:pPr>
            <w:r w:rsidRPr="001662C6">
              <w:rPr>
                <w:b/>
                <w:i/>
              </w:rPr>
              <w:t>sn-SizeLo</w:t>
            </w:r>
          </w:p>
          <w:p w14:paraId="2AAE7EAA" w14:textId="77777777" w:rsidR="009D5726" w:rsidRPr="001662C6" w:rsidRDefault="009D5726" w:rsidP="00901EE0">
            <w:pPr>
              <w:pStyle w:val="TAL"/>
              <w:rPr>
                <w:b/>
                <w:i/>
                <w:lang w:eastAsia="en-GB"/>
              </w:rPr>
            </w:pPr>
            <w:r w:rsidRPr="001662C6">
              <w:t>Same as "</w:t>
            </w:r>
            <w:r w:rsidRPr="001662C6">
              <w:rPr>
                <w:i/>
              </w:rPr>
              <w:t>shortSN</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33DF6C2" w14:textId="77777777" w:rsidR="009D5726" w:rsidRPr="001662C6" w:rsidRDefault="009D5726" w:rsidP="00901EE0">
            <w:pPr>
              <w:pStyle w:val="TAL"/>
              <w:jc w:val="center"/>
              <w:rPr>
                <w:bCs/>
                <w:noProof/>
                <w:lang w:eastAsia="ko-KR"/>
              </w:rPr>
            </w:pPr>
            <w:r w:rsidRPr="001662C6">
              <w:rPr>
                <w:bCs/>
                <w:noProof/>
                <w:lang w:eastAsia="ko-KR"/>
              </w:rPr>
              <w:t>No</w:t>
            </w:r>
          </w:p>
        </w:tc>
      </w:tr>
      <w:tr w:rsidR="009D5726" w:rsidRPr="001662C6" w14:paraId="629BF97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BD43DA" w14:textId="77777777" w:rsidR="009D5726" w:rsidRPr="001662C6" w:rsidRDefault="009D5726" w:rsidP="00901EE0">
            <w:pPr>
              <w:pStyle w:val="TAL"/>
              <w:rPr>
                <w:b/>
                <w:i/>
              </w:rPr>
            </w:pPr>
            <w:r w:rsidRPr="001662C6">
              <w:rPr>
                <w:b/>
                <w:i/>
              </w:rPr>
              <w:t>spatialBundling-HARQ-ACK</w:t>
            </w:r>
          </w:p>
          <w:p w14:paraId="31E0AC62" w14:textId="77777777" w:rsidR="009D5726" w:rsidRPr="001662C6" w:rsidRDefault="009D5726" w:rsidP="00901EE0">
            <w:pPr>
              <w:pStyle w:val="TAL"/>
            </w:pPr>
            <w:r w:rsidRPr="001662C6">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1341E933" w14:textId="77777777" w:rsidR="009D5726" w:rsidRPr="001662C6" w:rsidRDefault="009D5726" w:rsidP="00901EE0">
            <w:pPr>
              <w:pStyle w:val="TAL"/>
              <w:jc w:val="center"/>
            </w:pPr>
            <w:r w:rsidRPr="001662C6">
              <w:t>No</w:t>
            </w:r>
          </w:p>
        </w:tc>
      </w:tr>
      <w:tr w:rsidR="009D5726" w:rsidRPr="001662C6" w14:paraId="6591B93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EC71E" w14:textId="77777777" w:rsidR="009D5726" w:rsidRPr="001662C6" w:rsidRDefault="009D5726" w:rsidP="00901EE0">
            <w:pPr>
              <w:pStyle w:val="TAL"/>
              <w:rPr>
                <w:b/>
                <w:i/>
              </w:rPr>
            </w:pPr>
            <w:r w:rsidRPr="001662C6">
              <w:rPr>
                <w:b/>
                <w:i/>
              </w:rPr>
              <w:t>spdcch-differentRS-types</w:t>
            </w:r>
          </w:p>
          <w:p w14:paraId="75E97ECB" w14:textId="77777777" w:rsidR="009D5726" w:rsidRPr="001662C6" w:rsidRDefault="009D5726" w:rsidP="00901EE0">
            <w:pPr>
              <w:pStyle w:val="TAL"/>
            </w:pPr>
            <w:r w:rsidRPr="001662C6">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19B23B18" w14:textId="77777777" w:rsidR="009D5726" w:rsidRPr="001662C6" w:rsidRDefault="009D5726" w:rsidP="00901EE0">
            <w:pPr>
              <w:pStyle w:val="TAL"/>
              <w:jc w:val="center"/>
            </w:pPr>
            <w:r w:rsidRPr="001662C6">
              <w:t>Yes</w:t>
            </w:r>
          </w:p>
        </w:tc>
      </w:tr>
      <w:tr w:rsidR="009D5726" w:rsidRPr="001662C6" w14:paraId="318960E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C8233" w14:textId="77777777" w:rsidR="009D5726" w:rsidRPr="001662C6" w:rsidRDefault="009D5726" w:rsidP="00901EE0">
            <w:pPr>
              <w:pStyle w:val="TAL"/>
              <w:rPr>
                <w:b/>
                <w:i/>
              </w:rPr>
            </w:pPr>
            <w:r w:rsidRPr="001662C6">
              <w:rPr>
                <w:b/>
                <w:i/>
              </w:rPr>
              <w:t>spdcch-Reuse</w:t>
            </w:r>
          </w:p>
          <w:p w14:paraId="1D9BAFFA" w14:textId="77777777" w:rsidR="009D5726" w:rsidRPr="001662C6" w:rsidRDefault="009D5726" w:rsidP="00901EE0">
            <w:pPr>
              <w:pStyle w:val="TAL"/>
            </w:pPr>
            <w:bookmarkStart w:id="152" w:name="_Hlk523747968"/>
            <w:r w:rsidRPr="001662C6">
              <w:t>Indicates whether the UE supports L1 based SPDCCH reuse</w:t>
            </w:r>
            <w:bookmarkEnd w:id="152"/>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78BACE4D" w14:textId="77777777" w:rsidR="009D5726" w:rsidRPr="001662C6" w:rsidRDefault="009D5726" w:rsidP="00901EE0">
            <w:pPr>
              <w:pStyle w:val="TAL"/>
              <w:jc w:val="center"/>
            </w:pPr>
            <w:r w:rsidRPr="001662C6">
              <w:t>Yes</w:t>
            </w:r>
          </w:p>
        </w:tc>
      </w:tr>
      <w:tr w:rsidR="009D5726" w:rsidRPr="001662C6" w14:paraId="70E2A85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82ECC" w14:textId="77777777" w:rsidR="009D5726" w:rsidRPr="001662C6" w:rsidRDefault="009D5726" w:rsidP="00901EE0">
            <w:pPr>
              <w:pStyle w:val="TAL"/>
              <w:rPr>
                <w:b/>
                <w:i/>
              </w:rPr>
            </w:pPr>
            <w:r w:rsidRPr="001662C6">
              <w:rPr>
                <w:b/>
                <w:i/>
              </w:rPr>
              <w:t>sps-CyclicShift</w:t>
            </w:r>
          </w:p>
          <w:p w14:paraId="18084BFC" w14:textId="77777777" w:rsidR="009D5726" w:rsidRPr="001662C6" w:rsidRDefault="009D5726" w:rsidP="00901EE0">
            <w:pPr>
              <w:pStyle w:val="TAL"/>
            </w:pPr>
            <w:r w:rsidRPr="001662C6">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157D067" w14:textId="77777777" w:rsidR="009D5726" w:rsidRPr="001662C6" w:rsidRDefault="009D5726" w:rsidP="00901EE0">
            <w:pPr>
              <w:pStyle w:val="TAL"/>
              <w:jc w:val="center"/>
            </w:pPr>
            <w:r w:rsidRPr="001662C6">
              <w:t>Yes</w:t>
            </w:r>
          </w:p>
        </w:tc>
      </w:tr>
      <w:tr w:rsidR="009D5726" w:rsidRPr="001662C6" w14:paraId="0E32498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07F19" w14:textId="77777777" w:rsidR="009D5726" w:rsidRPr="001662C6" w:rsidRDefault="009D5726" w:rsidP="00901EE0">
            <w:pPr>
              <w:keepNext/>
              <w:keepLines/>
              <w:spacing w:after="0"/>
              <w:rPr>
                <w:rFonts w:ascii="Arial" w:hAnsi="Arial"/>
                <w:b/>
                <w:i/>
                <w:sz w:val="18"/>
                <w:lang w:eastAsia="zh-CN"/>
              </w:rPr>
            </w:pPr>
            <w:r w:rsidRPr="001662C6">
              <w:rPr>
                <w:rFonts w:ascii="Arial" w:hAnsi="Arial"/>
                <w:b/>
                <w:i/>
                <w:sz w:val="18"/>
                <w:lang w:eastAsia="zh-CN"/>
              </w:rPr>
              <w:t>sps-ServingCell</w:t>
            </w:r>
          </w:p>
          <w:p w14:paraId="0AF8C12B" w14:textId="77777777" w:rsidR="009D5726" w:rsidRPr="001662C6" w:rsidRDefault="009D5726" w:rsidP="00901EE0">
            <w:pPr>
              <w:pStyle w:val="TAL"/>
              <w:rPr>
                <w:b/>
                <w:i/>
              </w:rPr>
            </w:pPr>
            <w:r w:rsidRPr="001662C6">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417555B" w14:textId="77777777" w:rsidR="009D5726" w:rsidRPr="001662C6" w:rsidRDefault="009D5726" w:rsidP="00901EE0">
            <w:pPr>
              <w:pStyle w:val="TAL"/>
              <w:jc w:val="center"/>
            </w:pPr>
            <w:r w:rsidRPr="001662C6">
              <w:rPr>
                <w:lang w:eastAsia="zh-CN"/>
              </w:rPr>
              <w:t>-</w:t>
            </w:r>
          </w:p>
        </w:tc>
      </w:tr>
      <w:tr w:rsidR="009D5726" w:rsidRPr="001662C6" w14:paraId="3015AD1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B3567" w14:textId="77777777" w:rsidR="009D5726" w:rsidRPr="001662C6" w:rsidRDefault="009D5726" w:rsidP="00901EE0">
            <w:pPr>
              <w:pStyle w:val="TAL"/>
              <w:rPr>
                <w:b/>
                <w:i/>
              </w:rPr>
            </w:pPr>
            <w:r w:rsidRPr="001662C6">
              <w:rPr>
                <w:b/>
                <w:i/>
              </w:rPr>
              <w:t>sps-STTI</w:t>
            </w:r>
          </w:p>
          <w:p w14:paraId="0C7C9234" w14:textId="77777777" w:rsidR="009D5726" w:rsidRPr="001662C6" w:rsidRDefault="009D5726" w:rsidP="00901EE0">
            <w:pPr>
              <w:pStyle w:val="TAL"/>
            </w:pPr>
            <w:bookmarkStart w:id="153" w:name="_Hlk523748019"/>
            <w:r w:rsidRPr="001662C6">
              <w:t xml:space="preserve">Indicates whether the UE supports SPS in DL and/or UL for slot or subslot based PDSCH and PUSCH, respectively. </w:t>
            </w:r>
            <w:bookmarkEnd w:id="153"/>
          </w:p>
        </w:tc>
        <w:tc>
          <w:tcPr>
            <w:tcW w:w="862" w:type="dxa"/>
            <w:gridSpan w:val="2"/>
            <w:tcBorders>
              <w:top w:val="single" w:sz="4" w:space="0" w:color="808080"/>
              <w:left w:val="single" w:sz="4" w:space="0" w:color="808080"/>
              <w:bottom w:val="single" w:sz="4" w:space="0" w:color="808080"/>
              <w:right w:val="single" w:sz="4" w:space="0" w:color="808080"/>
            </w:tcBorders>
          </w:tcPr>
          <w:p w14:paraId="220189F1" w14:textId="77777777" w:rsidR="009D5726" w:rsidRPr="001662C6" w:rsidRDefault="009D5726" w:rsidP="00901EE0">
            <w:pPr>
              <w:pStyle w:val="TAL"/>
              <w:jc w:val="center"/>
            </w:pPr>
            <w:r w:rsidRPr="001662C6">
              <w:t>Yes</w:t>
            </w:r>
          </w:p>
        </w:tc>
      </w:tr>
      <w:tr w:rsidR="009D5726" w:rsidRPr="001662C6" w14:paraId="7733B90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EB462" w14:textId="77777777" w:rsidR="009D5726" w:rsidRPr="001662C6" w:rsidRDefault="009D5726" w:rsidP="00901EE0">
            <w:pPr>
              <w:pStyle w:val="TAL"/>
              <w:rPr>
                <w:b/>
                <w:i/>
              </w:rPr>
            </w:pPr>
            <w:r w:rsidRPr="001662C6">
              <w:rPr>
                <w:b/>
                <w:i/>
              </w:rPr>
              <w:t>srs-DCI7-TriggeringFS2</w:t>
            </w:r>
          </w:p>
          <w:p w14:paraId="457AE9B2" w14:textId="77777777" w:rsidR="009D5726" w:rsidRPr="001662C6" w:rsidRDefault="009D5726" w:rsidP="00901EE0">
            <w:pPr>
              <w:pStyle w:val="TAL"/>
              <w:rPr>
                <w:bCs/>
                <w:noProof/>
                <w:lang w:eastAsia="en-GB"/>
              </w:rPr>
            </w:pPr>
            <w:r w:rsidRPr="001662C6">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17642031" w14:textId="77777777" w:rsidR="009D5726" w:rsidRPr="001662C6" w:rsidRDefault="009D5726" w:rsidP="00901EE0">
            <w:pPr>
              <w:pStyle w:val="TAL"/>
              <w:jc w:val="center"/>
              <w:rPr>
                <w:bCs/>
                <w:noProof/>
                <w:lang w:eastAsia="en-GB"/>
              </w:rPr>
            </w:pPr>
            <w:r w:rsidRPr="001662C6">
              <w:t>-</w:t>
            </w:r>
          </w:p>
        </w:tc>
      </w:tr>
      <w:tr w:rsidR="009D5726" w:rsidRPr="001662C6" w14:paraId="0FF4545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F7CAC" w14:textId="77777777" w:rsidR="009D5726" w:rsidRPr="001662C6" w:rsidRDefault="009D5726" w:rsidP="00901EE0">
            <w:pPr>
              <w:pStyle w:val="TAL"/>
              <w:rPr>
                <w:b/>
                <w:i/>
              </w:rPr>
            </w:pPr>
            <w:r w:rsidRPr="001662C6">
              <w:rPr>
                <w:b/>
                <w:i/>
              </w:rPr>
              <w:t>srs-Enhancements</w:t>
            </w:r>
          </w:p>
          <w:p w14:paraId="026E8EA8" w14:textId="77777777" w:rsidR="009D5726" w:rsidRPr="001662C6" w:rsidRDefault="009D5726" w:rsidP="00901EE0">
            <w:pPr>
              <w:pStyle w:val="TAL"/>
            </w:pPr>
            <w:r w:rsidRPr="001662C6">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6637109" w14:textId="77777777" w:rsidR="009D5726" w:rsidRPr="001662C6" w:rsidRDefault="009D5726" w:rsidP="00901EE0">
            <w:pPr>
              <w:pStyle w:val="TAL"/>
              <w:jc w:val="center"/>
            </w:pPr>
            <w:r w:rsidRPr="001662C6">
              <w:t>Yes</w:t>
            </w:r>
          </w:p>
        </w:tc>
      </w:tr>
      <w:tr w:rsidR="009D5726" w:rsidRPr="001662C6" w14:paraId="102F3D7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5477EE" w14:textId="77777777" w:rsidR="009D5726" w:rsidRPr="001662C6" w:rsidRDefault="009D5726" w:rsidP="00901EE0">
            <w:pPr>
              <w:pStyle w:val="TAL"/>
              <w:rPr>
                <w:b/>
                <w:i/>
              </w:rPr>
            </w:pPr>
            <w:r w:rsidRPr="001662C6">
              <w:rPr>
                <w:b/>
                <w:i/>
              </w:rPr>
              <w:t>srs-EnhancementsTDD</w:t>
            </w:r>
          </w:p>
          <w:p w14:paraId="6289B5A2" w14:textId="77777777" w:rsidR="009D5726" w:rsidRPr="001662C6" w:rsidRDefault="009D5726" w:rsidP="00901EE0">
            <w:pPr>
              <w:pStyle w:val="TAL"/>
            </w:pPr>
            <w:r w:rsidRPr="001662C6">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809EF54" w14:textId="77777777" w:rsidR="009D5726" w:rsidRPr="001662C6" w:rsidRDefault="009D5726" w:rsidP="00901EE0">
            <w:pPr>
              <w:pStyle w:val="TAL"/>
              <w:jc w:val="center"/>
            </w:pPr>
            <w:r w:rsidRPr="001662C6">
              <w:t>Yes</w:t>
            </w:r>
          </w:p>
        </w:tc>
      </w:tr>
      <w:tr w:rsidR="009D5726" w:rsidRPr="001662C6" w14:paraId="704732A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4B5F2" w14:textId="77777777" w:rsidR="009D5726" w:rsidRPr="001662C6" w:rsidRDefault="009D5726" w:rsidP="00901EE0">
            <w:pPr>
              <w:keepNext/>
              <w:keepLines/>
              <w:spacing w:after="0"/>
              <w:rPr>
                <w:rFonts w:ascii="Arial" w:hAnsi="Arial"/>
                <w:b/>
                <w:i/>
                <w:sz w:val="18"/>
                <w:lang w:eastAsia="zh-CN"/>
              </w:rPr>
            </w:pPr>
            <w:r w:rsidRPr="001662C6">
              <w:rPr>
                <w:rFonts w:ascii="Arial" w:hAnsi="Arial"/>
                <w:b/>
                <w:i/>
                <w:sz w:val="18"/>
                <w:lang w:eastAsia="zh-CN"/>
              </w:rPr>
              <w:t>srs-FlexibleTiming</w:t>
            </w:r>
          </w:p>
          <w:p w14:paraId="6FD4F0F5" w14:textId="77777777" w:rsidR="009D5726" w:rsidRPr="001662C6" w:rsidRDefault="009D5726" w:rsidP="00901EE0">
            <w:pPr>
              <w:pStyle w:val="TAL"/>
              <w:rPr>
                <w:b/>
                <w:i/>
              </w:rPr>
            </w:pPr>
            <w:r w:rsidRPr="001662C6">
              <w:rPr>
                <w:lang w:eastAsia="zh-CN"/>
              </w:rPr>
              <w:t xml:space="preserve">Indicates whether the UE supports configuration of </w:t>
            </w:r>
            <w:r w:rsidRPr="001662C6">
              <w:rPr>
                <w:i/>
                <w:lang w:eastAsia="zh-CN"/>
              </w:rPr>
              <w:t>soundingRS-FlexibleTiming-r14</w:t>
            </w:r>
            <w:r w:rsidRPr="001662C6">
              <w:rPr>
                <w:lang w:eastAsia="zh-CN"/>
              </w:rPr>
              <w:t xml:space="preserve"> for the corresponding band pair. For a TDD-TDD band pair, UE shall include at least one of </w:t>
            </w:r>
            <w:r w:rsidRPr="001662C6">
              <w:rPr>
                <w:i/>
                <w:lang w:eastAsia="zh-CN"/>
              </w:rPr>
              <w:t>srs-FlexibleTiming</w:t>
            </w:r>
            <w:r w:rsidRPr="001662C6">
              <w:rPr>
                <w:lang w:eastAsia="zh-CN"/>
              </w:rPr>
              <w:t xml:space="preserve"> and/or </w:t>
            </w:r>
            <w:r w:rsidRPr="001662C6">
              <w:rPr>
                <w:i/>
                <w:lang w:eastAsia="zh-CN"/>
              </w:rPr>
              <w:t>srs-HARQ-ReferenceConfig</w:t>
            </w:r>
            <w:r w:rsidRPr="001662C6">
              <w:rPr>
                <w:lang w:eastAsia="zh-CN"/>
              </w:rPr>
              <w:t xml:space="preserve"> when </w:t>
            </w:r>
            <w:r w:rsidRPr="001662C6">
              <w:rPr>
                <w:i/>
                <w:lang w:eastAsia="zh-CN"/>
              </w:rPr>
              <w:t xml:space="preserve">rf-RetuningTimeDL </w:t>
            </w:r>
            <w:r w:rsidRPr="001662C6">
              <w:rPr>
                <w:lang w:eastAsia="zh-CN"/>
              </w:rPr>
              <w:t>or</w:t>
            </w:r>
            <w:r w:rsidRPr="001662C6">
              <w:rPr>
                <w:i/>
                <w:lang w:eastAsia="zh-CN"/>
              </w:rPr>
              <w:t xml:space="preserve"> rf-RetuningTimeUL</w:t>
            </w:r>
            <w:r w:rsidRPr="001662C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72CE482" w14:textId="77777777" w:rsidR="009D5726" w:rsidRPr="001662C6" w:rsidRDefault="009D5726" w:rsidP="00901EE0">
            <w:pPr>
              <w:pStyle w:val="TAL"/>
              <w:jc w:val="center"/>
            </w:pPr>
            <w:r w:rsidRPr="001662C6">
              <w:t>-</w:t>
            </w:r>
          </w:p>
        </w:tc>
      </w:tr>
      <w:tr w:rsidR="009D5726" w:rsidRPr="001662C6" w14:paraId="5B8E0F7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F324A" w14:textId="77777777" w:rsidR="009D5726" w:rsidRPr="001662C6" w:rsidRDefault="009D5726" w:rsidP="00901EE0">
            <w:pPr>
              <w:keepNext/>
              <w:keepLines/>
              <w:spacing w:after="0"/>
              <w:rPr>
                <w:rFonts w:ascii="Arial" w:hAnsi="Arial"/>
                <w:b/>
                <w:i/>
                <w:sz w:val="18"/>
                <w:lang w:eastAsia="zh-CN"/>
              </w:rPr>
            </w:pPr>
            <w:r w:rsidRPr="001662C6">
              <w:rPr>
                <w:rFonts w:ascii="Arial" w:hAnsi="Arial"/>
                <w:b/>
                <w:i/>
                <w:sz w:val="18"/>
                <w:lang w:eastAsia="zh-CN"/>
              </w:rPr>
              <w:t>srs-HARQ-ReferenceConfig</w:t>
            </w:r>
          </w:p>
          <w:p w14:paraId="22E94A61" w14:textId="77777777" w:rsidR="009D5726" w:rsidRPr="001662C6" w:rsidRDefault="009D5726" w:rsidP="00901EE0">
            <w:pPr>
              <w:pStyle w:val="TAL"/>
              <w:rPr>
                <w:b/>
                <w:i/>
              </w:rPr>
            </w:pPr>
            <w:r w:rsidRPr="001662C6">
              <w:rPr>
                <w:lang w:eastAsia="zh-CN"/>
              </w:rPr>
              <w:t xml:space="preserve">Indicates whether the UE supports configuration of </w:t>
            </w:r>
            <w:r w:rsidRPr="001662C6">
              <w:rPr>
                <w:i/>
                <w:lang w:eastAsia="zh-CN"/>
              </w:rPr>
              <w:t>harq-ReferenceConfig-r14</w:t>
            </w:r>
            <w:r w:rsidRPr="001662C6">
              <w:rPr>
                <w:lang w:eastAsia="zh-CN"/>
              </w:rPr>
              <w:t xml:space="preserve"> for the corresponding band pair.</w:t>
            </w:r>
            <w:r w:rsidRPr="001662C6" w:rsidDel="009A2F45">
              <w:rPr>
                <w:lang w:eastAsia="zh-CN"/>
              </w:rPr>
              <w:t xml:space="preserve"> </w:t>
            </w:r>
            <w:r w:rsidRPr="001662C6">
              <w:rPr>
                <w:lang w:eastAsia="zh-CN"/>
              </w:rPr>
              <w:t xml:space="preserve">For a TDD-TDD band pair, UE shall include at least one of </w:t>
            </w:r>
            <w:r w:rsidRPr="001662C6">
              <w:rPr>
                <w:i/>
                <w:lang w:eastAsia="zh-CN"/>
              </w:rPr>
              <w:t>srs-FlexibleTiming</w:t>
            </w:r>
            <w:r w:rsidRPr="001662C6">
              <w:rPr>
                <w:lang w:eastAsia="zh-CN"/>
              </w:rPr>
              <w:t xml:space="preserve"> and/or </w:t>
            </w:r>
            <w:r w:rsidRPr="001662C6">
              <w:rPr>
                <w:i/>
                <w:lang w:eastAsia="zh-CN"/>
              </w:rPr>
              <w:t>srs-HARQ-ReferenceConfig</w:t>
            </w:r>
            <w:r w:rsidRPr="001662C6">
              <w:rPr>
                <w:lang w:eastAsia="zh-CN"/>
              </w:rPr>
              <w:t xml:space="preserve"> when </w:t>
            </w:r>
            <w:r w:rsidRPr="001662C6">
              <w:rPr>
                <w:i/>
                <w:lang w:eastAsia="zh-CN"/>
              </w:rPr>
              <w:t>rf-RetuningTimeDL</w:t>
            </w:r>
            <w:r w:rsidRPr="001662C6">
              <w:rPr>
                <w:lang w:eastAsia="zh-CN"/>
              </w:rPr>
              <w:t xml:space="preserve"> or </w:t>
            </w:r>
            <w:r w:rsidRPr="001662C6">
              <w:rPr>
                <w:i/>
                <w:lang w:eastAsia="zh-CN"/>
              </w:rPr>
              <w:t>rf-RetuningTimeUL</w:t>
            </w:r>
            <w:r w:rsidRPr="001662C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AD72AB3" w14:textId="77777777" w:rsidR="009D5726" w:rsidRPr="001662C6" w:rsidRDefault="009D5726" w:rsidP="00901EE0">
            <w:pPr>
              <w:pStyle w:val="TAL"/>
              <w:jc w:val="center"/>
            </w:pPr>
            <w:r w:rsidRPr="001662C6">
              <w:t>-</w:t>
            </w:r>
          </w:p>
        </w:tc>
      </w:tr>
      <w:tr w:rsidR="009D5726" w:rsidRPr="001662C6" w14:paraId="5EFBF9A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3F436" w14:textId="77777777" w:rsidR="009D5726" w:rsidRPr="001662C6" w:rsidRDefault="009D5726" w:rsidP="00901EE0">
            <w:pPr>
              <w:pStyle w:val="TAL"/>
              <w:rPr>
                <w:b/>
                <w:i/>
              </w:rPr>
            </w:pPr>
            <w:r w:rsidRPr="001662C6">
              <w:rPr>
                <w:b/>
                <w:i/>
              </w:rPr>
              <w:t>srs-MaxSimultaneousCCs</w:t>
            </w:r>
          </w:p>
          <w:p w14:paraId="70ECAD5B" w14:textId="77777777" w:rsidR="009D5726" w:rsidRPr="001662C6" w:rsidRDefault="009D5726" w:rsidP="00901EE0">
            <w:pPr>
              <w:pStyle w:val="TAL"/>
            </w:pPr>
            <w:r w:rsidRPr="001662C6">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2C37212" w14:textId="77777777" w:rsidR="009D5726" w:rsidRPr="001662C6" w:rsidRDefault="009D5726" w:rsidP="00901EE0">
            <w:pPr>
              <w:pStyle w:val="TAL"/>
              <w:jc w:val="center"/>
            </w:pPr>
            <w:r w:rsidRPr="001662C6">
              <w:t>-</w:t>
            </w:r>
          </w:p>
        </w:tc>
      </w:tr>
      <w:tr w:rsidR="009D5726" w:rsidRPr="001662C6" w14:paraId="446E7F2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A63339" w14:textId="77777777" w:rsidR="009D5726" w:rsidRPr="001662C6" w:rsidRDefault="009D5726" w:rsidP="00901EE0">
            <w:pPr>
              <w:pStyle w:val="TAL"/>
              <w:rPr>
                <w:b/>
                <w:i/>
              </w:rPr>
            </w:pPr>
            <w:r w:rsidRPr="001662C6">
              <w:rPr>
                <w:b/>
                <w:i/>
              </w:rPr>
              <w:t>srs-UpPTS-6sym</w:t>
            </w:r>
          </w:p>
          <w:p w14:paraId="1A07CF3A" w14:textId="77777777" w:rsidR="009D5726" w:rsidRPr="001662C6" w:rsidRDefault="009D5726" w:rsidP="00901EE0">
            <w:pPr>
              <w:pStyle w:val="TAL"/>
            </w:pPr>
            <w:r w:rsidRPr="001662C6">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38A59C6B" w14:textId="77777777" w:rsidR="009D5726" w:rsidRPr="001662C6" w:rsidRDefault="009D5726" w:rsidP="00901EE0">
            <w:pPr>
              <w:pStyle w:val="TAL"/>
              <w:jc w:val="center"/>
            </w:pPr>
            <w:r w:rsidRPr="001662C6">
              <w:t>-</w:t>
            </w:r>
          </w:p>
        </w:tc>
      </w:tr>
      <w:tr w:rsidR="009D5726" w:rsidRPr="001662C6" w14:paraId="59130E8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0FC8B0" w14:textId="77777777" w:rsidR="009D5726" w:rsidRPr="001662C6" w:rsidRDefault="009D5726" w:rsidP="00901EE0">
            <w:pPr>
              <w:pStyle w:val="TAL"/>
              <w:rPr>
                <w:b/>
                <w:bCs/>
                <w:i/>
                <w:noProof/>
                <w:lang w:eastAsia="en-GB"/>
              </w:rPr>
            </w:pPr>
            <w:r w:rsidRPr="001662C6">
              <w:rPr>
                <w:b/>
                <w:bCs/>
                <w:i/>
                <w:noProof/>
                <w:lang w:eastAsia="en-GB"/>
              </w:rPr>
              <w:t>srvcc-FromUTRA-FDD-ToGERAN</w:t>
            </w:r>
          </w:p>
          <w:p w14:paraId="1E92EE84" w14:textId="77777777" w:rsidR="009D5726" w:rsidRPr="001662C6" w:rsidRDefault="009D5726" w:rsidP="00901EE0">
            <w:pPr>
              <w:pStyle w:val="TAL"/>
              <w:rPr>
                <w:i/>
                <w:lang w:eastAsia="zh-CN"/>
              </w:rPr>
            </w:pPr>
            <w:r w:rsidRPr="001662C6">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5D50AFC" w14:textId="77777777" w:rsidR="009D5726" w:rsidRPr="001662C6" w:rsidRDefault="009D5726" w:rsidP="00901EE0">
            <w:pPr>
              <w:pStyle w:val="TAL"/>
              <w:jc w:val="center"/>
              <w:rPr>
                <w:lang w:eastAsia="zh-CN"/>
              </w:rPr>
            </w:pPr>
            <w:r w:rsidRPr="001662C6">
              <w:rPr>
                <w:bCs/>
                <w:noProof/>
                <w:lang w:eastAsia="en-GB"/>
              </w:rPr>
              <w:t>-</w:t>
            </w:r>
          </w:p>
        </w:tc>
      </w:tr>
      <w:tr w:rsidR="009D5726" w:rsidRPr="001662C6" w14:paraId="1BC75EF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15EF5" w14:textId="77777777" w:rsidR="009D5726" w:rsidRPr="001662C6" w:rsidRDefault="009D5726" w:rsidP="00901EE0">
            <w:pPr>
              <w:pStyle w:val="TAL"/>
              <w:rPr>
                <w:b/>
                <w:bCs/>
                <w:i/>
                <w:noProof/>
                <w:lang w:eastAsia="en-GB"/>
              </w:rPr>
            </w:pPr>
            <w:r w:rsidRPr="001662C6">
              <w:rPr>
                <w:b/>
                <w:bCs/>
                <w:i/>
                <w:noProof/>
                <w:lang w:eastAsia="en-GB"/>
              </w:rPr>
              <w:t>srvcc-FromUTRA-FDD-ToUTRA-FDD</w:t>
            </w:r>
          </w:p>
          <w:p w14:paraId="5A44B7E4" w14:textId="77777777" w:rsidR="009D5726" w:rsidRPr="001662C6" w:rsidRDefault="009D5726" w:rsidP="00901EE0">
            <w:pPr>
              <w:pStyle w:val="TAL"/>
              <w:rPr>
                <w:b/>
                <w:i/>
                <w:lang w:eastAsia="zh-CN"/>
              </w:rPr>
            </w:pPr>
            <w:r w:rsidRPr="001662C6">
              <w:rPr>
                <w:lang w:eastAsia="en-GB"/>
              </w:rPr>
              <w:t>Indicates whether UE supports SRVCC handover from UTRA FDD PS HS to UTRA FDD CS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4F8C55" w14:textId="77777777" w:rsidR="009D5726" w:rsidRPr="001662C6" w:rsidRDefault="009D5726" w:rsidP="00901EE0">
            <w:pPr>
              <w:pStyle w:val="TAL"/>
              <w:jc w:val="center"/>
              <w:rPr>
                <w:lang w:eastAsia="zh-CN"/>
              </w:rPr>
            </w:pPr>
            <w:r w:rsidRPr="001662C6">
              <w:rPr>
                <w:bCs/>
                <w:noProof/>
                <w:lang w:eastAsia="en-GB"/>
              </w:rPr>
              <w:t>-</w:t>
            </w:r>
          </w:p>
        </w:tc>
      </w:tr>
      <w:tr w:rsidR="009D5726" w:rsidRPr="001662C6" w14:paraId="2A72E58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1F0A8" w14:textId="77777777" w:rsidR="009D5726" w:rsidRPr="001662C6" w:rsidRDefault="009D5726" w:rsidP="00901EE0">
            <w:pPr>
              <w:pStyle w:val="TAL"/>
              <w:rPr>
                <w:b/>
                <w:bCs/>
                <w:i/>
                <w:noProof/>
                <w:lang w:eastAsia="en-GB"/>
              </w:rPr>
            </w:pPr>
            <w:r w:rsidRPr="001662C6">
              <w:rPr>
                <w:b/>
                <w:bCs/>
                <w:i/>
                <w:noProof/>
                <w:lang w:eastAsia="en-GB"/>
              </w:rPr>
              <w:t>srvcc-FromUTRA-TDD128-ToGERAN</w:t>
            </w:r>
          </w:p>
          <w:p w14:paraId="5BCA4435" w14:textId="77777777" w:rsidR="009D5726" w:rsidRPr="001662C6" w:rsidRDefault="009D5726" w:rsidP="00901EE0">
            <w:pPr>
              <w:pStyle w:val="TAL"/>
              <w:rPr>
                <w:lang w:eastAsia="zh-CN"/>
              </w:rPr>
            </w:pPr>
            <w:r w:rsidRPr="001662C6">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9A783A9" w14:textId="77777777" w:rsidR="009D5726" w:rsidRPr="001662C6" w:rsidRDefault="009D5726" w:rsidP="00901EE0">
            <w:pPr>
              <w:pStyle w:val="TAL"/>
              <w:jc w:val="center"/>
              <w:rPr>
                <w:lang w:eastAsia="zh-CN"/>
              </w:rPr>
            </w:pPr>
            <w:r w:rsidRPr="001662C6">
              <w:rPr>
                <w:bCs/>
                <w:noProof/>
                <w:lang w:eastAsia="en-GB"/>
              </w:rPr>
              <w:t>-</w:t>
            </w:r>
          </w:p>
        </w:tc>
      </w:tr>
      <w:tr w:rsidR="009D5726" w:rsidRPr="001662C6" w14:paraId="3CBC7FB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B4A20" w14:textId="77777777" w:rsidR="009D5726" w:rsidRPr="001662C6" w:rsidRDefault="009D5726" w:rsidP="00901EE0">
            <w:pPr>
              <w:pStyle w:val="TAL"/>
              <w:rPr>
                <w:b/>
                <w:bCs/>
                <w:i/>
                <w:noProof/>
                <w:lang w:eastAsia="en-GB"/>
              </w:rPr>
            </w:pPr>
            <w:r w:rsidRPr="001662C6">
              <w:rPr>
                <w:b/>
                <w:bCs/>
                <w:i/>
                <w:noProof/>
                <w:lang w:eastAsia="en-GB"/>
              </w:rPr>
              <w:t>srvcc-FromUTRA-TDD128-ToUTRA-TDD128</w:t>
            </w:r>
          </w:p>
          <w:p w14:paraId="3BB7734F" w14:textId="77777777" w:rsidR="009D5726" w:rsidRPr="001662C6" w:rsidRDefault="009D5726" w:rsidP="00901EE0">
            <w:pPr>
              <w:pStyle w:val="TAL"/>
              <w:rPr>
                <w:b/>
                <w:i/>
                <w:lang w:eastAsia="zh-CN"/>
              </w:rPr>
            </w:pPr>
            <w:r w:rsidRPr="001662C6">
              <w:rPr>
                <w:lang w:eastAsia="en-GB"/>
              </w:rPr>
              <w:t>Indicates whether UE supports SRVCC handover from UTRA TDD 1.28Mcps PS HS to UTRA TDD 1.28Mcps CS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CF74B2" w14:textId="77777777" w:rsidR="009D5726" w:rsidRPr="001662C6" w:rsidRDefault="009D5726" w:rsidP="00901EE0">
            <w:pPr>
              <w:pStyle w:val="TAL"/>
              <w:jc w:val="center"/>
              <w:rPr>
                <w:lang w:eastAsia="zh-CN"/>
              </w:rPr>
            </w:pPr>
            <w:r w:rsidRPr="001662C6">
              <w:rPr>
                <w:bCs/>
                <w:noProof/>
                <w:lang w:eastAsia="en-GB"/>
              </w:rPr>
              <w:t>-</w:t>
            </w:r>
          </w:p>
        </w:tc>
      </w:tr>
      <w:tr w:rsidR="009D5726" w:rsidRPr="001662C6" w14:paraId="7ED5095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7C9262" w14:textId="77777777" w:rsidR="009D5726" w:rsidRPr="001662C6" w:rsidRDefault="009D5726" w:rsidP="00901EE0">
            <w:pPr>
              <w:pStyle w:val="TAL"/>
              <w:rPr>
                <w:b/>
                <w:bCs/>
                <w:i/>
                <w:noProof/>
                <w:lang w:eastAsia="en-GB"/>
              </w:rPr>
            </w:pPr>
            <w:r w:rsidRPr="001662C6">
              <w:rPr>
                <w:b/>
                <w:bCs/>
                <w:i/>
                <w:noProof/>
                <w:lang w:eastAsia="en-GB"/>
              </w:rPr>
              <w:t>ss-CCH-InterfHandl</w:t>
            </w:r>
          </w:p>
          <w:p w14:paraId="14087998" w14:textId="77777777" w:rsidR="009D5726" w:rsidRPr="001662C6" w:rsidRDefault="009D5726" w:rsidP="00901EE0">
            <w:pPr>
              <w:pStyle w:val="TAL"/>
              <w:rPr>
                <w:b/>
                <w:bCs/>
                <w:i/>
                <w:noProof/>
                <w:lang w:eastAsia="en-GB"/>
              </w:rPr>
            </w:pPr>
            <w:r w:rsidRPr="001662C6">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242D7458" w14:textId="77777777" w:rsidR="009D5726" w:rsidRPr="001662C6" w:rsidRDefault="009D5726" w:rsidP="00901EE0">
            <w:pPr>
              <w:pStyle w:val="TAL"/>
              <w:jc w:val="center"/>
              <w:rPr>
                <w:bCs/>
                <w:noProof/>
                <w:lang w:eastAsia="en-GB"/>
              </w:rPr>
            </w:pPr>
            <w:r w:rsidRPr="001662C6">
              <w:rPr>
                <w:bCs/>
                <w:noProof/>
                <w:lang w:eastAsia="en-GB"/>
              </w:rPr>
              <w:t>Yes</w:t>
            </w:r>
          </w:p>
        </w:tc>
      </w:tr>
      <w:tr w:rsidR="009D5726" w:rsidRPr="001662C6" w14:paraId="4D79B2E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D34EDA" w14:textId="77777777" w:rsidR="009D5726" w:rsidRPr="001662C6" w:rsidRDefault="009D5726" w:rsidP="00901EE0">
            <w:pPr>
              <w:pStyle w:val="TAL"/>
              <w:rPr>
                <w:b/>
                <w:bCs/>
                <w:i/>
                <w:noProof/>
                <w:lang w:eastAsia="en-GB"/>
              </w:rPr>
            </w:pPr>
            <w:r w:rsidRPr="001662C6">
              <w:rPr>
                <w:b/>
                <w:bCs/>
                <w:i/>
                <w:noProof/>
                <w:lang w:eastAsia="en-GB"/>
              </w:rPr>
              <w:t>ss-SINR-Meas-NR-FR1, ss-SINR-Meas-NR-FR2</w:t>
            </w:r>
          </w:p>
          <w:p w14:paraId="3E84E6B9" w14:textId="77777777" w:rsidR="009D5726" w:rsidRPr="001662C6" w:rsidRDefault="009D5726" w:rsidP="00901EE0">
            <w:pPr>
              <w:pStyle w:val="TAL"/>
              <w:rPr>
                <w:b/>
                <w:bCs/>
                <w:i/>
                <w:noProof/>
                <w:lang w:eastAsia="en-GB"/>
              </w:rPr>
            </w:pPr>
            <w:r w:rsidRPr="001662C6">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B9425C5"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3115D43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06A68" w14:textId="77777777" w:rsidR="009D5726" w:rsidRPr="001662C6" w:rsidRDefault="009D5726" w:rsidP="00901EE0">
            <w:pPr>
              <w:keepNext/>
              <w:keepLines/>
              <w:spacing w:after="0"/>
              <w:rPr>
                <w:rFonts w:ascii="Arial" w:hAnsi="Arial" w:cs="Arial"/>
                <w:b/>
                <w:bCs/>
                <w:i/>
                <w:noProof/>
                <w:sz w:val="18"/>
                <w:szCs w:val="18"/>
              </w:rPr>
            </w:pPr>
            <w:r w:rsidRPr="001662C6">
              <w:rPr>
                <w:rFonts w:ascii="Arial" w:hAnsi="Arial" w:cs="Arial"/>
                <w:b/>
                <w:bCs/>
                <w:i/>
                <w:noProof/>
                <w:sz w:val="18"/>
                <w:szCs w:val="18"/>
              </w:rPr>
              <w:t>ssp10-TDD-Only</w:t>
            </w:r>
          </w:p>
          <w:p w14:paraId="668EFD9B" w14:textId="77777777" w:rsidR="009D5726" w:rsidRPr="001662C6" w:rsidRDefault="009D5726" w:rsidP="00901EE0">
            <w:pPr>
              <w:pStyle w:val="TAL"/>
              <w:rPr>
                <w:b/>
                <w:bCs/>
                <w:i/>
                <w:noProof/>
                <w:lang w:eastAsia="en-GB"/>
              </w:rPr>
            </w:pPr>
            <w:r w:rsidRPr="001662C6">
              <w:rPr>
                <w:bCs/>
                <w:noProof/>
                <w:lang w:eastAsia="zh-CN"/>
              </w:rPr>
              <w:t xml:space="preserve">Indicates the UE supports special subframe configuration 10 when operating only in TDD carriers (i.e., not in TDD/FDD CA or TDD/FS3 CA). A UE including this field shall not include </w:t>
            </w:r>
            <w:r w:rsidRPr="001662C6">
              <w:rPr>
                <w:i/>
                <w:lang w:eastAsia="en-GB"/>
              </w:rPr>
              <w:t>tdd-SpecialSubframe-r14</w:t>
            </w:r>
            <w:r w:rsidRPr="001662C6">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A41DBF"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7CACE9A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B4C26" w14:textId="77777777" w:rsidR="009D5726" w:rsidRPr="001662C6" w:rsidRDefault="009D5726" w:rsidP="00901EE0">
            <w:pPr>
              <w:pStyle w:val="TAL"/>
              <w:rPr>
                <w:b/>
                <w:i/>
                <w:lang w:eastAsia="zh-CN"/>
              </w:rPr>
            </w:pPr>
            <w:r w:rsidRPr="001662C6">
              <w:rPr>
                <w:b/>
                <w:i/>
                <w:lang w:eastAsia="zh-CN"/>
              </w:rPr>
              <w:t>standaloneGNSS-Location</w:t>
            </w:r>
          </w:p>
          <w:p w14:paraId="6E25258B" w14:textId="77777777" w:rsidR="009D5726" w:rsidRPr="001662C6" w:rsidRDefault="009D5726" w:rsidP="00901EE0">
            <w:pPr>
              <w:pStyle w:val="TAL"/>
              <w:rPr>
                <w:b/>
                <w:i/>
                <w:lang w:eastAsia="zh-CN"/>
              </w:rPr>
            </w:pPr>
            <w:r w:rsidRPr="001662C6">
              <w:rPr>
                <w:lang w:eastAsia="zh-CN"/>
              </w:rPr>
              <w:t xml:space="preserve">Indicates whether </w:t>
            </w:r>
            <w:r w:rsidRPr="001662C6">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21E3A3D" w14:textId="77777777" w:rsidR="009D5726" w:rsidRPr="001662C6" w:rsidRDefault="009D5726" w:rsidP="00901EE0">
            <w:pPr>
              <w:pStyle w:val="TAL"/>
              <w:jc w:val="center"/>
              <w:rPr>
                <w:lang w:eastAsia="zh-CN"/>
              </w:rPr>
            </w:pPr>
            <w:r w:rsidRPr="001662C6">
              <w:rPr>
                <w:lang w:eastAsia="zh-CN"/>
              </w:rPr>
              <w:t>-</w:t>
            </w:r>
          </w:p>
        </w:tc>
      </w:tr>
      <w:tr w:rsidR="009D5726" w:rsidRPr="001662C6" w14:paraId="25EC758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BE3E4" w14:textId="77777777" w:rsidR="009D5726" w:rsidRPr="001662C6" w:rsidRDefault="009D5726" w:rsidP="00901EE0">
            <w:pPr>
              <w:pStyle w:val="TAL"/>
              <w:rPr>
                <w:b/>
                <w:i/>
                <w:lang w:eastAsia="zh-CN"/>
              </w:rPr>
            </w:pPr>
            <w:r w:rsidRPr="001662C6">
              <w:rPr>
                <w:b/>
                <w:i/>
                <w:lang w:eastAsia="zh-CN"/>
              </w:rPr>
              <w:t>sTTI-SPT-Supported</w:t>
            </w:r>
          </w:p>
          <w:p w14:paraId="61B25501" w14:textId="77777777" w:rsidR="009D5726" w:rsidRPr="001662C6" w:rsidRDefault="009D5726" w:rsidP="00901EE0">
            <w:pPr>
              <w:pStyle w:val="TAL"/>
              <w:rPr>
                <w:b/>
                <w:i/>
              </w:rPr>
            </w:pPr>
            <w:r w:rsidRPr="001662C6">
              <w:rPr>
                <w:lang w:eastAsia="zh-CN"/>
              </w:rPr>
              <w:t xml:space="preserve">Indicates whether </w:t>
            </w:r>
            <w:r w:rsidRPr="001662C6">
              <w:rPr>
                <w:lang w:eastAsia="en-GB"/>
              </w:rPr>
              <w:t xml:space="preserve">the UE supports the features STTI and/or SPT. </w:t>
            </w:r>
            <w:r w:rsidRPr="001662C6">
              <w:t xml:space="preserve">If the UE supports </w:t>
            </w:r>
            <w:r w:rsidRPr="001662C6">
              <w:rPr>
                <w:lang w:eastAsia="en-GB"/>
              </w:rPr>
              <w:t>STTI and/or SPT</w:t>
            </w:r>
            <w:r w:rsidRPr="001662C6">
              <w:t xml:space="preserve"> features, the UE shall report the field </w:t>
            </w:r>
            <w:r w:rsidRPr="001662C6">
              <w:rPr>
                <w:i/>
              </w:rPr>
              <w:t xml:space="preserve">sTTI-SPT-Supported </w:t>
            </w:r>
            <w:r w:rsidRPr="001662C6">
              <w:t xml:space="preserve">set to </w:t>
            </w:r>
            <w:r w:rsidRPr="001662C6">
              <w:rPr>
                <w:i/>
              </w:rPr>
              <w:t>supported</w:t>
            </w:r>
            <w:r w:rsidRPr="001662C6">
              <w:t xml:space="preserve"> in capability signalling, irrespective of whether </w:t>
            </w:r>
            <w:r w:rsidRPr="001662C6">
              <w:rPr>
                <w:i/>
              </w:rPr>
              <w:t xml:space="preserve">requestSTTI-SPT-Capability </w:t>
            </w:r>
            <w:r w:rsidRPr="001662C6">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173E387" w14:textId="77777777" w:rsidR="009D5726" w:rsidRPr="001662C6" w:rsidRDefault="009D5726" w:rsidP="00901EE0">
            <w:pPr>
              <w:pStyle w:val="TAL"/>
              <w:jc w:val="center"/>
              <w:rPr>
                <w:lang w:eastAsia="zh-CN"/>
              </w:rPr>
            </w:pPr>
            <w:r w:rsidRPr="001662C6">
              <w:rPr>
                <w:lang w:eastAsia="zh-CN"/>
              </w:rPr>
              <w:t>-</w:t>
            </w:r>
          </w:p>
        </w:tc>
      </w:tr>
      <w:tr w:rsidR="009D5726" w:rsidRPr="001662C6" w14:paraId="28C29C1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66954F" w14:textId="77777777" w:rsidR="009D5726" w:rsidRPr="001662C6" w:rsidRDefault="009D5726" w:rsidP="00901EE0">
            <w:pPr>
              <w:pStyle w:val="TAL"/>
              <w:rPr>
                <w:b/>
                <w:i/>
                <w:lang w:eastAsia="zh-CN"/>
              </w:rPr>
            </w:pPr>
            <w:r w:rsidRPr="001662C6">
              <w:rPr>
                <w:b/>
                <w:i/>
                <w:lang w:eastAsia="zh-CN"/>
              </w:rPr>
              <w:t>sTTI-FD-MIMO-Coexistence</w:t>
            </w:r>
          </w:p>
          <w:p w14:paraId="297AF7E7" w14:textId="77777777" w:rsidR="009D5726" w:rsidRPr="001662C6" w:rsidRDefault="009D5726" w:rsidP="00901EE0">
            <w:pPr>
              <w:pStyle w:val="TAL"/>
              <w:rPr>
                <w:b/>
                <w:i/>
                <w:lang w:eastAsia="zh-CN"/>
              </w:rPr>
            </w:pPr>
            <w:r w:rsidRPr="001662C6">
              <w:rPr>
                <w:lang w:eastAsia="zh-CN"/>
              </w:rPr>
              <w:t xml:space="preserve">Indicates whether </w:t>
            </w:r>
            <w:r w:rsidRPr="001662C6">
              <w:rPr>
                <w:lang w:eastAsia="en-GB"/>
              </w:rPr>
              <w:t xml:space="preserve">the UE </w:t>
            </w:r>
            <w:r w:rsidRPr="001662C6">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D852AAA" w14:textId="77777777" w:rsidR="009D5726" w:rsidRPr="001662C6" w:rsidRDefault="009D5726" w:rsidP="00901EE0">
            <w:pPr>
              <w:pStyle w:val="TAL"/>
              <w:jc w:val="center"/>
              <w:rPr>
                <w:lang w:eastAsia="zh-CN"/>
              </w:rPr>
            </w:pPr>
            <w:r w:rsidRPr="001662C6">
              <w:rPr>
                <w:lang w:eastAsia="zh-CN"/>
              </w:rPr>
              <w:t>-</w:t>
            </w:r>
          </w:p>
        </w:tc>
      </w:tr>
      <w:tr w:rsidR="009D5726" w:rsidRPr="001662C6" w14:paraId="5042D11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EBF527" w14:textId="77777777" w:rsidR="009D5726" w:rsidRPr="001662C6" w:rsidRDefault="009D5726" w:rsidP="00901EE0">
            <w:pPr>
              <w:pStyle w:val="TAL"/>
              <w:rPr>
                <w:b/>
                <w:i/>
              </w:rPr>
            </w:pPr>
            <w:r w:rsidRPr="001662C6">
              <w:rPr>
                <w:b/>
                <w:i/>
              </w:rPr>
              <w:t>sTTI-SupportedCombinations</w:t>
            </w:r>
          </w:p>
          <w:p w14:paraId="1328B33C" w14:textId="77777777" w:rsidR="009D5726" w:rsidRPr="001662C6" w:rsidRDefault="009D5726" w:rsidP="00901EE0">
            <w:pPr>
              <w:pStyle w:val="TAL"/>
              <w:rPr>
                <w:b/>
                <w:i/>
                <w:lang w:eastAsia="zh-CN"/>
              </w:rPr>
            </w:pPr>
            <w:r w:rsidRPr="001662C6">
              <w:t xml:space="preserve">Indicates the different combinations of short TTI lengths, see field description for </w:t>
            </w:r>
            <w:r w:rsidRPr="001662C6">
              <w:rPr>
                <w:i/>
                <w:lang w:eastAsia="zh-CN"/>
              </w:rPr>
              <w:t xml:space="preserve">dl-STTI-Length </w:t>
            </w:r>
            <w:r w:rsidRPr="001662C6">
              <w:rPr>
                <w:lang w:eastAsia="zh-CN"/>
              </w:rPr>
              <w:t>and</w:t>
            </w:r>
            <w:r w:rsidRPr="001662C6">
              <w:rPr>
                <w:i/>
                <w:lang w:eastAsia="zh-CN"/>
              </w:rPr>
              <w:t xml:space="preserve"> ul-STTI-Length</w:t>
            </w:r>
            <w:r w:rsidRPr="001662C6">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B70C503" w14:textId="77777777" w:rsidR="009D5726" w:rsidRPr="001662C6" w:rsidRDefault="009D5726" w:rsidP="00901EE0">
            <w:pPr>
              <w:pStyle w:val="TAL"/>
              <w:jc w:val="center"/>
              <w:rPr>
                <w:lang w:eastAsia="zh-CN"/>
              </w:rPr>
            </w:pPr>
            <w:r w:rsidRPr="001662C6">
              <w:rPr>
                <w:lang w:eastAsia="zh-CN"/>
              </w:rPr>
              <w:t>-</w:t>
            </w:r>
          </w:p>
        </w:tc>
      </w:tr>
      <w:tr w:rsidR="009D5726" w:rsidRPr="001662C6" w14:paraId="258663E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5D3B40" w14:textId="77777777" w:rsidR="009D5726" w:rsidRPr="001662C6" w:rsidRDefault="009D5726" w:rsidP="00901EE0">
            <w:pPr>
              <w:pStyle w:val="TAL"/>
              <w:rPr>
                <w:b/>
                <w:i/>
                <w:lang w:eastAsia="en-GB"/>
              </w:rPr>
            </w:pPr>
            <w:r w:rsidRPr="001662C6">
              <w:rPr>
                <w:b/>
                <w:i/>
                <w:lang w:eastAsia="en-GB"/>
              </w:rPr>
              <w:t>subcarrierPuncturingCE-ModeA, subcarrierPuncturingCE-ModeB</w:t>
            </w:r>
          </w:p>
          <w:p w14:paraId="49B6C770" w14:textId="77777777" w:rsidR="009D5726" w:rsidRPr="001662C6" w:rsidRDefault="009D5726" w:rsidP="00901EE0">
            <w:pPr>
              <w:pStyle w:val="TAL"/>
              <w:rPr>
                <w:b/>
                <w:i/>
              </w:rPr>
            </w:pPr>
            <w:r w:rsidRPr="001662C6">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40DEE94" w14:textId="77777777" w:rsidR="009D5726" w:rsidRPr="001662C6" w:rsidRDefault="009D5726" w:rsidP="00901EE0">
            <w:pPr>
              <w:pStyle w:val="TAL"/>
              <w:jc w:val="center"/>
              <w:rPr>
                <w:lang w:eastAsia="zh-CN"/>
              </w:rPr>
            </w:pPr>
            <w:r w:rsidRPr="001662C6">
              <w:rPr>
                <w:bCs/>
                <w:noProof/>
                <w:lang w:eastAsia="en-GB"/>
              </w:rPr>
              <w:t>Yes</w:t>
            </w:r>
          </w:p>
        </w:tc>
      </w:tr>
      <w:tr w:rsidR="009D5726" w:rsidRPr="001662C6" w14:paraId="0709A7A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B38157" w14:textId="77777777" w:rsidR="009D5726" w:rsidRPr="001662C6" w:rsidRDefault="009D5726" w:rsidP="00901EE0">
            <w:pPr>
              <w:pStyle w:val="TAL"/>
              <w:rPr>
                <w:b/>
                <w:bCs/>
                <w:i/>
                <w:noProof/>
                <w:lang w:eastAsia="en-GB"/>
              </w:rPr>
            </w:pPr>
            <w:r w:rsidRPr="001662C6">
              <w:rPr>
                <w:b/>
                <w:i/>
              </w:rPr>
              <w:t>subcarrierSpacingMBMS-khz7dot5, subcarrierSpacingMBMS-khz1dot25</w:t>
            </w:r>
          </w:p>
          <w:p w14:paraId="1475BA14" w14:textId="77777777" w:rsidR="009D5726" w:rsidRPr="001662C6" w:rsidRDefault="009D5726" w:rsidP="00901EE0">
            <w:pPr>
              <w:pStyle w:val="TAL"/>
              <w:rPr>
                <w:b/>
                <w:i/>
                <w:lang w:eastAsia="zh-CN"/>
              </w:rPr>
            </w:pPr>
            <w:r w:rsidRPr="001662C6">
              <w:rPr>
                <w:bCs/>
                <w:noProof/>
                <w:lang w:eastAsia="en-GB"/>
              </w:rPr>
              <w:t xml:space="preserve">Indicates the supported subcarrier spacings for MBSFN subframes in addition to 15 kHz subcarrier spacing. </w:t>
            </w:r>
            <w:r w:rsidRPr="001662C6">
              <w:rPr>
                <w:bCs/>
                <w:i/>
                <w:noProof/>
                <w:lang w:eastAsia="en-GB"/>
              </w:rPr>
              <w:t>subcarrierSpacingMBMS-khz1dot25</w:t>
            </w:r>
            <w:r w:rsidRPr="001662C6">
              <w:rPr>
                <w:bCs/>
                <w:noProof/>
                <w:lang w:eastAsia="en-GB"/>
              </w:rPr>
              <w:t xml:space="preserve"> and </w:t>
            </w:r>
            <w:r w:rsidRPr="001662C6">
              <w:rPr>
                <w:bCs/>
                <w:i/>
                <w:noProof/>
                <w:lang w:eastAsia="en-GB"/>
              </w:rPr>
              <w:t xml:space="preserve">subcarrierSpacingMBMS-khz7dot5 </w:t>
            </w:r>
            <w:r w:rsidRPr="001662C6">
              <w:rPr>
                <w:bCs/>
                <w:noProof/>
                <w:lang w:eastAsia="en-GB"/>
              </w:rPr>
              <w:t>indicates that the UE supports 1.25 and 7.5 kHz respectively for MBSFN subframes as described in TS 36.211 [21], clause 6.12.</w:t>
            </w:r>
            <w:r w:rsidRPr="001662C6">
              <w:t xml:space="preserve"> </w:t>
            </w:r>
            <w:r w:rsidRPr="001662C6">
              <w:rPr>
                <w:bCs/>
                <w:noProof/>
                <w:lang w:eastAsia="en-GB"/>
              </w:rPr>
              <w:t xml:space="preserve">This field is included only if </w:t>
            </w:r>
            <w:r w:rsidRPr="001662C6">
              <w:rPr>
                <w:i/>
              </w:rPr>
              <w:t xml:space="preserve">fembmsMixedCell </w:t>
            </w:r>
            <w:r w:rsidRPr="001662C6">
              <w:t xml:space="preserve">or </w:t>
            </w:r>
            <w:r w:rsidRPr="001662C6">
              <w:rPr>
                <w:i/>
              </w:rPr>
              <w:t xml:space="preserve">fembmsDedicatedCell </w:t>
            </w:r>
            <w:r w:rsidRPr="001662C6">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3705215" w14:textId="77777777" w:rsidR="009D5726" w:rsidRPr="001662C6" w:rsidRDefault="009D5726" w:rsidP="00901EE0">
            <w:pPr>
              <w:pStyle w:val="TAL"/>
              <w:jc w:val="center"/>
              <w:rPr>
                <w:lang w:eastAsia="zh-CN"/>
              </w:rPr>
            </w:pPr>
            <w:r w:rsidRPr="001662C6">
              <w:rPr>
                <w:lang w:eastAsia="zh-CN"/>
              </w:rPr>
              <w:t>-</w:t>
            </w:r>
          </w:p>
        </w:tc>
      </w:tr>
      <w:tr w:rsidR="009D5726" w:rsidRPr="001662C6" w14:paraId="4D05A65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26C98" w14:textId="77777777" w:rsidR="009D5726" w:rsidRPr="001662C6" w:rsidRDefault="009D5726" w:rsidP="00901EE0">
            <w:pPr>
              <w:pStyle w:val="TAL"/>
              <w:rPr>
                <w:b/>
                <w:bCs/>
                <w:i/>
                <w:noProof/>
                <w:lang w:eastAsia="en-GB"/>
              </w:rPr>
            </w:pPr>
            <w:r w:rsidRPr="001662C6">
              <w:rPr>
                <w:b/>
                <w:i/>
              </w:rPr>
              <w:t>subcarrierSpacingMBMS-khz2dot5, subcarrierSpacingMBMS-khz0dot37</w:t>
            </w:r>
          </w:p>
          <w:p w14:paraId="78BCC766" w14:textId="77777777" w:rsidR="009D5726" w:rsidRPr="001662C6" w:rsidRDefault="009D5726" w:rsidP="00901EE0">
            <w:pPr>
              <w:pStyle w:val="TAL"/>
              <w:rPr>
                <w:b/>
                <w:i/>
              </w:rPr>
            </w:pPr>
            <w:r w:rsidRPr="001662C6">
              <w:rPr>
                <w:bCs/>
                <w:noProof/>
                <w:lang w:eastAsia="en-GB"/>
              </w:rPr>
              <w:t>Presence of this field indicates the supported subcarrier spacings of 2.5kHz / 0.37kHz for MBSFN subframes in addition to 15 kHz subcarrier spacing</w:t>
            </w:r>
            <w:r w:rsidRPr="001662C6">
              <w:rPr>
                <w:lang w:eastAsia="en-GB"/>
              </w:rPr>
              <w:t xml:space="preserve"> when operating on the E-UTRA band given by the entry in </w:t>
            </w:r>
            <w:r w:rsidRPr="001662C6">
              <w:rPr>
                <w:i/>
                <w:iCs/>
                <w:lang w:eastAsia="en-GB"/>
              </w:rPr>
              <w:t>mbms-SupportedBandInfoList</w:t>
            </w:r>
            <w:r w:rsidRPr="001662C6">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7D3A9F7E" w14:textId="77777777" w:rsidR="009D5726" w:rsidRPr="001662C6" w:rsidRDefault="009D5726" w:rsidP="00901EE0">
            <w:pPr>
              <w:pStyle w:val="TAL"/>
              <w:jc w:val="center"/>
              <w:rPr>
                <w:lang w:eastAsia="zh-CN"/>
              </w:rPr>
            </w:pPr>
            <w:r w:rsidRPr="001662C6">
              <w:rPr>
                <w:lang w:eastAsia="zh-CN"/>
              </w:rPr>
              <w:t>-</w:t>
            </w:r>
          </w:p>
        </w:tc>
      </w:tr>
      <w:tr w:rsidR="009D5726" w:rsidRPr="001662C6" w14:paraId="4E2C09A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A9A3D" w14:textId="77777777" w:rsidR="009D5726" w:rsidRPr="001662C6" w:rsidRDefault="009D5726" w:rsidP="00901EE0">
            <w:pPr>
              <w:pStyle w:val="TAL"/>
              <w:rPr>
                <w:b/>
                <w:i/>
                <w:lang w:eastAsia="en-GB"/>
              </w:rPr>
            </w:pPr>
            <w:r w:rsidRPr="001662C6">
              <w:rPr>
                <w:b/>
                <w:i/>
                <w:lang w:eastAsia="en-GB"/>
              </w:rPr>
              <w:t>subframeResourceResvDL-CE-ModeA, subframeResourceResvDL-CE-ModeB, subframeResourceResvUL-CE-ModeA, subframeResourceResvUL-CE-ModeB</w:t>
            </w:r>
          </w:p>
          <w:p w14:paraId="338BF911" w14:textId="77777777" w:rsidR="009D5726" w:rsidRPr="001662C6" w:rsidRDefault="009D5726" w:rsidP="00901EE0">
            <w:pPr>
              <w:pStyle w:val="TAL"/>
              <w:rPr>
                <w:b/>
                <w:i/>
              </w:rPr>
            </w:pPr>
            <w:r w:rsidRPr="001662C6">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BDED207" w14:textId="77777777" w:rsidR="009D5726" w:rsidRPr="001662C6" w:rsidRDefault="009D5726" w:rsidP="00901EE0">
            <w:pPr>
              <w:pStyle w:val="TAL"/>
              <w:jc w:val="center"/>
              <w:rPr>
                <w:lang w:eastAsia="zh-CN"/>
              </w:rPr>
            </w:pPr>
            <w:r w:rsidRPr="001662C6">
              <w:rPr>
                <w:bCs/>
                <w:noProof/>
                <w:lang w:eastAsia="en-GB"/>
              </w:rPr>
              <w:t>Yes</w:t>
            </w:r>
          </w:p>
        </w:tc>
      </w:tr>
      <w:tr w:rsidR="009D5726" w:rsidRPr="001662C6" w14:paraId="444C4AE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AD423" w14:textId="77777777" w:rsidR="009D5726" w:rsidRPr="001662C6" w:rsidRDefault="009D5726" w:rsidP="00901EE0">
            <w:pPr>
              <w:pStyle w:val="TAL"/>
              <w:rPr>
                <w:b/>
                <w:i/>
                <w:lang w:eastAsia="en-GB"/>
              </w:rPr>
            </w:pPr>
            <w:r w:rsidRPr="001662C6">
              <w:rPr>
                <w:b/>
                <w:i/>
                <w:lang w:eastAsia="en-GB"/>
              </w:rPr>
              <w:t>subslotPDSCH-TxDiv-TM9and10</w:t>
            </w:r>
          </w:p>
          <w:p w14:paraId="25290A59" w14:textId="77777777" w:rsidR="009D5726" w:rsidRPr="001662C6" w:rsidRDefault="009D5726" w:rsidP="00901EE0">
            <w:pPr>
              <w:pStyle w:val="TAL"/>
              <w:rPr>
                <w:b/>
                <w:i/>
              </w:rPr>
            </w:pPr>
            <w:r w:rsidRPr="001662C6">
              <w:t>Indicates whether the UE supports TX diversity transmission using ports 7 and 8 for TM9/10 for subslot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7EC4AF" w14:textId="77777777" w:rsidR="009D5726" w:rsidRPr="001662C6" w:rsidRDefault="009D5726" w:rsidP="00901EE0">
            <w:pPr>
              <w:pStyle w:val="TAL"/>
              <w:jc w:val="center"/>
              <w:rPr>
                <w:lang w:eastAsia="zh-CN"/>
              </w:rPr>
            </w:pPr>
            <w:r w:rsidRPr="001662C6">
              <w:rPr>
                <w:lang w:eastAsia="zh-CN"/>
              </w:rPr>
              <w:t>Yes</w:t>
            </w:r>
          </w:p>
        </w:tc>
      </w:tr>
      <w:tr w:rsidR="009D5726" w:rsidRPr="001662C6" w14:paraId="5D1DCC9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E3991A" w14:textId="77777777" w:rsidR="009D5726" w:rsidRPr="001662C6" w:rsidRDefault="009D5726" w:rsidP="00901EE0">
            <w:pPr>
              <w:pStyle w:val="TAL"/>
              <w:rPr>
                <w:b/>
                <w:i/>
                <w:iCs/>
                <w:noProof/>
              </w:rPr>
            </w:pPr>
            <w:r w:rsidRPr="001662C6">
              <w:rPr>
                <w:b/>
                <w:i/>
                <w:iCs/>
                <w:noProof/>
              </w:rPr>
              <w:t>supportedBandCombination</w:t>
            </w:r>
          </w:p>
          <w:p w14:paraId="5F7551F6" w14:textId="77777777" w:rsidR="009D5726" w:rsidRPr="001662C6" w:rsidRDefault="009D5726" w:rsidP="00901EE0">
            <w:pPr>
              <w:pStyle w:val="TAL"/>
              <w:rPr>
                <w:lang w:eastAsia="ko-KR"/>
              </w:rPr>
            </w:pPr>
            <w:r w:rsidRPr="001662C6">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2D62A34"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612D4EA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E32BD" w14:textId="77777777" w:rsidR="009D5726" w:rsidRPr="001662C6" w:rsidRDefault="009D5726" w:rsidP="00901EE0">
            <w:pPr>
              <w:pStyle w:val="TAL"/>
              <w:rPr>
                <w:b/>
                <w:i/>
                <w:iCs/>
                <w:noProof/>
              </w:rPr>
            </w:pPr>
            <w:r w:rsidRPr="001662C6">
              <w:rPr>
                <w:b/>
                <w:i/>
                <w:iCs/>
                <w:noProof/>
              </w:rPr>
              <w:t>supportedBandCombinationAdd</w:t>
            </w:r>
            <w:r w:rsidRPr="001662C6">
              <w:rPr>
                <w:b/>
                <w:i/>
                <w:iCs/>
                <w:noProof/>
                <w:lang w:eastAsia="ko-KR"/>
              </w:rPr>
              <w:t>-r11</w:t>
            </w:r>
          </w:p>
          <w:p w14:paraId="7C2D68DA" w14:textId="77777777" w:rsidR="009D5726" w:rsidRPr="001662C6" w:rsidRDefault="009D5726" w:rsidP="00901EE0">
            <w:pPr>
              <w:pStyle w:val="TAL"/>
              <w:rPr>
                <w:bCs/>
              </w:rPr>
            </w:pPr>
            <w:r w:rsidRPr="001662C6">
              <w:rPr>
                <w:iCs/>
                <w:noProof/>
              </w:rPr>
              <w:t xml:space="preserve">Includes additional supported CA band combinations in case maximum number of CA band combinations of </w:t>
            </w:r>
            <w:r w:rsidRPr="001662C6">
              <w:rPr>
                <w:i/>
                <w:iCs/>
                <w:noProof/>
              </w:rPr>
              <w:t xml:space="preserve">supportedBandCombination </w:t>
            </w:r>
            <w:r w:rsidRPr="001662C6">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51C7E7C" w14:textId="77777777" w:rsidR="009D5726" w:rsidRPr="001662C6" w:rsidRDefault="009D5726" w:rsidP="00901EE0">
            <w:pPr>
              <w:pStyle w:val="TAL"/>
              <w:jc w:val="center"/>
              <w:rPr>
                <w:lang w:eastAsia="en-GB"/>
              </w:rPr>
            </w:pPr>
            <w:r w:rsidRPr="001662C6">
              <w:rPr>
                <w:bCs/>
                <w:noProof/>
                <w:lang w:eastAsia="zh-TW"/>
              </w:rPr>
              <w:t>-</w:t>
            </w:r>
          </w:p>
        </w:tc>
      </w:tr>
      <w:tr w:rsidR="009D5726" w:rsidRPr="001662C6" w14:paraId="67D1882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F8DBA" w14:textId="77777777" w:rsidR="009D5726" w:rsidRPr="001662C6" w:rsidRDefault="009D5726" w:rsidP="00901EE0">
            <w:pPr>
              <w:pStyle w:val="TAL"/>
              <w:rPr>
                <w:b/>
                <w:bCs/>
                <w:i/>
                <w:noProof/>
              </w:rPr>
            </w:pPr>
            <w:r w:rsidRPr="001662C6">
              <w:rPr>
                <w:b/>
                <w:bCs/>
                <w:i/>
                <w:noProof/>
                <w:lang w:eastAsia="ko-KR"/>
              </w:rPr>
              <w:t>SupportedBandCombinationAdd-v11d0,</w:t>
            </w:r>
            <w:r w:rsidRPr="001662C6">
              <w:rPr>
                <w:bCs/>
                <w:noProof/>
                <w:lang w:eastAsia="ko-KR"/>
              </w:rPr>
              <w:t xml:space="preserve"> </w:t>
            </w:r>
            <w:r w:rsidRPr="001662C6">
              <w:rPr>
                <w:b/>
                <w:bCs/>
                <w:i/>
                <w:noProof/>
                <w:lang w:eastAsia="ko-KR"/>
              </w:rPr>
              <w:t>SupportedBandCombinationAdd-v1250,</w:t>
            </w:r>
            <w:r w:rsidRPr="001662C6">
              <w:rPr>
                <w:bCs/>
                <w:noProof/>
                <w:lang w:eastAsia="ko-KR"/>
              </w:rPr>
              <w:t xml:space="preserve"> </w:t>
            </w:r>
            <w:r w:rsidRPr="001662C6">
              <w:rPr>
                <w:b/>
                <w:bCs/>
                <w:i/>
                <w:noProof/>
                <w:lang w:eastAsia="ko-KR"/>
              </w:rPr>
              <w:t>SupportedBandCombinationAdd-v1270</w:t>
            </w:r>
            <w:r w:rsidRPr="001662C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155CD45E" w14:textId="77777777" w:rsidR="009D5726" w:rsidRPr="001662C6" w:rsidRDefault="009D5726" w:rsidP="00901EE0">
            <w:pPr>
              <w:keepNext/>
              <w:keepLines/>
              <w:spacing w:after="0"/>
              <w:rPr>
                <w:rFonts w:ascii="Arial" w:hAnsi="Arial"/>
                <w:b/>
                <w:bCs/>
                <w:i/>
                <w:noProof/>
                <w:sz w:val="18"/>
                <w:lang w:eastAsia="ko-KR"/>
              </w:rPr>
            </w:pPr>
            <w:r w:rsidRPr="001662C6">
              <w:rPr>
                <w:rFonts w:ascii="Arial" w:hAnsi="Arial"/>
                <w:sz w:val="18"/>
              </w:rPr>
              <w:t xml:space="preserve">If included, the UE shall </w:t>
            </w:r>
            <w:r w:rsidRPr="001662C6">
              <w:rPr>
                <w:rFonts w:ascii="Arial" w:hAnsi="Arial"/>
                <w:sz w:val="18"/>
                <w:lang w:eastAsia="zh-CN"/>
              </w:rPr>
              <w:t xml:space="preserve">include the same number of entries, and listed in the same order, as in </w:t>
            </w:r>
            <w:r w:rsidRPr="001662C6">
              <w:rPr>
                <w:rFonts w:ascii="Arial" w:hAnsi="Arial"/>
                <w:i/>
                <w:sz w:val="18"/>
                <w:lang w:eastAsia="ko-KR"/>
              </w:rPr>
              <w:t>SupportedBandCombinationAdd-r11</w:t>
            </w:r>
            <w:r w:rsidRPr="001662C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4BCBAE" w14:textId="77777777" w:rsidR="009D5726" w:rsidRPr="001662C6" w:rsidRDefault="009D5726" w:rsidP="00901EE0">
            <w:pPr>
              <w:keepNext/>
              <w:keepLines/>
              <w:spacing w:after="0"/>
              <w:jc w:val="center"/>
              <w:rPr>
                <w:rFonts w:ascii="Arial" w:hAnsi="Arial"/>
                <w:bCs/>
                <w:noProof/>
                <w:sz w:val="18"/>
                <w:lang w:eastAsia="zh-TW"/>
              </w:rPr>
            </w:pPr>
            <w:r w:rsidRPr="001662C6">
              <w:rPr>
                <w:rFonts w:ascii="Arial" w:hAnsi="Arial"/>
                <w:bCs/>
                <w:noProof/>
                <w:sz w:val="18"/>
                <w:lang w:eastAsia="zh-TW"/>
              </w:rPr>
              <w:t>-</w:t>
            </w:r>
          </w:p>
        </w:tc>
      </w:tr>
      <w:tr w:rsidR="009D5726" w:rsidRPr="001662C6" w14:paraId="17EDC66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615E57" w14:textId="77777777" w:rsidR="009D5726" w:rsidRPr="001662C6" w:rsidRDefault="009D5726" w:rsidP="00901EE0">
            <w:pPr>
              <w:pStyle w:val="TAL"/>
              <w:rPr>
                <w:b/>
                <w:bCs/>
                <w:i/>
                <w:iCs/>
                <w:noProof/>
              </w:rPr>
            </w:pPr>
            <w:r w:rsidRPr="001662C6">
              <w:rPr>
                <w:b/>
                <w:bCs/>
                <w:i/>
                <w:iCs/>
                <w:noProof/>
              </w:rPr>
              <w:t>SupportedBandCombinationAdd-v1610</w:t>
            </w:r>
          </w:p>
          <w:p w14:paraId="6E6D1A73" w14:textId="77777777" w:rsidR="009D5726" w:rsidRPr="001662C6" w:rsidRDefault="009D5726" w:rsidP="00901EE0">
            <w:pPr>
              <w:pStyle w:val="TAL"/>
              <w:rPr>
                <w:noProof/>
                <w:lang w:eastAsia="ko-KR"/>
              </w:rPr>
            </w:pPr>
            <w:r w:rsidRPr="001662C6">
              <w:t xml:space="preserve">If included, the UE shall </w:t>
            </w:r>
            <w:r w:rsidRPr="001662C6">
              <w:rPr>
                <w:lang w:eastAsia="zh-CN"/>
              </w:rPr>
              <w:t xml:space="preserve">include the same number of entries, and listed in the same order, as in </w:t>
            </w:r>
            <w:r w:rsidRPr="001662C6">
              <w:rPr>
                <w:i/>
                <w:lang w:eastAsia="ko-KR"/>
              </w:rPr>
              <w:t>SupportedBandCombinationAdd-r11</w:t>
            </w:r>
            <w:r w:rsidRPr="001662C6">
              <w:t xml:space="preserve">. If absent, network assumes gap is required when measurement is performed on any NR bands while UE is served by cell(s) belongs to an E-UTRA CA band combinations listed in </w:t>
            </w:r>
            <w:r w:rsidRPr="001662C6">
              <w:rPr>
                <w:i/>
              </w:rPr>
              <w:t>SupportedBandCombinationAdd-r11</w:t>
            </w:r>
            <w:r w:rsidRPr="001662C6">
              <w:rPr>
                <w:rFonts w:cs="Arial"/>
                <w:bCs/>
                <w:noProof/>
                <w:lang w:eastAsia="en-GB"/>
              </w:rPr>
              <w:t xml:space="preserve"> except for the FR2 inter-RAT measurement which depends on the support of </w:t>
            </w:r>
            <w:r w:rsidRPr="001662C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6A9CAEE0" w14:textId="77777777" w:rsidR="009D5726" w:rsidRPr="001662C6" w:rsidRDefault="009D5726" w:rsidP="00901EE0">
            <w:pPr>
              <w:pStyle w:val="TAL"/>
              <w:jc w:val="center"/>
              <w:rPr>
                <w:noProof/>
                <w:lang w:eastAsia="zh-TW"/>
              </w:rPr>
            </w:pPr>
            <w:r w:rsidRPr="001662C6">
              <w:rPr>
                <w:bCs/>
                <w:noProof/>
                <w:lang w:eastAsia="zh-TW"/>
              </w:rPr>
              <w:t>-</w:t>
            </w:r>
          </w:p>
        </w:tc>
      </w:tr>
      <w:tr w:rsidR="009D5726" w:rsidRPr="001662C6" w14:paraId="073354A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04C82" w14:textId="77777777" w:rsidR="009D5726" w:rsidRPr="001662C6" w:rsidRDefault="009D5726" w:rsidP="00901EE0">
            <w:pPr>
              <w:pStyle w:val="TAL"/>
              <w:rPr>
                <w:b/>
                <w:bCs/>
                <w:i/>
                <w:iCs/>
                <w:noProof/>
                <w:lang w:eastAsia="zh-CN"/>
              </w:rPr>
            </w:pPr>
            <w:r w:rsidRPr="001662C6">
              <w:rPr>
                <w:b/>
                <w:i/>
                <w:iCs/>
                <w:noProof/>
              </w:rPr>
              <w:t>SupportedBandCombinationExt, SupportedBandCombination-v1090</w:t>
            </w:r>
            <w:r w:rsidRPr="001662C6">
              <w:rPr>
                <w:b/>
                <w:i/>
                <w:iCs/>
                <w:noProof/>
                <w:lang w:eastAsia="zh-CN"/>
              </w:rPr>
              <w:t>,</w:t>
            </w:r>
            <w:r w:rsidRPr="001662C6">
              <w:rPr>
                <w:b/>
                <w:i/>
                <w:iCs/>
                <w:noProof/>
              </w:rPr>
              <w:t xml:space="preserve"> </w:t>
            </w:r>
            <w:r w:rsidRPr="001662C6">
              <w:rPr>
                <w:b/>
                <w:bCs/>
                <w:i/>
                <w:iCs/>
                <w:noProof/>
                <w:lang w:eastAsia="en-GB"/>
              </w:rPr>
              <w:t xml:space="preserve">SupportedBandCombination-v10i0, </w:t>
            </w:r>
            <w:r w:rsidRPr="001662C6">
              <w:rPr>
                <w:b/>
                <w:i/>
                <w:iCs/>
                <w:noProof/>
              </w:rPr>
              <w:t>SupportedBandCombination-v1</w:t>
            </w:r>
            <w:r w:rsidRPr="001662C6">
              <w:rPr>
                <w:b/>
                <w:i/>
                <w:iCs/>
                <w:noProof/>
                <w:lang w:eastAsia="zh-CN"/>
              </w:rPr>
              <w:t>13</w:t>
            </w:r>
            <w:r w:rsidRPr="001662C6">
              <w:rPr>
                <w:b/>
                <w:i/>
                <w:iCs/>
                <w:noProof/>
              </w:rPr>
              <w:t>0, SupportedBandCombination-v1250</w:t>
            </w:r>
            <w:r w:rsidRPr="001662C6">
              <w:rPr>
                <w:b/>
                <w:i/>
                <w:iCs/>
                <w:noProof/>
                <w:lang w:eastAsia="ko-KR"/>
              </w:rPr>
              <w:t>, SupportedBandCombination-v1270</w:t>
            </w:r>
            <w:r w:rsidRPr="001662C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12E3E5D4" w14:textId="77777777" w:rsidR="009D5726" w:rsidRPr="001662C6" w:rsidRDefault="009D5726" w:rsidP="00901EE0">
            <w:pPr>
              <w:pStyle w:val="TAL"/>
              <w:rPr>
                <w:b/>
                <w:bCs/>
                <w:i/>
                <w:noProof/>
                <w:lang w:eastAsia="zh-TW"/>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supportedBandCombination-r10</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F4BE3F"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639FCBB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23A84" w14:textId="77777777" w:rsidR="009D5726" w:rsidRPr="001662C6" w:rsidRDefault="009D5726" w:rsidP="00901EE0">
            <w:pPr>
              <w:pStyle w:val="TAL"/>
              <w:rPr>
                <w:b/>
                <w:bCs/>
                <w:i/>
                <w:iCs/>
                <w:noProof/>
              </w:rPr>
            </w:pPr>
            <w:r w:rsidRPr="001662C6">
              <w:rPr>
                <w:b/>
                <w:bCs/>
                <w:i/>
                <w:iCs/>
                <w:noProof/>
              </w:rPr>
              <w:t>SupportedBandCombination-v1610</w:t>
            </w:r>
          </w:p>
          <w:p w14:paraId="22CBC33B" w14:textId="77777777" w:rsidR="009D5726" w:rsidRPr="001662C6" w:rsidRDefault="009D5726" w:rsidP="00901EE0">
            <w:pPr>
              <w:pStyle w:val="TAL"/>
              <w:rPr>
                <w:b/>
                <w:i/>
                <w:iCs/>
                <w:noProof/>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supportedBandCombination-r10</w:t>
            </w:r>
            <w:r w:rsidRPr="001662C6">
              <w:rPr>
                <w:lang w:eastAsia="en-GB"/>
              </w:rPr>
              <w:t xml:space="preserve">. If absent, network assumes gap is required when measurement is performed on any NR bands while UE is served by cell(s) belongs to an E-UTRA CA band combinations listed in </w:t>
            </w:r>
            <w:r w:rsidRPr="001662C6">
              <w:rPr>
                <w:i/>
                <w:lang w:eastAsia="en-GB"/>
              </w:rPr>
              <w:t>supportedBandCombination-r10</w:t>
            </w:r>
            <w:r w:rsidRPr="001662C6">
              <w:rPr>
                <w:rFonts w:cs="Arial"/>
                <w:bCs/>
                <w:noProof/>
                <w:lang w:eastAsia="en-GB"/>
              </w:rPr>
              <w:t xml:space="preserve"> except for the FR2 inter-RAT measurement which depends on the support of </w:t>
            </w:r>
            <w:r w:rsidRPr="001662C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E0D69C6"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4E42771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7E06A" w14:textId="77777777" w:rsidR="009D5726" w:rsidRPr="001662C6" w:rsidRDefault="009D5726" w:rsidP="00901EE0">
            <w:pPr>
              <w:keepNext/>
              <w:keepLines/>
              <w:spacing w:after="0"/>
              <w:rPr>
                <w:rFonts w:ascii="Arial" w:hAnsi="Arial"/>
                <w:b/>
                <w:bCs/>
                <w:i/>
                <w:iCs/>
                <w:noProof/>
                <w:sz w:val="18"/>
              </w:rPr>
            </w:pPr>
            <w:r w:rsidRPr="001662C6">
              <w:rPr>
                <w:rFonts w:ascii="Arial" w:hAnsi="Arial"/>
                <w:b/>
                <w:bCs/>
                <w:i/>
                <w:iCs/>
                <w:noProof/>
                <w:sz w:val="18"/>
              </w:rPr>
              <w:t>supportedBandCombinationReduced</w:t>
            </w:r>
          </w:p>
          <w:p w14:paraId="3A48F250" w14:textId="77777777" w:rsidR="009D5726" w:rsidRPr="001662C6" w:rsidRDefault="009D5726" w:rsidP="00901EE0">
            <w:pPr>
              <w:keepNext/>
              <w:keepLines/>
              <w:spacing w:after="0"/>
              <w:rPr>
                <w:rFonts w:ascii="Arial" w:hAnsi="Arial"/>
                <w:b/>
                <w:bCs/>
                <w:i/>
                <w:iCs/>
                <w:noProof/>
                <w:sz w:val="18"/>
              </w:rPr>
            </w:pPr>
            <w:r w:rsidRPr="001662C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662C6">
              <w:rPr>
                <w:rFonts w:ascii="Arial" w:hAnsi="Arial"/>
                <w:i/>
                <w:sz w:val="18"/>
              </w:rPr>
              <w:t>requestReducedFormat</w:t>
            </w:r>
            <w:r w:rsidRPr="001662C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84BC8F" w14:textId="77777777" w:rsidR="009D5726" w:rsidRPr="001662C6" w:rsidRDefault="009D5726" w:rsidP="00901EE0">
            <w:pPr>
              <w:keepNext/>
              <w:keepLines/>
              <w:spacing w:after="0"/>
              <w:jc w:val="center"/>
              <w:rPr>
                <w:rFonts w:ascii="Arial" w:hAnsi="Arial"/>
                <w:bCs/>
                <w:noProof/>
                <w:sz w:val="18"/>
                <w:lang w:eastAsia="zh-TW"/>
              </w:rPr>
            </w:pPr>
            <w:r w:rsidRPr="001662C6">
              <w:rPr>
                <w:rFonts w:ascii="Arial" w:hAnsi="Arial"/>
                <w:bCs/>
                <w:noProof/>
                <w:sz w:val="18"/>
                <w:lang w:eastAsia="zh-TW"/>
              </w:rPr>
              <w:t>-</w:t>
            </w:r>
          </w:p>
        </w:tc>
      </w:tr>
      <w:tr w:rsidR="009D5726" w:rsidRPr="001662C6" w14:paraId="31C3064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DF8F96" w14:textId="77777777" w:rsidR="009D5726" w:rsidRPr="001662C6" w:rsidRDefault="009D5726" w:rsidP="00901EE0">
            <w:pPr>
              <w:keepNext/>
              <w:keepLines/>
              <w:spacing w:after="0"/>
              <w:rPr>
                <w:rFonts w:ascii="Arial" w:hAnsi="Arial"/>
                <w:b/>
                <w:bCs/>
                <w:i/>
                <w:iCs/>
                <w:noProof/>
                <w:sz w:val="18"/>
              </w:rPr>
            </w:pPr>
            <w:r w:rsidRPr="001662C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29944C5A" w14:textId="77777777" w:rsidR="009D5726" w:rsidRPr="001662C6" w:rsidRDefault="009D5726" w:rsidP="00901EE0">
            <w:pPr>
              <w:keepNext/>
              <w:keepLines/>
              <w:spacing w:after="0"/>
              <w:rPr>
                <w:rFonts w:ascii="Arial" w:hAnsi="Arial"/>
                <w:b/>
                <w:bCs/>
                <w:i/>
                <w:iCs/>
                <w:noProof/>
                <w:sz w:val="18"/>
                <w:lang w:eastAsia="en-GB"/>
              </w:rPr>
            </w:pPr>
            <w:r w:rsidRPr="001662C6">
              <w:rPr>
                <w:rFonts w:ascii="Arial" w:hAnsi="Arial"/>
                <w:sz w:val="18"/>
                <w:lang w:eastAsia="en-GB"/>
              </w:rPr>
              <w:t xml:space="preserve">If included, the UE shall </w:t>
            </w:r>
            <w:r w:rsidRPr="001662C6">
              <w:rPr>
                <w:rFonts w:ascii="Arial" w:hAnsi="Arial"/>
                <w:sz w:val="18"/>
                <w:lang w:eastAsia="zh-CN"/>
              </w:rPr>
              <w:t xml:space="preserve">include the same number of entries, and listed in the same order, as in </w:t>
            </w:r>
            <w:r w:rsidRPr="001662C6">
              <w:rPr>
                <w:rFonts w:ascii="Arial" w:hAnsi="Arial"/>
                <w:i/>
                <w:sz w:val="18"/>
                <w:lang w:eastAsia="en-GB"/>
              </w:rPr>
              <w:t>supportedBandCombination</w:t>
            </w:r>
            <w:r w:rsidRPr="001662C6">
              <w:rPr>
                <w:rFonts w:ascii="Arial" w:hAnsi="Arial"/>
                <w:i/>
                <w:sz w:val="18"/>
              </w:rPr>
              <w:t>Reduced</w:t>
            </w:r>
            <w:r w:rsidRPr="001662C6">
              <w:rPr>
                <w:rFonts w:ascii="Arial" w:hAnsi="Arial"/>
                <w:i/>
                <w:sz w:val="18"/>
                <w:lang w:eastAsia="en-GB"/>
              </w:rPr>
              <w:t>-r1</w:t>
            </w:r>
            <w:r w:rsidRPr="001662C6">
              <w:rPr>
                <w:rFonts w:ascii="Arial" w:hAnsi="Arial"/>
                <w:i/>
                <w:sz w:val="18"/>
              </w:rPr>
              <w:t>3</w:t>
            </w:r>
            <w:r w:rsidRPr="001662C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41F0E3" w14:textId="77777777" w:rsidR="009D5726" w:rsidRPr="001662C6" w:rsidRDefault="009D5726" w:rsidP="00901EE0">
            <w:pPr>
              <w:keepNext/>
              <w:keepLines/>
              <w:spacing w:after="0"/>
              <w:jc w:val="center"/>
              <w:rPr>
                <w:rFonts w:ascii="Arial" w:hAnsi="Arial"/>
                <w:bCs/>
                <w:noProof/>
                <w:sz w:val="18"/>
              </w:rPr>
            </w:pPr>
            <w:r w:rsidRPr="001662C6">
              <w:rPr>
                <w:rFonts w:ascii="Arial" w:hAnsi="Arial"/>
                <w:bCs/>
                <w:noProof/>
                <w:sz w:val="18"/>
              </w:rPr>
              <w:t>-</w:t>
            </w:r>
          </w:p>
        </w:tc>
      </w:tr>
      <w:tr w:rsidR="009D5726" w:rsidRPr="001662C6" w14:paraId="36DA59E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505D9" w14:textId="77777777" w:rsidR="009D5726" w:rsidRPr="001662C6" w:rsidRDefault="009D5726" w:rsidP="00901EE0">
            <w:pPr>
              <w:pStyle w:val="TAL"/>
              <w:rPr>
                <w:b/>
                <w:bCs/>
                <w:i/>
                <w:iCs/>
                <w:noProof/>
              </w:rPr>
            </w:pPr>
            <w:r w:rsidRPr="001662C6">
              <w:rPr>
                <w:b/>
                <w:bCs/>
                <w:i/>
                <w:iCs/>
                <w:noProof/>
              </w:rPr>
              <w:t>SupportedBandCombinationReduced-v1610</w:t>
            </w:r>
          </w:p>
          <w:p w14:paraId="044E1BD2" w14:textId="77777777" w:rsidR="009D5726" w:rsidRPr="001662C6" w:rsidRDefault="009D5726" w:rsidP="00901EE0">
            <w:pPr>
              <w:pStyle w:val="TAL"/>
              <w:rPr>
                <w:noProof/>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w:t>
            </w:r>
            <w:r w:rsidRPr="001662C6">
              <w:rPr>
                <w:i/>
              </w:rPr>
              <w:t>Reduced</w:t>
            </w:r>
            <w:r w:rsidRPr="001662C6">
              <w:rPr>
                <w:i/>
                <w:lang w:eastAsia="en-GB"/>
              </w:rPr>
              <w:t>-r1</w:t>
            </w:r>
            <w:r w:rsidRPr="001662C6">
              <w:rPr>
                <w:i/>
              </w:rPr>
              <w:t>3</w:t>
            </w:r>
            <w:r w:rsidRPr="001662C6">
              <w:rPr>
                <w:lang w:eastAsia="en-GB"/>
              </w:rPr>
              <w:t xml:space="preserve">. If absent, network assumes gap is required when measurement is performed on any NR bands while UE is served by cell(s) belongs to an E-UTRA CA band combinations listed in </w:t>
            </w:r>
            <w:r w:rsidRPr="001662C6">
              <w:rPr>
                <w:i/>
                <w:lang w:eastAsia="en-GB"/>
              </w:rPr>
              <w:t>supportedBandCombinationReduced-r13</w:t>
            </w:r>
            <w:r w:rsidRPr="001662C6">
              <w:rPr>
                <w:rFonts w:cs="Arial"/>
                <w:bCs/>
                <w:noProof/>
                <w:lang w:eastAsia="en-GB"/>
              </w:rPr>
              <w:t xml:space="preserve"> except for the FR2 inter-RAT measurement which depends on the support of </w:t>
            </w:r>
            <w:r w:rsidRPr="001662C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38DED6D" w14:textId="77777777" w:rsidR="009D5726" w:rsidRPr="001662C6" w:rsidRDefault="009D5726" w:rsidP="00901EE0">
            <w:pPr>
              <w:pStyle w:val="TAL"/>
              <w:jc w:val="center"/>
              <w:rPr>
                <w:noProof/>
              </w:rPr>
            </w:pPr>
            <w:r w:rsidRPr="001662C6">
              <w:rPr>
                <w:bCs/>
                <w:noProof/>
                <w:lang w:eastAsia="zh-TW"/>
              </w:rPr>
              <w:t>-</w:t>
            </w:r>
          </w:p>
        </w:tc>
      </w:tr>
      <w:tr w:rsidR="009D5726" w:rsidRPr="001662C6" w14:paraId="0A1846D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B78439" w14:textId="77777777" w:rsidR="009D5726" w:rsidRPr="001662C6" w:rsidRDefault="009D5726" w:rsidP="00901EE0">
            <w:pPr>
              <w:pStyle w:val="TAL"/>
              <w:rPr>
                <w:b/>
                <w:bCs/>
                <w:i/>
                <w:noProof/>
                <w:lang w:eastAsia="en-GB"/>
              </w:rPr>
            </w:pPr>
            <w:r w:rsidRPr="001662C6">
              <w:rPr>
                <w:b/>
                <w:bCs/>
                <w:i/>
                <w:noProof/>
                <w:lang w:eastAsia="zh-TW"/>
              </w:rPr>
              <w:t>SupportedB</w:t>
            </w:r>
            <w:r w:rsidRPr="001662C6">
              <w:rPr>
                <w:b/>
                <w:bCs/>
                <w:i/>
                <w:noProof/>
                <w:lang w:eastAsia="en-GB"/>
              </w:rPr>
              <w:t>andGERAN</w:t>
            </w:r>
          </w:p>
          <w:p w14:paraId="28587D56" w14:textId="77777777" w:rsidR="009D5726" w:rsidRPr="001662C6" w:rsidRDefault="009D5726" w:rsidP="00901EE0">
            <w:pPr>
              <w:pStyle w:val="TAL"/>
              <w:rPr>
                <w:lang w:eastAsia="en-GB"/>
              </w:rPr>
            </w:pPr>
            <w:r w:rsidRPr="001662C6">
              <w:rPr>
                <w:lang w:eastAsia="en-GB"/>
              </w:rPr>
              <w:t>GERAN band as defined in TS 45.005 [20]</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CD252E" w14:textId="77777777" w:rsidR="009D5726" w:rsidRPr="001662C6" w:rsidRDefault="009D5726" w:rsidP="00901EE0">
            <w:pPr>
              <w:pStyle w:val="TAL"/>
              <w:jc w:val="center"/>
              <w:rPr>
                <w:bCs/>
                <w:noProof/>
                <w:lang w:eastAsia="zh-TW"/>
              </w:rPr>
            </w:pPr>
            <w:r w:rsidRPr="001662C6">
              <w:rPr>
                <w:bCs/>
                <w:noProof/>
                <w:lang w:eastAsia="zh-TW"/>
              </w:rPr>
              <w:t>N</w:t>
            </w:r>
            <w:r w:rsidRPr="001662C6">
              <w:rPr>
                <w:bCs/>
                <w:noProof/>
                <w:lang w:eastAsia="en-GB"/>
              </w:rPr>
              <w:t>o</w:t>
            </w:r>
          </w:p>
        </w:tc>
      </w:tr>
      <w:tr w:rsidR="009D5726" w:rsidRPr="001662C6" w14:paraId="16BA7F9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2FDAC" w14:textId="77777777" w:rsidR="009D5726" w:rsidRPr="001662C6" w:rsidRDefault="009D5726" w:rsidP="00901EE0">
            <w:pPr>
              <w:pStyle w:val="TAL"/>
              <w:rPr>
                <w:b/>
                <w:bCs/>
                <w:i/>
                <w:noProof/>
                <w:lang w:eastAsia="en-GB"/>
              </w:rPr>
            </w:pPr>
            <w:r w:rsidRPr="001662C6">
              <w:rPr>
                <w:b/>
                <w:bCs/>
                <w:i/>
                <w:noProof/>
                <w:lang w:eastAsia="en-GB"/>
              </w:rPr>
              <w:t>SupportedBandList1XRTT</w:t>
            </w:r>
          </w:p>
          <w:p w14:paraId="50AA9F94" w14:textId="77777777" w:rsidR="009D5726" w:rsidRPr="001662C6" w:rsidRDefault="009D5726" w:rsidP="00901EE0">
            <w:pPr>
              <w:pStyle w:val="TAL"/>
              <w:rPr>
                <w:lang w:eastAsia="en-GB"/>
              </w:rPr>
            </w:pPr>
            <w:r w:rsidRPr="001662C6">
              <w:rPr>
                <w:lang w:eastAsia="en-GB"/>
              </w:rPr>
              <w:t>One entry corresponding to each supported CDMA2000 1xRTT band class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B8C06A"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33FCF3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BCCE72" w14:textId="77777777" w:rsidR="009D5726" w:rsidRPr="001662C6" w:rsidRDefault="009D5726" w:rsidP="00901EE0">
            <w:pPr>
              <w:pStyle w:val="TAL"/>
              <w:rPr>
                <w:b/>
                <w:iCs/>
                <w:lang w:eastAsia="en-GB"/>
              </w:rPr>
            </w:pPr>
            <w:r w:rsidRPr="001662C6">
              <w:rPr>
                <w:b/>
                <w:i/>
                <w:iCs/>
                <w:noProof/>
              </w:rPr>
              <w:t>SupportedBandListEUTRA</w:t>
            </w:r>
          </w:p>
          <w:p w14:paraId="6548AD0D" w14:textId="77777777" w:rsidR="009D5726" w:rsidRPr="001662C6" w:rsidRDefault="009D5726" w:rsidP="00901EE0">
            <w:pPr>
              <w:pStyle w:val="TAL"/>
              <w:rPr>
                <w:b/>
                <w:bCs/>
                <w:i/>
                <w:noProof/>
                <w:lang w:eastAsia="en-GB"/>
              </w:rPr>
            </w:pPr>
            <w:r w:rsidRPr="001662C6">
              <w:rPr>
                <w:lang w:eastAsia="en-GB"/>
              </w:rPr>
              <w:t xml:space="preserve">Includes the supported E-UTRA bands. </w:t>
            </w:r>
            <w:r w:rsidRPr="001662C6">
              <w:rPr>
                <w:iCs/>
                <w:lang w:eastAsia="en-GB"/>
              </w:rPr>
              <w:t xml:space="preserve">This field shall include all bands which are indicated in </w:t>
            </w:r>
            <w:r w:rsidRPr="001662C6">
              <w:rPr>
                <w:i/>
                <w:lang w:eastAsia="en-GB"/>
              </w:rPr>
              <w:t>BandCombinationParameters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23AA0F"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2BC9A9B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FDAC61" w14:textId="77777777" w:rsidR="009D5726" w:rsidRPr="001662C6" w:rsidRDefault="009D5726" w:rsidP="00901EE0">
            <w:pPr>
              <w:pStyle w:val="TAL"/>
              <w:rPr>
                <w:b/>
                <w:i/>
                <w:iCs/>
                <w:noProof/>
              </w:rPr>
            </w:pPr>
            <w:r w:rsidRPr="001662C6">
              <w:rPr>
                <w:b/>
                <w:i/>
                <w:iCs/>
                <w:noProof/>
              </w:rPr>
              <w:t>SupportedBandListEUTRA-v9e0</w:t>
            </w:r>
            <w:r w:rsidRPr="001662C6">
              <w:rPr>
                <w:rFonts w:eastAsia="SimSun"/>
                <w:b/>
                <w:i/>
                <w:iCs/>
                <w:noProof/>
                <w:lang w:eastAsia="zh-CN"/>
              </w:rPr>
              <w:t xml:space="preserve">, </w:t>
            </w:r>
            <w:r w:rsidRPr="001662C6">
              <w:rPr>
                <w:b/>
                <w:i/>
                <w:iCs/>
                <w:noProof/>
              </w:rPr>
              <w:t>SupportedBandListEUTRA-v1250, SupportedBandListEUTRA-v1310, SupportedBandListEUTRA-v1320</w:t>
            </w:r>
          </w:p>
          <w:p w14:paraId="1BCAC395" w14:textId="77777777" w:rsidR="009D5726" w:rsidRPr="001662C6" w:rsidRDefault="009D5726" w:rsidP="00901EE0">
            <w:pPr>
              <w:pStyle w:val="TAL"/>
              <w:rPr>
                <w:b/>
                <w:bCs/>
                <w:i/>
                <w:noProof/>
                <w:lang w:eastAsia="zh-TW"/>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w:t>
            </w:r>
            <w:r w:rsidRPr="001662C6">
              <w:rPr>
                <w:i/>
                <w:lang w:eastAsia="zh-CN"/>
              </w:rPr>
              <w:t>Band</w:t>
            </w:r>
            <w:r w:rsidRPr="001662C6">
              <w:rPr>
                <w:i/>
                <w:lang w:eastAsia="en-GB"/>
              </w:rPr>
              <w:t>ListEUTRA</w:t>
            </w:r>
            <w:r w:rsidRPr="001662C6">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CBDE366"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7CFD3FD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03C93" w14:textId="77777777" w:rsidR="009D5726" w:rsidRPr="001662C6" w:rsidRDefault="009D5726" w:rsidP="00901EE0">
            <w:pPr>
              <w:pStyle w:val="TAL"/>
              <w:rPr>
                <w:b/>
                <w:bCs/>
                <w:i/>
                <w:noProof/>
                <w:lang w:eastAsia="en-GB"/>
              </w:rPr>
            </w:pPr>
            <w:r w:rsidRPr="001662C6">
              <w:rPr>
                <w:b/>
                <w:bCs/>
                <w:i/>
                <w:noProof/>
                <w:lang w:eastAsia="zh-TW"/>
              </w:rPr>
              <w:t>SupportedB</w:t>
            </w:r>
            <w:r w:rsidRPr="001662C6">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3CA0B99B" w14:textId="77777777" w:rsidR="009D5726" w:rsidRPr="001662C6" w:rsidRDefault="009D5726" w:rsidP="00901EE0">
            <w:pPr>
              <w:pStyle w:val="TAL"/>
              <w:jc w:val="center"/>
              <w:rPr>
                <w:bCs/>
                <w:noProof/>
                <w:lang w:eastAsia="zh-TW"/>
              </w:rPr>
            </w:pPr>
            <w:r w:rsidRPr="001662C6">
              <w:rPr>
                <w:bCs/>
                <w:noProof/>
                <w:lang w:eastAsia="zh-TW"/>
              </w:rPr>
              <w:t>N</w:t>
            </w:r>
            <w:r w:rsidRPr="001662C6">
              <w:rPr>
                <w:bCs/>
                <w:noProof/>
                <w:lang w:eastAsia="en-GB"/>
              </w:rPr>
              <w:t>o</w:t>
            </w:r>
          </w:p>
        </w:tc>
      </w:tr>
      <w:tr w:rsidR="009D5726" w:rsidRPr="001662C6" w14:paraId="01EFD2C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79884" w14:textId="77777777" w:rsidR="009D5726" w:rsidRPr="001662C6" w:rsidRDefault="009D5726" w:rsidP="00901EE0">
            <w:pPr>
              <w:pStyle w:val="TAL"/>
              <w:rPr>
                <w:b/>
                <w:bCs/>
                <w:i/>
                <w:noProof/>
                <w:lang w:eastAsia="en-GB"/>
              </w:rPr>
            </w:pPr>
            <w:r w:rsidRPr="001662C6">
              <w:rPr>
                <w:b/>
                <w:bCs/>
                <w:i/>
                <w:noProof/>
                <w:lang w:eastAsia="en-GB"/>
              </w:rPr>
              <w:t>SupportedBandListHRPD</w:t>
            </w:r>
          </w:p>
          <w:p w14:paraId="5EF2BF6A" w14:textId="77777777" w:rsidR="009D5726" w:rsidRPr="001662C6" w:rsidRDefault="009D5726" w:rsidP="00901EE0">
            <w:pPr>
              <w:pStyle w:val="TAL"/>
              <w:rPr>
                <w:lang w:eastAsia="en-GB"/>
              </w:rPr>
            </w:pPr>
            <w:r w:rsidRPr="001662C6">
              <w:rPr>
                <w:lang w:eastAsia="en-GB"/>
              </w:rPr>
              <w:t>One entry corresponding to each supported CDMA2000 HRPD band class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A63FF1"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73E07EF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4CD30" w14:textId="77777777" w:rsidR="009D5726" w:rsidRPr="001662C6" w:rsidRDefault="009D5726" w:rsidP="00901EE0">
            <w:pPr>
              <w:pStyle w:val="TAL"/>
              <w:rPr>
                <w:b/>
                <w:iCs/>
                <w:lang w:eastAsia="en-GB"/>
              </w:rPr>
            </w:pPr>
            <w:r w:rsidRPr="001662C6">
              <w:rPr>
                <w:b/>
                <w:i/>
                <w:iCs/>
                <w:noProof/>
              </w:rPr>
              <w:t>SupportedBandListNR-SA</w:t>
            </w:r>
          </w:p>
          <w:p w14:paraId="63F0A88B" w14:textId="77777777" w:rsidR="009D5726" w:rsidRPr="001662C6" w:rsidRDefault="009D5726" w:rsidP="00901EE0">
            <w:pPr>
              <w:pStyle w:val="TAL"/>
              <w:rPr>
                <w:b/>
                <w:bCs/>
                <w:i/>
                <w:noProof/>
                <w:lang w:eastAsia="en-GB"/>
              </w:rPr>
            </w:pPr>
            <w:r w:rsidRPr="001662C6">
              <w:rPr>
                <w:lang w:eastAsia="en-GB"/>
              </w:rPr>
              <w:t>Includes the NR bands supported by the UE in NR-SA (for handover and redirection). The field is included in case the UE supports NR SA as specified in TS 38.331 [32] and not otherwise.</w:t>
            </w:r>
            <w:r w:rsidRPr="001662C6">
              <w:rPr>
                <w:lang w:eastAsia="zh-CN"/>
              </w:rPr>
              <w:t xml:space="preserve"> The presence of this field also indicates that the UE can perform both NR SS-RSRP and SS-RSRQ </w:t>
            </w:r>
            <w:r w:rsidRPr="001662C6">
              <w:rPr>
                <w:lang w:eastAsia="en-GB"/>
              </w:rPr>
              <w:t>measurement in the included NR band(s) as specified</w:t>
            </w:r>
            <w:r w:rsidRPr="001662C6">
              <w:rPr>
                <w:lang w:eastAsia="zh-CN"/>
              </w:rPr>
              <w:t xml:space="preserve"> in </w:t>
            </w:r>
            <w:r w:rsidRPr="001662C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27EC1E0"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1AD0941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4E790" w14:textId="77777777" w:rsidR="009D5726" w:rsidRPr="001662C6" w:rsidRDefault="009D5726" w:rsidP="00901EE0">
            <w:pPr>
              <w:pStyle w:val="TAL"/>
              <w:rPr>
                <w:b/>
                <w:iCs/>
                <w:lang w:eastAsia="en-GB"/>
              </w:rPr>
            </w:pPr>
            <w:r w:rsidRPr="001662C6">
              <w:rPr>
                <w:b/>
                <w:i/>
                <w:iCs/>
                <w:noProof/>
              </w:rPr>
              <w:t>supportedBandListEN-DC</w:t>
            </w:r>
          </w:p>
          <w:p w14:paraId="4DE43A95" w14:textId="77777777" w:rsidR="009D5726" w:rsidRPr="001662C6" w:rsidRDefault="009D5726" w:rsidP="00901EE0">
            <w:pPr>
              <w:pStyle w:val="TAL"/>
              <w:rPr>
                <w:b/>
                <w:bCs/>
                <w:i/>
                <w:noProof/>
                <w:lang w:eastAsia="en-GB"/>
              </w:rPr>
            </w:pPr>
            <w:r w:rsidRPr="001662C6">
              <w:rPr>
                <w:lang w:eastAsia="en-GB"/>
              </w:rPr>
              <w:t xml:space="preserve">Includes the NR bands supported by the UE in (NG)EN-DC. The field is included in case the parameter </w:t>
            </w:r>
            <w:r w:rsidRPr="001662C6">
              <w:rPr>
                <w:i/>
              </w:rPr>
              <w:t>en-DC</w:t>
            </w:r>
            <w:r w:rsidRPr="001662C6">
              <w:t xml:space="preserve"> or </w:t>
            </w:r>
            <w:r w:rsidRPr="001662C6">
              <w:rPr>
                <w:i/>
              </w:rPr>
              <w:t>ng-EN-DC</w:t>
            </w:r>
            <w:r w:rsidRPr="001662C6">
              <w:t xml:space="preserve"> is present and set to </w:t>
            </w:r>
            <w:r w:rsidRPr="001662C6">
              <w:rPr>
                <w:i/>
              </w:rPr>
              <w:t xml:space="preserve">supported </w:t>
            </w:r>
            <w:r w:rsidRPr="001662C6">
              <w:t>and not otherwise</w:t>
            </w:r>
            <w:r w:rsidRPr="001662C6">
              <w:rPr>
                <w:lang w:eastAsia="en-GB"/>
              </w:rPr>
              <w:t>.</w:t>
            </w:r>
            <w:r w:rsidRPr="001662C6">
              <w:rPr>
                <w:lang w:eastAsia="zh-CN"/>
              </w:rPr>
              <w:t xml:space="preserve"> The presence of this field also indicates that the UE can perform both NR SS-RSRP and SS-RSRQ </w:t>
            </w:r>
            <w:r w:rsidRPr="001662C6">
              <w:rPr>
                <w:lang w:eastAsia="en-GB"/>
              </w:rPr>
              <w:t>measurement in the included NR band(s) as</w:t>
            </w:r>
            <w:r w:rsidRPr="001662C6">
              <w:rPr>
                <w:lang w:eastAsia="zh-CN"/>
              </w:rPr>
              <w:t xml:space="preserve"> specified in </w:t>
            </w:r>
            <w:r w:rsidRPr="001662C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7A8339B"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0BC02E0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E9EA2" w14:textId="77777777" w:rsidR="009D5726" w:rsidRPr="001662C6" w:rsidRDefault="009D5726" w:rsidP="00901EE0">
            <w:pPr>
              <w:pStyle w:val="TAL"/>
              <w:rPr>
                <w:b/>
                <w:i/>
                <w:lang w:eastAsia="en-GB"/>
              </w:rPr>
            </w:pPr>
            <w:r w:rsidRPr="001662C6">
              <w:rPr>
                <w:b/>
                <w:i/>
                <w:lang w:eastAsia="en-GB"/>
              </w:rPr>
              <w:t>supportedBandListWLAN</w:t>
            </w:r>
          </w:p>
          <w:p w14:paraId="67A889FC" w14:textId="77777777" w:rsidR="009D5726" w:rsidRPr="001662C6" w:rsidRDefault="009D5726" w:rsidP="00901EE0">
            <w:pPr>
              <w:pStyle w:val="TAL"/>
              <w:rPr>
                <w:b/>
                <w:bCs/>
                <w:i/>
                <w:noProof/>
                <w:lang w:eastAsia="en-GB"/>
              </w:rPr>
            </w:pPr>
            <w:r w:rsidRPr="001662C6">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7C28048"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63E067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2EDFA" w14:textId="77777777" w:rsidR="009D5726" w:rsidRPr="001662C6" w:rsidRDefault="009D5726" w:rsidP="00901EE0">
            <w:pPr>
              <w:pStyle w:val="TAL"/>
              <w:rPr>
                <w:b/>
                <w:bCs/>
                <w:i/>
                <w:noProof/>
                <w:lang w:eastAsia="en-GB"/>
              </w:rPr>
            </w:pPr>
            <w:r w:rsidRPr="001662C6">
              <w:rPr>
                <w:b/>
                <w:bCs/>
                <w:i/>
                <w:noProof/>
                <w:lang w:eastAsia="zh-TW"/>
              </w:rPr>
              <w:t>SupportedB</w:t>
            </w:r>
            <w:r w:rsidRPr="001662C6">
              <w:rPr>
                <w:b/>
                <w:bCs/>
                <w:i/>
                <w:noProof/>
                <w:lang w:eastAsia="en-GB"/>
              </w:rPr>
              <w:t>andUTRA-FDD</w:t>
            </w:r>
          </w:p>
          <w:p w14:paraId="7960806F" w14:textId="77777777" w:rsidR="009D5726" w:rsidRPr="001662C6" w:rsidRDefault="009D5726" w:rsidP="00901EE0">
            <w:pPr>
              <w:pStyle w:val="TAL"/>
              <w:rPr>
                <w:lang w:eastAsia="en-GB"/>
              </w:rPr>
            </w:pPr>
            <w:r w:rsidRPr="001662C6">
              <w:rPr>
                <w:lang w:eastAsia="en-GB"/>
              </w:rPr>
              <w:t>UTRA band as defined in TS 25.101 [17]</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2C22C1"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22CC675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B5148" w14:textId="77777777" w:rsidR="009D5726" w:rsidRPr="001662C6" w:rsidRDefault="009D5726" w:rsidP="00901EE0">
            <w:pPr>
              <w:pStyle w:val="TAL"/>
              <w:rPr>
                <w:b/>
                <w:bCs/>
                <w:i/>
                <w:noProof/>
                <w:lang w:eastAsia="en-GB"/>
              </w:rPr>
            </w:pPr>
            <w:r w:rsidRPr="001662C6">
              <w:rPr>
                <w:b/>
                <w:bCs/>
                <w:i/>
                <w:noProof/>
                <w:lang w:eastAsia="zh-TW"/>
              </w:rPr>
              <w:t>SupportedB</w:t>
            </w:r>
            <w:r w:rsidRPr="001662C6">
              <w:rPr>
                <w:b/>
                <w:bCs/>
                <w:i/>
                <w:noProof/>
                <w:lang w:eastAsia="en-GB"/>
              </w:rPr>
              <w:t>andUTRA-TDD128</w:t>
            </w:r>
          </w:p>
          <w:p w14:paraId="1FBA24A1" w14:textId="77777777" w:rsidR="009D5726" w:rsidRPr="001662C6" w:rsidRDefault="009D5726" w:rsidP="00901EE0">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1BF680"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3AEBCC8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44799" w14:textId="77777777" w:rsidR="009D5726" w:rsidRPr="001662C6" w:rsidRDefault="009D5726" w:rsidP="00901EE0">
            <w:pPr>
              <w:pStyle w:val="TAL"/>
              <w:rPr>
                <w:b/>
                <w:bCs/>
                <w:i/>
                <w:noProof/>
                <w:lang w:eastAsia="en-GB"/>
              </w:rPr>
            </w:pPr>
            <w:r w:rsidRPr="001662C6">
              <w:rPr>
                <w:b/>
                <w:bCs/>
                <w:i/>
                <w:noProof/>
                <w:lang w:eastAsia="zh-TW"/>
              </w:rPr>
              <w:t>SupportedB</w:t>
            </w:r>
            <w:r w:rsidRPr="001662C6">
              <w:rPr>
                <w:b/>
                <w:bCs/>
                <w:i/>
                <w:noProof/>
                <w:lang w:eastAsia="en-GB"/>
              </w:rPr>
              <w:t>andUTRA-TDD384</w:t>
            </w:r>
          </w:p>
          <w:p w14:paraId="375B82C3" w14:textId="77777777" w:rsidR="009D5726" w:rsidRPr="001662C6" w:rsidRDefault="009D5726" w:rsidP="00901EE0">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B445EF"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20E74B8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1FD56" w14:textId="77777777" w:rsidR="009D5726" w:rsidRPr="001662C6" w:rsidRDefault="009D5726" w:rsidP="00901EE0">
            <w:pPr>
              <w:pStyle w:val="TAL"/>
              <w:rPr>
                <w:b/>
                <w:bCs/>
                <w:i/>
                <w:noProof/>
                <w:lang w:eastAsia="en-GB"/>
              </w:rPr>
            </w:pPr>
            <w:r w:rsidRPr="001662C6">
              <w:rPr>
                <w:b/>
                <w:bCs/>
                <w:i/>
                <w:noProof/>
                <w:lang w:eastAsia="zh-TW"/>
              </w:rPr>
              <w:t>SupportedB</w:t>
            </w:r>
            <w:r w:rsidRPr="001662C6">
              <w:rPr>
                <w:b/>
                <w:bCs/>
                <w:i/>
                <w:noProof/>
                <w:lang w:eastAsia="en-GB"/>
              </w:rPr>
              <w:t>andUTRA-TDD768</w:t>
            </w:r>
          </w:p>
          <w:p w14:paraId="643078BF" w14:textId="77777777" w:rsidR="009D5726" w:rsidRPr="001662C6" w:rsidRDefault="009D5726" w:rsidP="00901EE0">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95338C"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6B44D9E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448CFA2" w14:textId="77777777" w:rsidR="009D5726" w:rsidRPr="001662C6" w:rsidRDefault="009D5726" w:rsidP="00901EE0">
            <w:pPr>
              <w:pStyle w:val="TAL"/>
              <w:rPr>
                <w:b/>
                <w:i/>
                <w:iCs/>
              </w:rPr>
            </w:pPr>
            <w:r w:rsidRPr="001662C6">
              <w:rPr>
                <w:b/>
                <w:i/>
                <w:iCs/>
              </w:rPr>
              <w:t>supportedBandwidthCombinationSet</w:t>
            </w:r>
          </w:p>
          <w:p w14:paraId="58525B08" w14:textId="77777777" w:rsidR="009D5726" w:rsidRPr="001662C6" w:rsidRDefault="009D5726" w:rsidP="00901EE0">
            <w:pPr>
              <w:pStyle w:val="TAL"/>
              <w:rPr>
                <w:kern w:val="2"/>
                <w:lang w:eastAsia="zh-CN"/>
              </w:rPr>
            </w:pPr>
            <w:r w:rsidRPr="001662C6">
              <w:rPr>
                <w:kern w:val="2"/>
                <w:lang w:eastAsia="zh-CN"/>
              </w:rPr>
              <w:t xml:space="preserve">The </w:t>
            </w:r>
            <w:r w:rsidRPr="001662C6">
              <w:rPr>
                <w:i/>
                <w:kern w:val="2"/>
                <w:lang w:eastAsia="zh-CN"/>
              </w:rPr>
              <w:t>supportedBandwidthCombinationSet</w:t>
            </w:r>
            <w:r w:rsidRPr="001662C6">
              <w:rPr>
                <w:kern w:val="2"/>
                <w:lang w:eastAsia="zh-CN"/>
              </w:rPr>
              <w:t xml:space="preserve"> indicated for a band combination is applicable to all bandwidth classes indicated by the UE in this band combination.</w:t>
            </w:r>
          </w:p>
          <w:p w14:paraId="6A7B324C" w14:textId="77777777" w:rsidR="009D5726" w:rsidRPr="001662C6" w:rsidRDefault="009D5726" w:rsidP="00901EE0">
            <w:pPr>
              <w:pStyle w:val="TAL"/>
              <w:rPr>
                <w:lang w:eastAsia="en-GB"/>
              </w:rPr>
            </w:pPr>
            <w:r w:rsidRPr="001662C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13457922"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3722681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94B5D" w14:textId="77777777" w:rsidR="009D5726" w:rsidRPr="001662C6" w:rsidRDefault="009D5726" w:rsidP="00901EE0">
            <w:pPr>
              <w:pStyle w:val="TAL"/>
              <w:rPr>
                <w:b/>
                <w:i/>
                <w:lang w:eastAsia="zh-CN"/>
              </w:rPr>
            </w:pPr>
            <w:r w:rsidRPr="001662C6">
              <w:rPr>
                <w:b/>
                <w:i/>
                <w:lang w:eastAsia="zh-CN"/>
              </w:rPr>
              <w:t>supportedCellGrouping</w:t>
            </w:r>
          </w:p>
          <w:p w14:paraId="217D08C7" w14:textId="77777777" w:rsidR="009D5726" w:rsidRPr="001662C6" w:rsidRDefault="009D5726" w:rsidP="00901EE0">
            <w:pPr>
              <w:pStyle w:val="TAL"/>
              <w:rPr>
                <w:lang w:eastAsia="zh-CN"/>
              </w:rPr>
            </w:pPr>
            <w:r w:rsidRPr="001662C6">
              <w:rPr>
                <w:lang w:eastAsia="zh-CN"/>
              </w:rPr>
              <w:t>This field indicates for which mapping of serving cells to cell groups (</w:t>
            </w:r>
            <w:r w:rsidRPr="001662C6">
              <w:rPr>
                <w:lang w:eastAsia="en-GB"/>
              </w:rPr>
              <w:t>i.e. MCG or SCG)</w:t>
            </w:r>
            <w:r w:rsidRPr="001662C6">
              <w:rPr>
                <w:lang w:eastAsia="ko-KR"/>
              </w:rPr>
              <w:t xml:space="preserve"> </w:t>
            </w:r>
            <w:r w:rsidRPr="001662C6">
              <w:rPr>
                <w:lang w:eastAsia="zh-CN"/>
              </w:rPr>
              <w:t xml:space="preserve">the UE supports asynchronous DC. This field is only present for a band combination with more than two </w:t>
            </w:r>
            <w:r w:rsidRPr="001662C6">
              <w:rPr>
                <w:lang w:eastAsia="en-GB"/>
              </w:rPr>
              <w:t xml:space="preserve">but less than six </w:t>
            </w:r>
            <w:r w:rsidRPr="001662C6">
              <w:rPr>
                <w:lang w:eastAsia="zh-CN"/>
              </w:rPr>
              <w:t>band entries where the UE supports asynchronous DC. If this field is not present but asynchronous operation is supported, the UE supports all possible mappings of serving cells to cell groups</w:t>
            </w:r>
            <w:r w:rsidRPr="001662C6">
              <w:rPr>
                <w:lang w:eastAsia="en-GB"/>
              </w:rPr>
              <w:t xml:space="preserve"> </w:t>
            </w:r>
            <w:r w:rsidRPr="001662C6">
              <w:rPr>
                <w:lang w:eastAsia="zh-CN"/>
              </w:rPr>
              <w:t xml:space="preserve">for the band combination. The bitmap size is selected based on the number of entries in the combinations, i.e., in case of three entries, the bitmap corresponding to </w:t>
            </w:r>
            <w:r w:rsidRPr="001662C6">
              <w:rPr>
                <w:i/>
                <w:lang w:eastAsia="zh-CN"/>
              </w:rPr>
              <w:t>threeEntries</w:t>
            </w:r>
            <w:r w:rsidRPr="001662C6">
              <w:rPr>
                <w:lang w:eastAsia="zh-CN"/>
              </w:rPr>
              <w:t xml:space="preserve"> is selected and so on.</w:t>
            </w:r>
          </w:p>
          <w:p w14:paraId="54C6738A" w14:textId="77777777" w:rsidR="009D5726" w:rsidRPr="001662C6" w:rsidRDefault="009D5726" w:rsidP="00901EE0">
            <w:pPr>
              <w:pStyle w:val="TAL"/>
              <w:rPr>
                <w:lang w:eastAsia="zh-CN"/>
              </w:rPr>
            </w:pPr>
            <w:r w:rsidRPr="001662C6">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662C6">
              <w:rPr>
                <w:lang w:eastAsia="en-GB"/>
              </w:rPr>
              <w:t xml:space="preserve"> </w:t>
            </w:r>
            <w:r w:rsidRPr="001662C6">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C4B4647" w14:textId="77777777" w:rsidR="009D5726" w:rsidRPr="001662C6" w:rsidRDefault="009D5726" w:rsidP="00901EE0">
            <w:pPr>
              <w:pStyle w:val="TAL"/>
              <w:rPr>
                <w:lang w:eastAsia="zh-CN"/>
              </w:rPr>
            </w:pPr>
            <w:r w:rsidRPr="001662C6">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4ED40721" w14:textId="77777777" w:rsidR="009D5726" w:rsidRPr="001662C6" w:rsidRDefault="009D5726" w:rsidP="00901EE0">
            <w:pPr>
              <w:pStyle w:val="TAL"/>
              <w:jc w:val="center"/>
              <w:rPr>
                <w:lang w:eastAsia="zh-CN"/>
              </w:rPr>
            </w:pPr>
            <w:r w:rsidRPr="001662C6">
              <w:rPr>
                <w:lang w:eastAsia="zh-CN"/>
              </w:rPr>
              <w:t>-</w:t>
            </w:r>
          </w:p>
        </w:tc>
      </w:tr>
      <w:tr w:rsidR="009D5726" w:rsidRPr="001662C6" w14:paraId="0D4DFCC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FEF6F1" w14:textId="77777777" w:rsidR="009D5726" w:rsidRPr="001662C6" w:rsidRDefault="009D5726" w:rsidP="00901EE0">
            <w:pPr>
              <w:pStyle w:val="TAL"/>
              <w:rPr>
                <w:b/>
                <w:i/>
                <w:iCs/>
              </w:rPr>
            </w:pPr>
            <w:r w:rsidRPr="001662C6">
              <w:rPr>
                <w:b/>
                <w:i/>
                <w:iCs/>
              </w:rPr>
              <w:t>supportedCSI-Proc, sTTI-SupportedCSI-Proc</w:t>
            </w:r>
          </w:p>
          <w:p w14:paraId="7954602D" w14:textId="77777777" w:rsidR="009D5726" w:rsidRPr="001662C6" w:rsidRDefault="009D5726" w:rsidP="00901EE0">
            <w:pPr>
              <w:pStyle w:val="TAL"/>
              <w:rPr>
                <w:b/>
                <w:bCs/>
              </w:rPr>
            </w:pPr>
            <w:r w:rsidRPr="001662C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662C6">
              <w:rPr>
                <w:i/>
                <w:lang w:eastAsia="en-GB"/>
              </w:rPr>
              <w:t>BandParameters/STTI-SPT-BandParameters</w:t>
            </w:r>
            <w:r w:rsidRPr="001662C6">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4FA9C61"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605263F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E7E37F" w14:textId="77777777" w:rsidR="009D5726" w:rsidRPr="001662C6" w:rsidRDefault="009D5726" w:rsidP="00901EE0">
            <w:pPr>
              <w:keepNext/>
              <w:keepLines/>
              <w:spacing w:after="0"/>
              <w:rPr>
                <w:rFonts w:ascii="Arial" w:hAnsi="Arial"/>
                <w:b/>
                <w:i/>
                <w:iCs/>
                <w:sz w:val="18"/>
              </w:rPr>
            </w:pPr>
            <w:r w:rsidRPr="001662C6">
              <w:rPr>
                <w:rFonts w:ascii="Arial" w:hAnsi="Arial"/>
                <w:b/>
                <w:i/>
                <w:iCs/>
                <w:sz w:val="18"/>
              </w:rPr>
              <w:t>supportedCSI-Proc (in FeatureSetDL-PerCC)</w:t>
            </w:r>
          </w:p>
          <w:p w14:paraId="720F3A41" w14:textId="77777777" w:rsidR="009D5726" w:rsidRPr="001662C6" w:rsidRDefault="009D5726" w:rsidP="00901EE0">
            <w:pPr>
              <w:pStyle w:val="TAL"/>
              <w:rPr>
                <w:b/>
                <w:i/>
                <w:iCs/>
              </w:rPr>
            </w:pPr>
            <w:r w:rsidRPr="001662C6">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D3AB584"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1A44195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D2D559" w14:textId="77777777" w:rsidR="009D5726" w:rsidRPr="001662C6" w:rsidRDefault="009D5726" w:rsidP="00901EE0">
            <w:pPr>
              <w:keepNext/>
              <w:keepLines/>
              <w:spacing w:after="0"/>
              <w:rPr>
                <w:rFonts w:ascii="Arial" w:hAnsi="Arial"/>
                <w:b/>
                <w:i/>
                <w:iCs/>
                <w:sz w:val="18"/>
              </w:rPr>
            </w:pPr>
            <w:r w:rsidRPr="001662C6">
              <w:rPr>
                <w:rFonts w:ascii="Arial" w:hAnsi="Arial"/>
                <w:b/>
                <w:i/>
                <w:iCs/>
                <w:sz w:val="18"/>
              </w:rPr>
              <w:t>supportedMIMO-CapabilityDL-MRDC (in FeatureSetDL-PerCC)</w:t>
            </w:r>
          </w:p>
          <w:p w14:paraId="5A4F9B83" w14:textId="77777777" w:rsidR="009D5726" w:rsidRPr="001662C6" w:rsidRDefault="009D5726" w:rsidP="00901EE0">
            <w:pPr>
              <w:pStyle w:val="TAL"/>
              <w:rPr>
                <w:b/>
                <w:i/>
                <w:iCs/>
              </w:rPr>
            </w:pPr>
            <w:r w:rsidRPr="001662C6">
              <w:rPr>
                <w:iCs/>
              </w:rPr>
              <w:t xml:space="preserve">In </w:t>
            </w:r>
            <w:r w:rsidRPr="001662C6">
              <w:rPr>
                <w:lang w:eastAsia="en-GB"/>
              </w:rPr>
              <w:t>MR</w:t>
            </w:r>
            <w:r w:rsidRPr="001662C6">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3B0DC4CF"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68B6E16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8CAD71" w14:textId="77777777" w:rsidR="009D5726" w:rsidRPr="001662C6" w:rsidRDefault="009D5726" w:rsidP="00901EE0">
            <w:pPr>
              <w:pStyle w:val="TAL"/>
              <w:rPr>
                <w:b/>
                <w:i/>
                <w:lang w:eastAsia="en-GB"/>
              </w:rPr>
            </w:pPr>
            <w:r w:rsidRPr="001662C6">
              <w:rPr>
                <w:b/>
                <w:i/>
                <w:lang w:eastAsia="en-GB"/>
              </w:rPr>
              <w:t>supportedNAICS-2CRS-AP</w:t>
            </w:r>
          </w:p>
          <w:p w14:paraId="4CE6A08A" w14:textId="77777777" w:rsidR="009D5726" w:rsidRPr="001662C6" w:rsidRDefault="009D5726" w:rsidP="00901EE0">
            <w:pPr>
              <w:pStyle w:val="TAL"/>
              <w:rPr>
                <w:lang w:eastAsia="en-GB"/>
              </w:rPr>
            </w:pPr>
            <w:r w:rsidRPr="001662C6">
              <w:rPr>
                <w:lang w:eastAsia="en-GB"/>
              </w:rPr>
              <w:t xml:space="preserve">If included, the UE supports NAICS for the band combination. The UE shall include a bitmap of the same length, and in the same order, as in </w:t>
            </w:r>
            <w:r w:rsidRPr="001662C6">
              <w:rPr>
                <w:i/>
                <w:lang w:eastAsia="en-GB"/>
              </w:rPr>
              <w:t xml:space="preserve">naics-Capability-List, </w:t>
            </w:r>
            <w:r w:rsidRPr="001662C6">
              <w:rPr>
                <w:lang w:eastAsia="en-GB"/>
              </w:rPr>
              <w:t>to indicate 2 CRS AP NAICS capability of the band combination. The first/ leftmost bit points to the first entry of</w:t>
            </w:r>
            <w:r w:rsidRPr="001662C6">
              <w:rPr>
                <w:i/>
                <w:lang w:eastAsia="en-GB"/>
              </w:rPr>
              <w:t xml:space="preserve"> naics-Capability-List</w:t>
            </w:r>
            <w:r w:rsidRPr="001662C6">
              <w:rPr>
                <w:lang w:eastAsia="en-GB"/>
              </w:rPr>
              <w:t>, the second bit points to the second entry of</w:t>
            </w:r>
            <w:r w:rsidRPr="001662C6">
              <w:rPr>
                <w:i/>
                <w:lang w:eastAsia="en-GB"/>
              </w:rPr>
              <w:t xml:space="preserve"> naics-Capability-List</w:t>
            </w:r>
            <w:r w:rsidRPr="001662C6">
              <w:rPr>
                <w:lang w:eastAsia="en-GB"/>
              </w:rPr>
              <w:t>, and so on.</w:t>
            </w:r>
          </w:p>
          <w:p w14:paraId="46A9BBD4" w14:textId="77777777" w:rsidR="009D5726" w:rsidRPr="001662C6" w:rsidRDefault="009D5726" w:rsidP="00901EE0">
            <w:pPr>
              <w:pStyle w:val="TAL"/>
              <w:rPr>
                <w:rFonts w:eastAsia="SimSun"/>
                <w:b/>
                <w:bCs/>
                <w:lang w:eastAsia="zh-CN"/>
              </w:rPr>
            </w:pPr>
            <w:r w:rsidRPr="001662C6">
              <w:rPr>
                <w:lang w:eastAsia="en-GB"/>
              </w:rPr>
              <w:t>For band combinations with a single component carrier, UE is only allowed to indicate {</w:t>
            </w:r>
            <w:r w:rsidRPr="001662C6">
              <w:rPr>
                <w:rFonts w:eastAsia="SimSun"/>
                <w:i/>
                <w:lang w:eastAsia="zh-CN"/>
              </w:rPr>
              <w:t>numberOfNAICS-CapableCC</w:t>
            </w:r>
            <w:r w:rsidRPr="001662C6">
              <w:rPr>
                <w:rFonts w:eastAsia="SimSun"/>
                <w:lang w:eastAsia="zh-CN"/>
              </w:rPr>
              <w:t xml:space="preserve">, </w:t>
            </w:r>
            <w:r w:rsidRPr="001662C6">
              <w:rPr>
                <w:i/>
                <w:lang w:eastAsia="en-GB"/>
              </w:rPr>
              <w:t>numberOfAggregatedPRB</w:t>
            </w:r>
            <w:r w:rsidRPr="001662C6">
              <w:rPr>
                <w:lang w:eastAsia="en-GB"/>
              </w:rPr>
              <w:t>}</w:t>
            </w:r>
            <w:r w:rsidRPr="001662C6">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8978ADB"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0A4F48E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21159" w14:textId="77777777" w:rsidR="009D5726" w:rsidRPr="001662C6" w:rsidRDefault="009D5726" w:rsidP="00901EE0">
            <w:pPr>
              <w:pStyle w:val="TAL"/>
              <w:rPr>
                <w:b/>
                <w:i/>
                <w:lang w:eastAsia="zh-CN"/>
              </w:rPr>
            </w:pPr>
            <w:r w:rsidRPr="001662C6">
              <w:rPr>
                <w:b/>
                <w:i/>
                <w:lang w:eastAsia="zh-CN"/>
              </w:rPr>
              <w:t>supportedOperatorDic</w:t>
            </w:r>
          </w:p>
          <w:p w14:paraId="43905082" w14:textId="77777777" w:rsidR="009D5726" w:rsidRPr="001662C6" w:rsidRDefault="009D5726" w:rsidP="00901EE0">
            <w:pPr>
              <w:pStyle w:val="TAL"/>
              <w:rPr>
                <w:b/>
                <w:i/>
                <w:lang w:eastAsia="en-GB"/>
              </w:rPr>
            </w:pPr>
            <w:r w:rsidRPr="001662C6">
              <w:rPr>
                <w:lang w:eastAsia="zh-CN"/>
              </w:rPr>
              <w:t xml:space="preserve">Indicates whether the UE supports operator defined dictionary. If UE supports operator defined dictionary, the UE shall report </w:t>
            </w:r>
            <w:r w:rsidRPr="001662C6">
              <w:rPr>
                <w:i/>
                <w:lang w:eastAsia="zh-CN"/>
              </w:rPr>
              <w:t xml:space="preserve">versionOfDictionary </w:t>
            </w:r>
            <w:r w:rsidRPr="001662C6">
              <w:rPr>
                <w:lang w:eastAsia="zh-CN"/>
              </w:rPr>
              <w:t xml:space="preserve">and </w:t>
            </w:r>
            <w:r w:rsidRPr="001662C6">
              <w:rPr>
                <w:i/>
                <w:lang w:eastAsia="zh-CN"/>
              </w:rPr>
              <w:t>associatedPLMN-ID</w:t>
            </w:r>
            <w:r w:rsidRPr="001662C6">
              <w:rPr>
                <w:lang w:eastAsia="zh-CN"/>
              </w:rPr>
              <w:t xml:space="preserve"> of the stored operator defined dictionary. This parameter is not required to be present if the UE is in VPLMN. In this release of the specification, UE can only support one operator defined dictionary. The </w:t>
            </w:r>
            <w:r w:rsidRPr="001662C6">
              <w:rPr>
                <w:i/>
                <w:lang w:eastAsia="zh-CN"/>
              </w:rPr>
              <w:t>associatedPLMN-ID</w:t>
            </w:r>
            <w:r w:rsidRPr="001662C6">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126D6884" w14:textId="77777777" w:rsidR="009D5726" w:rsidRPr="001662C6" w:rsidRDefault="009D5726" w:rsidP="00901EE0">
            <w:pPr>
              <w:pStyle w:val="TAL"/>
              <w:jc w:val="center"/>
              <w:rPr>
                <w:bCs/>
                <w:noProof/>
                <w:lang w:eastAsia="zh-TW"/>
              </w:rPr>
            </w:pPr>
            <w:r w:rsidRPr="001662C6">
              <w:rPr>
                <w:bCs/>
                <w:noProof/>
                <w:lang w:eastAsia="zh-CN"/>
              </w:rPr>
              <w:t>-</w:t>
            </w:r>
          </w:p>
        </w:tc>
      </w:tr>
      <w:tr w:rsidR="009D5726" w:rsidRPr="001662C6" w14:paraId="47C9077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C7B32" w14:textId="77777777" w:rsidR="009D5726" w:rsidRPr="001662C6" w:rsidRDefault="009D5726" w:rsidP="00901EE0">
            <w:pPr>
              <w:pStyle w:val="TAL"/>
              <w:rPr>
                <w:b/>
                <w:i/>
                <w:iCs/>
              </w:rPr>
            </w:pPr>
            <w:r w:rsidRPr="001662C6">
              <w:rPr>
                <w:b/>
                <w:i/>
                <w:iCs/>
              </w:rPr>
              <w:t>supportRohcContextContinue</w:t>
            </w:r>
          </w:p>
          <w:p w14:paraId="59FEE642" w14:textId="77777777" w:rsidR="009D5726" w:rsidRPr="001662C6" w:rsidRDefault="009D5726" w:rsidP="00901EE0">
            <w:pPr>
              <w:pStyle w:val="TAL"/>
              <w:rPr>
                <w:i/>
                <w:iCs/>
              </w:rPr>
            </w:pPr>
            <w:r w:rsidRPr="001662C6">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2D45B8D"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008483D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2F3E04" w14:textId="77777777" w:rsidR="009D5726" w:rsidRPr="001662C6" w:rsidRDefault="009D5726" w:rsidP="00901EE0">
            <w:pPr>
              <w:pStyle w:val="TAL"/>
              <w:rPr>
                <w:b/>
                <w:i/>
                <w:lang w:eastAsia="en-GB"/>
              </w:rPr>
            </w:pPr>
            <w:r w:rsidRPr="001662C6">
              <w:rPr>
                <w:b/>
                <w:i/>
                <w:lang w:eastAsia="en-GB"/>
              </w:rPr>
              <w:t>supportedROHC-Profiles</w:t>
            </w:r>
          </w:p>
          <w:p w14:paraId="5D6AC943" w14:textId="77777777" w:rsidR="009D5726" w:rsidRPr="001662C6" w:rsidRDefault="009D5726" w:rsidP="00901EE0">
            <w:pPr>
              <w:pStyle w:val="TAL"/>
              <w:rPr>
                <w:b/>
                <w:i/>
                <w:lang w:eastAsia="en-GB"/>
              </w:rPr>
            </w:pPr>
            <w:r w:rsidRPr="001662C6">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64B7F6D0"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508ED9A5"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2E017" w14:textId="77777777" w:rsidR="009D5726" w:rsidRPr="001662C6" w:rsidRDefault="009D5726" w:rsidP="00901EE0">
            <w:pPr>
              <w:pStyle w:val="TAL"/>
              <w:rPr>
                <w:b/>
                <w:i/>
                <w:lang w:eastAsia="en-GB"/>
              </w:rPr>
            </w:pPr>
            <w:r w:rsidRPr="001662C6">
              <w:rPr>
                <w:b/>
                <w:i/>
                <w:lang w:eastAsia="en-GB"/>
              </w:rPr>
              <w:t>supportedUplinkOnlyROHC-Profiles</w:t>
            </w:r>
          </w:p>
          <w:p w14:paraId="2D1BBE68" w14:textId="77777777" w:rsidR="009D5726" w:rsidRPr="001662C6" w:rsidRDefault="009D5726" w:rsidP="00901EE0">
            <w:pPr>
              <w:pStyle w:val="TAL"/>
              <w:rPr>
                <w:b/>
                <w:i/>
                <w:lang w:eastAsia="en-GB"/>
              </w:rPr>
            </w:pPr>
            <w:r w:rsidRPr="001662C6">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C6457F3"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3FA01E4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07D04" w14:textId="77777777" w:rsidR="009D5726" w:rsidRPr="001662C6" w:rsidRDefault="009D5726" w:rsidP="00901EE0">
            <w:pPr>
              <w:pStyle w:val="TAL"/>
              <w:rPr>
                <w:b/>
                <w:i/>
                <w:lang w:eastAsia="zh-CN"/>
              </w:rPr>
            </w:pPr>
            <w:r w:rsidRPr="001662C6">
              <w:rPr>
                <w:b/>
                <w:i/>
                <w:lang w:eastAsia="zh-CN"/>
              </w:rPr>
              <w:t>supportedStandardDic</w:t>
            </w:r>
          </w:p>
          <w:p w14:paraId="2C08AF69" w14:textId="77777777" w:rsidR="009D5726" w:rsidRPr="001662C6" w:rsidRDefault="009D5726" w:rsidP="00901EE0">
            <w:pPr>
              <w:pStyle w:val="TAL"/>
              <w:rPr>
                <w:b/>
                <w:i/>
                <w:lang w:eastAsia="en-GB"/>
              </w:rPr>
            </w:pPr>
            <w:r w:rsidRPr="001662C6">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43E2862"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6516DF0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B5779B" w14:textId="77777777" w:rsidR="009D5726" w:rsidRPr="001662C6" w:rsidRDefault="009D5726" w:rsidP="00901EE0">
            <w:pPr>
              <w:pStyle w:val="TAL"/>
              <w:rPr>
                <w:b/>
                <w:i/>
                <w:lang w:eastAsia="zh-CN"/>
              </w:rPr>
            </w:pPr>
            <w:r w:rsidRPr="001662C6">
              <w:rPr>
                <w:b/>
                <w:i/>
                <w:lang w:eastAsia="zh-CN"/>
              </w:rPr>
              <w:t>supportedUDC</w:t>
            </w:r>
          </w:p>
          <w:p w14:paraId="58BA66E6" w14:textId="77777777" w:rsidR="009D5726" w:rsidRPr="001662C6" w:rsidRDefault="009D5726" w:rsidP="00901EE0">
            <w:pPr>
              <w:pStyle w:val="TAL"/>
              <w:rPr>
                <w:b/>
                <w:i/>
                <w:lang w:eastAsia="zh-CN"/>
              </w:rPr>
            </w:pPr>
            <w:r w:rsidRPr="001662C6">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20A6D7C"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4434905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77C79F" w14:textId="77777777" w:rsidR="009D5726" w:rsidRPr="001662C6" w:rsidRDefault="009D5726" w:rsidP="00901EE0">
            <w:pPr>
              <w:pStyle w:val="TAL"/>
              <w:rPr>
                <w:b/>
                <w:i/>
                <w:iCs/>
              </w:rPr>
            </w:pPr>
            <w:r w:rsidRPr="001662C6">
              <w:rPr>
                <w:b/>
                <w:i/>
                <w:iCs/>
              </w:rPr>
              <w:t>tdd-SpecialSubframe</w:t>
            </w:r>
          </w:p>
          <w:p w14:paraId="4331FDB2" w14:textId="77777777" w:rsidR="009D5726" w:rsidRPr="001662C6" w:rsidRDefault="009D5726" w:rsidP="00901EE0">
            <w:pPr>
              <w:pStyle w:val="TAL"/>
              <w:rPr>
                <w:i/>
                <w:iCs/>
              </w:rPr>
            </w:pPr>
            <w:r w:rsidRPr="001662C6">
              <w:rPr>
                <w:lang w:eastAsia="en-GB"/>
              </w:rPr>
              <w:t xml:space="preserve">Indicates whether the UE supports TDD special subframe defined in TS 36.211 [21]. A UE shall indicate </w:t>
            </w:r>
            <w:r w:rsidRPr="001662C6">
              <w:rPr>
                <w:i/>
                <w:lang w:eastAsia="en-GB"/>
              </w:rPr>
              <w:t>tdd-SpecialSubframe-r11</w:t>
            </w:r>
            <w:r w:rsidRPr="001662C6">
              <w:rPr>
                <w:lang w:eastAsia="en-GB"/>
              </w:rPr>
              <w:t xml:space="preserve"> if it supports the TDD special subframes ssp7 and ssp9. A UE shall indicate </w:t>
            </w:r>
            <w:r w:rsidRPr="001662C6">
              <w:rPr>
                <w:i/>
                <w:lang w:eastAsia="en-GB"/>
              </w:rPr>
              <w:t>tdd-SpecialSubframe-r14</w:t>
            </w:r>
            <w:r w:rsidRPr="001662C6">
              <w:rPr>
                <w:lang w:eastAsia="en-GB"/>
              </w:rPr>
              <w:t xml:space="preserve"> if it supports the TDD special subframe ssp10,</w:t>
            </w:r>
            <w:r w:rsidRPr="001662C6">
              <w:t xml:space="preserve"> except when </w:t>
            </w:r>
            <w:r w:rsidRPr="001662C6">
              <w:rPr>
                <w:i/>
              </w:rPr>
              <w:t>ssp10-TDD-Only-r14</w:t>
            </w:r>
            <w:r w:rsidRPr="001662C6">
              <w:t xml:space="preserve"> is included</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DE74D2" w14:textId="77777777" w:rsidR="009D5726" w:rsidRPr="001662C6" w:rsidRDefault="009D5726" w:rsidP="00901EE0">
            <w:pPr>
              <w:pStyle w:val="TAL"/>
              <w:jc w:val="center"/>
              <w:rPr>
                <w:bCs/>
                <w:noProof/>
                <w:lang w:eastAsia="zh-TW"/>
              </w:rPr>
            </w:pPr>
            <w:r w:rsidRPr="001662C6">
              <w:rPr>
                <w:bCs/>
                <w:noProof/>
                <w:lang w:eastAsia="zh-TW"/>
              </w:rPr>
              <w:t>Yes</w:t>
            </w:r>
          </w:p>
        </w:tc>
      </w:tr>
      <w:tr w:rsidR="009D5726" w:rsidRPr="001662C6" w14:paraId="6A82C9F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92B479" w14:textId="77777777" w:rsidR="009D5726" w:rsidRPr="001662C6" w:rsidRDefault="009D5726" w:rsidP="00901EE0">
            <w:pPr>
              <w:keepNext/>
              <w:keepLines/>
              <w:spacing w:after="0"/>
              <w:rPr>
                <w:rFonts w:ascii="Arial" w:hAnsi="Arial" w:cs="Arial"/>
                <w:b/>
                <w:bCs/>
                <w:i/>
                <w:noProof/>
                <w:sz w:val="18"/>
                <w:szCs w:val="18"/>
                <w:lang w:eastAsia="zh-CN"/>
              </w:rPr>
            </w:pPr>
            <w:r w:rsidRPr="001662C6">
              <w:rPr>
                <w:rFonts w:ascii="Arial" w:hAnsi="Arial" w:cs="Arial"/>
                <w:b/>
                <w:bCs/>
                <w:i/>
                <w:noProof/>
                <w:sz w:val="18"/>
                <w:szCs w:val="18"/>
              </w:rPr>
              <w:t>tdd-FDD-CA-PCellDuplex</w:t>
            </w:r>
          </w:p>
          <w:p w14:paraId="2A224F63" w14:textId="77777777" w:rsidR="009D5726" w:rsidRPr="001662C6" w:rsidRDefault="009D5726" w:rsidP="00901EE0">
            <w:pPr>
              <w:pStyle w:val="TAL"/>
              <w:rPr>
                <w:i/>
                <w:iCs/>
              </w:rPr>
            </w:pPr>
            <w:r w:rsidRPr="001662C6">
              <w:rPr>
                <w:bCs/>
                <w:noProof/>
                <w:lang w:eastAsia="zh-CN"/>
              </w:rPr>
              <w:t xml:space="preserve">The presence of this field </w:t>
            </w:r>
            <w:r w:rsidRPr="001662C6">
              <w:rPr>
                <w:noProof/>
                <w:lang w:eastAsia="zh-CN"/>
              </w:rPr>
              <w:t>i</w:t>
            </w:r>
            <w:r w:rsidRPr="001662C6">
              <w:rPr>
                <w:bCs/>
                <w:noProof/>
                <w:lang w:eastAsia="zh-CN"/>
              </w:rPr>
              <w:t xml:space="preserve">ndicates </w:t>
            </w:r>
            <w:r w:rsidRPr="001662C6">
              <w:rPr>
                <w:noProof/>
                <w:lang w:eastAsia="zh-CN"/>
              </w:rPr>
              <w:t>that</w:t>
            </w:r>
            <w:r w:rsidRPr="001662C6">
              <w:rPr>
                <w:bCs/>
                <w:noProof/>
                <w:lang w:eastAsia="zh-CN"/>
              </w:rPr>
              <w:t xml:space="preserve"> the UE supports TDD/FDD CA in any supported band combination including at least one FDD band </w:t>
            </w:r>
            <w:r w:rsidRPr="001662C6">
              <w:rPr>
                <w:noProof/>
                <w:lang w:eastAsia="zh-CN"/>
              </w:rPr>
              <w:t xml:space="preserve">with </w:t>
            </w:r>
            <w:r w:rsidRPr="001662C6">
              <w:rPr>
                <w:i/>
                <w:noProof/>
                <w:lang w:eastAsia="zh-CN"/>
              </w:rPr>
              <w:t>bandParametersUL</w:t>
            </w:r>
            <w:r w:rsidRPr="001662C6">
              <w:rPr>
                <w:bCs/>
                <w:noProof/>
                <w:lang w:eastAsia="zh-CN"/>
              </w:rPr>
              <w:t xml:space="preserve"> and at least one TDD band</w:t>
            </w:r>
            <w:r w:rsidRPr="001662C6">
              <w:rPr>
                <w:noProof/>
                <w:lang w:eastAsia="zh-CN"/>
              </w:rPr>
              <w:t xml:space="preserve"> with </w:t>
            </w:r>
            <w:r w:rsidRPr="001662C6">
              <w:rPr>
                <w:i/>
                <w:noProof/>
                <w:lang w:eastAsia="zh-CN"/>
              </w:rPr>
              <w:t>bandParametersUL</w:t>
            </w:r>
            <w:r w:rsidRPr="001662C6">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662C6">
              <w:rPr>
                <w:lang w:eastAsia="en-GB"/>
              </w:rPr>
              <w:t xml:space="preserve">with </w:t>
            </w:r>
            <w:r w:rsidRPr="001662C6">
              <w:rPr>
                <w:i/>
                <w:lang w:eastAsia="en-GB"/>
              </w:rPr>
              <w:t>bandParametersUL</w:t>
            </w:r>
            <w:r w:rsidRPr="001662C6">
              <w:rPr>
                <w:noProof/>
                <w:lang w:eastAsia="zh-CN"/>
              </w:rPr>
              <w:t xml:space="preserve"> </w:t>
            </w:r>
            <w:r w:rsidRPr="001662C6">
              <w:rPr>
                <w:bCs/>
                <w:noProof/>
                <w:lang w:eastAsia="zh-CN"/>
              </w:rPr>
              <w:t>and at least one TDD band</w:t>
            </w:r>
            <w:r w:rsidRPr="001662C6">
              <w:rPr>
                <w:lang w:eastAsia="en-GB"/>
              </w:rPr>
              <w:t xml:space="preserve"> with </w:t>
            </w:r>
            <w:r w:rsidRPr="001662C6">
              <w:rPr>
                <w:i/>
                <w:lang w:eastAsia="en-GB"/>
              </w:rPr>
              <w:t>bandParametersUL</w:t>
            </w:r>
            <w:r w:rsidRPr="001662C6">
              <w:rPr>
                <w:bCs/>
                <w:noProof/>
                <w:lang w:eastAsia="zh-CN"/>
              </w:rPr>
              <w:t xml:space="preserve">. If this field is included, the UE shall set at least one of the bits as "1". </w:t>
            </w:r>
            <w:r w:rsidRPr="001662C6">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14C631C" w14:textId="77777777" w:rsidR="009D5726" w:rsidRPr="001662C6" w:rsidRDefault="009D5726" w:rsidP="00901EE0">
            <w:pPr>
              <w:pStyle w:val="TAL"/>
              <w:jc w:val="center"/>
              <w:rPr>
                <w:bCs/>
                <w:noProof/>
                <w:lang w:eastAsia="zh-TW"/>
              </w:rPr>
            </w:pPr>
            <w:r w:rsidRPr="001662C6">
              <w:rPr>
                <w:bCs/>
                <w:noProof/>
                <w:lang w:eastAsia="zh-TW"/>
              </w:rPr>
              <w:t>No</w:t>
            </w:r>
          </w:p>
        </w:tc>
      </w:tr>
      <w:tr w:rsidR="009D5726" w:rsidRPr="001662C6" w14:paraId="29550A9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8BDE2E" w14:textId="77777777" w:rsidR="009D5726" w:rsidRPr="001662C6" w:rsidRDefault="009D5726" w:rsidP="00901EE0">
            <w:pPr>
              <w:pStyle w:val="TAL"/>
              <w:rPr>
                <w:noProof/>
              </w:rPr>
            </w:pPr>
            <w:r w:rsidRPr="001662C6">
              <w:rPr>
                <w:b/>
                <w:i/>
                <w:noProof/>
              </w:rPr>
              <w:t>tdd-TTI-Bundling</w:t>
            </w:r>
          </w:p>
          <w:p w14:paraId="2ED765E6" w14:textId="77777777" w:rsidR="009D5726" w:rsidRPr="001662C6" w:rsidRDefault="009D5726" w:rsidP="00901EE0">
            <w:pPr>
              <w:pStyle w:val="TAL"/>
              <w:rPr>
                <w:noProof/>
              </w:rPr>
            </w:pPr>
            <w:r w:rsidRPr="001662C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662C6">
              <w:rPr>
                <w:i/>
                <w:noProof/>
              </w:rPr>
              <w:t>tdd-SpecialSubframe-r14</w:t>
            </w:r>
            <w:r w:rsidRPr="001662C6">
              <w:rPr>
                <w:noProof/>
              </w:rPr>
              <w:t xml:space="preserve"> or </w:t>
            </w:r>
            <w:r w:rsidRPr="001662C6">
              <w:rPr>
                <w:i/>
              </w:rPr>
              <w:t>ssp10-TDD-Only-r14</w:t>
            </w:r>
            <w:r w:rsidRPr="001662C6">
              <w:t xml:space="preserve"> </w:t>
            </w:r>
            <w:r w:rsidRPr="001662C6">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186D0492" w14:textId="77777777" w:rsidR="009D5726" w:rsidRPr="001662C6" w:rsidRDefault="009D5726" w:rsidP="00901EE0">
            <w:pPr>
              <w:pStyle w:val="TAL"/>
              <w:jc w:val="center"/>
              <w:rPr>
                <w:noProof/>
              </w:rPr>
            </w:pPr>
            <w:r w:rsidRPr="001662C6">
              <w:rPr>
                <w:noProof/>
              </w:rPr>
              <w:t>Yes</w:t>
            </w:r>
          </w:p>
        </w:tc>
      </w:tr>
      <w:tr w:rsidR="009D5726" w:rsidRPr="001662C6" w14:paraId="0144ECCD" w14:textId="77777777" w:rsidTr="00901EE0">
        <w:trPr>
          <w:cantSplit/>
        </w:trPr>
        <w:tc>
          <w:tcPr>
            <w:tcW w:w="7793" w:type="dxa"/>
            <w:gridSpan w:val="2"/>
          </w:tcPr>
          <w:p w14:paraId="3E84FE01" w14:textId="77777777" w:rsidR="009D5726" w:rsidRPr="001662C6" w:rsidRDefault="009D5726" w:rsidP="00901EE0">
            <w:pPr>
              <w:pStyle w:val="TAL"/>
              <w:rPr>
                <w:b/>
                <w:bCs/>
                <w:i/>
                <w:noProof/>
                <w:lang w:eastAsia="en-GB"/>
              </w:rPr>
            </w:pPr>
            <w:r w:rsidRPr="001662C6">
              <w:rPr>
                <w:b/>
                <w:bCs/>
                <w:i/>
                <w:noProof/>
                <w:lang w:eastAsia="en-GB"/>
              </w:rPr>
              <w:t>timeReferenceProvision</w:t>
            </w:r>
          </w:p>
          <w:p w14:paraId="0F114575" w14:textId="77777777" w:rsidR="009D5726" w:rsidRPr="001662C6" w:rsidRDefault="009D5726" w:rsidP="00901EE0">
            <w:pPr>
              <w:pStyle w:val="TAL"/>
              <w:rPr>
                <w:b/>
                <w:bCs/>
                <w:i/>
                <w:noProof/>
                <w:lang w:eastAsia="zh-CN"/>
              </w:rPr>
            </w:pPr>
            <w:r w:rsidRPr="001662C6">
              <w:rPr>
                <w:bCs/>
                <w:noProof/>
                <w:lang w:eastAsia="zh-CN"/>
              </w:rPr>
              <w:t xml:space="preserve">Indicates whether the UE supports provision of time reference in </w:t>
            </w:r>
            <w:r w:rsidRPr="001662C6">
              <w:rPr>
                <w:i/>
                <w:lang w:eastAsia="en-GB"/>
              </w:rPr>
              <w:t>DLInformationTransfer</w:t>
            </w:r>
            <w:r w:rsidRPr="001662C6">
              <w:rPr>
                <w:bCs/>
                <w:noProof/>
                <w:lang w:eastAsia="zh-CN"/>
              </w:rPr>
              <w:t xml:space="preserve"> message.</w:t>
            </w:r>
          </w:p>
        </w:tc>
        <w:tc>
          <w:tcPr>
            <w:tcW w:w="862" w:type="dxa"/>
            <w:gridSpan w:val="2"/>
          </w:tcPr>
          <w:p w14:paraId="24A24BDC"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49796DFE" w14:textId="77777777" w:rsidTr="00901EE0">
        <w:trPr>
          <w:cantSplit/>
        </w:trPr>
        <w:tc>
          <w:tcPr>
            <w:tcW w:w="7793" w:type="dxa"/>
            <w:gridSpan w:val="2"/>
          </w:tcPr>
          <w:p w14:paraId="4C3D1896" w14:textId="77777777" w:rsidR="009D5726" w:rsidRPr="001662C6" w:rsidRDefault="009D5726" w:rsidP="00901EE0">
            <w:pPr>
              <w:pStyle w:val="TAL"/>
              <w:rPr>
                <w:b/>
                <w:bCs/>
                <w:i/>
                <w:iCs/>
                <w:noProof/>
                <w:lang w:eastAsia="x-none"/>
              </w:rPr>
            </w:pPr>
            <w:r w:rsidRPr="001662C6">
              <w:rPr>
                <w:b/>
                <w:bCs/>
                <w:i/>
                <w:iCs/>
                <w:noProof/>
                <w:lang w:eastAsia="x-none"/>
              </w:rPr>
              <w:t>timeSeparationSlot2, timeSeparationSlot4</w:t>
            </w:r>
          </w:p>
          <w:p w14:paraId="5EE52176" w14:textId="77777777" w:rsidR="009D5726" w:rsidRPr="001662C6" w:rsidRDefault="009D5726" w:rsidP="00901EE0">
            <w:pPr>
              <w:pStyle w:val="TAL"/>
              <w:rPr>
                <w:noProof/>
                <w:lang w:eastAsia="x-none"/>
              </w:rPr>
            </w:pPr>
            <w:r w:rsidRPr="001662C6">
              <w:rPr>
                <w:noProof/>
                <w:lang w:eastAsia="x-none"/>
              </w:rPr>
              <w:t>Indicates whether the UE supports time staggering length of 2 slots (MBSFN reference signal pattern type 2) / 4 slots (MBSFN reference signal pattern type 1) for MBSFN-RS associated with PMCH with</w:t>
            </w:r>
            <w:r w:rsidRPr="001662C6">
              <w:t xml:space="preserve"> </w:t>
            </w:r>
            <w:r w:rsidRPr="001662C6">
              <w:rPr>
                <w:noProof/>
                <w:lang w:eastAsia="x-none"/>
              </w:rPr>
              <w:t>subcarrier spacing of 0.37 kHz for MBSFN subframes</w:t>
            </w:r>
            <w:r w:rsidRPr="001662C6">
              <w:rPr>
                <w:lang w:eastAsia="en-GB"/>
              </w:rPr>
              <w:t xml:space="preserve"> when operating on the E</w:t>
            </w:r>
            <w:r w:rsidRPr="001662C6">
              <w:rPr>
                <w:lang w:eastAsia="en-GB"/>
              </w:rPr>
              <w:noBreakHyphen/>
              <w:t xml:space="preserve">UTRA band given by the entry in </w:t>
            </w:r>
            <w:r w:rsidRPr="001662C6">
              <w:rPr>
                <w:i/>
                <w:iCs/>
                <w:lang w:eastAsia="en-GB"/>
              </w:rPr>
              <w:t>mbms-SupportedBandInfoList</w:t>
            </w:r>
            <w:r w:rsidRPr="001662C6">
              <w:rPr>
                <w:noProof/>
                <w:lang w:eastAsia="x-none"/>
              </w:rPr>
              <w:t xml:space="preserve"> as described in TS 36.211 [21], clause 6.10.2.2.4.</w:t>
            </w:r>
          </w:p>
        </w:tc>
        <w:tc>
          <w:tcPr>
            <w:tcW w:w="862" w:type="dxa"/>
            <w:gridSpan w:val="2"/>
          </w:tcPr>
          <w:p w14:paraId="1741918C" w14:textId="77777777" w:rsidR="009D5726" w:rsidRPr="001662C6" w:rsidRDefault="009D5726" w:rsidP="00901EE0">
            <w:pPr>
              <w:pStyle w:val="TAL"/>
              <w:jc w:val="center"/>
              <w:rPr>
                <w:noProof/>
                <w:lang w:eastAsia="zh-CN"/>
              </w:rPr>
            </w:pPr>
            <w:r w:rsidRPr="001662C6">
              <w:rPr>
                <w:noProof/>
                <w:lang w:eastAsia="zh-CN"/>
              </w:rPr>
              <w:t>-</w:t>
            </w:r>
          </w:p>
        </w:tc>
      </w:tr>
      <w:tr w:rsidR="009D5726" w:rsidRPr="001662C6" w14:paraId="0858F4C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7D83B6" w14:textId="77777777" w:rsidR="009D5726" w:rsidRPr="001662C6" w:rsidRDefault="009D5726" w:rsidP="00901EE0">
            <w:pPr>
              <w:pStyle w:val="TAL"/>
              <w:rPr>
                <w:b/>
                <w:i/>
                <w:iCs/>
                <w:lang w:eastAsia="zh-CN"/>
              </w:rPr>
            </w:pPr>
            <w:r w:rsidRPr="001662C6">
              <w:rPr>
                <w:b/>
                <w:i/>
                <w:iCs/>
              </w:rPr>
              <w:t>timerT312</w:t>
            </w:r>
          </w:p>
          <w:p w14:paraId="3432C02C" w14:textId="77777777" w:rsidR="009D5726" w:rsidRPr="001662C6" w:rsidRDefault="009D5726" w:rsidP="00901EE0">
            <w:pPr>
              <w:pStyle w:val="TAL"/>
              <w:rPr>
                <w:b/>
                <w:bCs/>
                <w:i/>
                <w:noProof/>
                <w:lang w:eastAsia="en-GB"/>
              </w:rPr>
            </w:pPr>
            <w:r w:rsidRPr="001662C6">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1A0336C5" w14:textId="77777777" w:rsidR="009D5726" w:rsidRPr="001662C6" w:rsidRDefault="009D5726" w:rsidP="00901EE0">
            <w:pPr>
              <w:pStyle w:val="TAL"/>
              <w:jc w:val="center"/>
              <w:rPr>
                <w:bCs/>
                <w:noProof/>
                <w:lang w:eastAsia="zh-TW"/>
              </w:rPr>
            </w:pPr>
            <w:r w:rsidRPr="001662C6">
              <w:rPr>
                <w:bCs/>
                <w:noProof/>
                <w:lang w:eastAsia="zh-TW"/>
              </w:rPr>
              <w:t>No</w:t>
            </w:r>
          </w:p>
        </w:tc>
      </w:tr>
      <w:tr w:rsidR="009D5726" w:rsidRPr="001662C6" w14:paraId="65AF492B" w14:textId="77777777" w:rsidTr="00901EE0">
        <w:tc>
          <w:tcPr>
            <w:tcW w:w="7773" w:type="dxa"/>
            <w:tcBorders>
              <w:top w:val="single" w:sz="4" w:space="0" w:color="808080"/>
              <w:left w:val="single" w:sz="4" w:space="0" w:color="808080"/>
              <w:bottom w:val="single" w:sz="4" w:space="0" w:color="808080"/>
              <w:right w:val="single" w:sz="4" w:space="0" w:color="808080"/>
            </w:tcBorders>
          </w:tcPr>
          <w:p w14:paraId="57B3BF53" w14:textId="77777777" w:rsidR="009D5726" w:rsidRPr="001662C6" w:rsidRDefault="009D5726" w:rsidP="00901EE0">
            <w:pPr>
              <w:pStyle w:val="TAL"/>
              <w:rPr>
                <w:b/>
                <w:i/>
                <w:lang w:eastAsia="zh-CN"/>
              </w:rPr>
            </w:pPr>
            <w:r w:rsidRPr="001662C6">
              <w:rPr>
                <w:b/>
                <w:i/>
                <w:lang w:eastAsia="zh-CN"/>
              </w:rPr>
              <w:t>tm5-FDD</w:t>
            </w:r>
          </w:p>
          <w:p w14:paraId="25BFBA1B" w14:textId="77777777" w:rsidR="009D5726" w:rsidRPr="001662C6" w:rsidRDefault="009D5726" w:rsidP="00901EE0">
            <w:pPr>
              <w:pStyle w:val="TAL"/>
              <w:rPr>
                <w:iCs/>
                <w:lang w:eastAsia="en-GB"/>
              </w:rPr>
            </w:pPr>
            <w:r w:rsidRPr="001662C6">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47536750"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033EA816" w14:textId="77777777" w:rsidTr="00901EE0">
        <w:tc>
          <w:tcPr>
            <w:tcW w:w="7773" w:type="dxa"/>
            <w:tcBorders>
              <w:top w:val="single" w:sz="4" w:space="0" w:color="808080"/>
              <w:left w:val="single" w:sz="4" w:space="0" w:color="808080"/>
              <w:bottom w:val="single" w:sz="4" w:space="0" w:color="808080"/>
              <w:right w:val="single" w:sz="4" w:space="0" w:color="808080"/>
            </w:tcBorders>
          </w:tcPr>
          <w:p w14:paraId="1096E00C" w14:textId="77777777" w:rsidR="009D5726" w:rsidRPr="001662C6" w:rsidRDefault="009D5726" w:rsidP="00901EE0">
            <w:pPr>
              <w:pStyle w:val="TAL"/>
              <w:rPr>
                <w:b/>
                <w:i/>
                <w:lang w:eastAsia="zh-CN"/>
              </w:rPr>
            </w:pPr>
            <w:r w:rsidRPr="001662C6">
              <w:rPr>
                <w:b/>
                <w:i/>
                <w:lang w:eastAsia="zh-CN"/>
              </w:rPr>
              <w:t>tm5-TDD</w:t>
            </w:r>
          </w:p>
          <w:p w14:paraId="071DF5A5" w14:textId="77777777" w:rsidR="009D5726" w:rsidRPr="001662C6" w:rsidRDefault="009D5726" w:rsidP="00901EE0">
            <w:pPr>
              <w:pStyle w:val="TAL"/>
              <w:rPr>
                <w:iCs/>
                <w:lang w:eastAsia="en-GB"/>
              </w:rPr>
            </w:pPr>
            <w:r w:rsidRPr="001662C6">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236560C8"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1D2A96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C2F5CA" w14:textId="77777777" w:rsidR="009D5726" w:rsidRPr="001662C6" w:rsidRDefault="009D5726" w:rsidP="00901EE0">
            <w:pPr>
              <w:pStyle w:val="TAL"/>
              <w:rPr>
                <w:b/>
                <w:bCs/>
                <w:i/>
                <w:noProof/>
                <w:lang w:eastAsia="zh-TW"/>
              </w:rPr>
            </w:pPr>
            <w:r w:rsidRPr="001662C6">
              <w:rPr>
                <w:b/>
                <w:bCs/>
                <w:i/>
                <w:noProof/>
                <w:lang w:eastAsia="zh-TW"/>
              </w:rPr>
              <w:t>tm6-CE-ModeA</w:t>
            </w:r>
          </w:p>
          <w:p w14:paraId="735BF6C9" w14:textId="77777777" w:rsidR="009D5726" w:rsidRPr="001662C6" w:rsidRDefault="009D5726" w:rsidP="00901EE0">
            <w:pPr>
              <w:pStyle w:val="TAL"/>
              <w:rPr>
                <w:b/>
                <w:bCs/>
                <w:i/>
                <w:noProof/>
                <w:lang w:eastAsia="zh-TW"/>
              </w:rPr>
            </w:pPr>
            <w:r w:rsidRPr="001662C6">
              <w:rPr>
                <w:lang w:eastAsia="en-GB"/>
              </w:rPr>
              <w:t xml:space="preserve">Indicates whether the UE supports tm6 operation </w:t>
            </w:r>
            <w:r w:rsidRPr="001662C6">
              <w:t>in CE mode A, see TS 36.213 [23], clause 7.2.3</w:t>
            </w:r>
            <w:r w:rsidRPr="001662C6">
              <w:rPr>
                <w:lang w:eastAsia="en-GB"/>
              </w:rPr>
              <w:t>.</w:t>
            </w:r>
            <w:r w:rsidRPr="001662C6">
              <w:rPr>
                <w:rFonts w:eastAsia="SimSun"/>
                <w:lang w:eastAsia="en-GB"/>
              </w:rPr>
              <w:t xml:space="preserve"> This field can be included only if </w:t>
            </w:r>
            <w:r w:rsidRPr="001662C6">
              <w:rPr>
                <w:i/>
                <w:iCs/>
              </w:rPr>
              <w:t>ce-ModeA</w:t>
            </w:r>
            <w:r w:rsidRPr="001662C6">
              <w:rPr>
                <w:iCs/>
              </w:rPr>
              <w:t xml:space="preserve"> </w:t>
            </w:r>
            <w:r w:rsidRPr="001662C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A177AE7" w14:textId="77777777" w:rsidR="009D5726" w:rsidRPr="001662C6" w:rsidRDefault="009D5726" w:rsidP="00901EE0">
            <w:pPr>
              <w:pStyle w:val="TAL"/>
              <w:jc w:val="center"/>
              <w:rPr>
                <w:bCs/>
                <w:noProof/>
                <w:lang w:eastAsia="zh-TW"/>
              </w:rPr>
            </w:pPr>
            <w:r w:rsidRPr="001662C6">
              <w:rPr>
                <w:bCs/>
                <w:noProof/>
                <w:lang w:eastAsia="zh-TW"/>
              </w:rPr>
              <w:t>Yes</w:t>
            </w:r>
          </w:p>
        </w:tc>
      </w:tr>
      <w:tr w:rsidR="009D5726" w:rsidRPr="001662C6" w14:paraId="666CA4A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92104" w14:textId="77777777" w:rsidR="009D5726" w:rsidRPr="001662C6" w:rsidRDefault="009D5726" w:rsidP="00901EE0">
            <w:pPr>
              <w:pStyle w:val="TAL"/>
              <w:rPr>
                <w:b/>
                <w:i/>
                <w:lang w:eastAsia="zh-CN"/>
              </w:rPr>
            </w:pPr>
            <w:bookmarkStart w:id="154" w:name="_Hlk523748062"/>
            <w:r w:rsidRPr="001662C6">
              <w:rPr>
                <w:b/>
                <w:i/>
                <w:lang w:eastAsia="zh-CN"/>
              </w:rPr>
              <w:t>tm8-slotPDSCH</w:t>
            </w:r>
            <w:bookmarkEnd w:id="154"/>
          </w:p>
          <w:p w14:paraId="7E347F6D" w14:textId="77777777" w:rsidR="009D5726" w:rsidRPr="001662C6" w:rsidRDefault="009D5726" w:rsidP="00901EE0">
            <w:pPr>
              <w:pStyle w:val="TAL"/>
              <w:rPr>
                <w:b/>
                <w:bCs/>
                <w:i/>
                <w:noProof/>
                <w:lang w:eastAsia="zh-TW"/>
              </w:rPr>
            </w:pPr>
            <w:r w:rsidRPr="001662C6">
              <w:rPr>
                <w:iCs/>
                <w:lang w:eastAsia="zh-CN"/>
              </w:rPr>
              <w:t xml:space="preserve">Indicates whether the UE supports </w:t>
            </w:r>
            <w:bookmarkStart w:id="155" w:name="_Hlk523748078"/>
            <w:r w:rsidRPr="001662C6">
              <w:rPr>
                <w:iCs/>
                <w:lang w:eastAsia="zh-CN"/>
              </w:rPr>
              <w:t>configuration and decoding of TM8 for slot PDSCH in TDD</w:t>
            </w:r>
            <w:bookmarkEnd w:id="155"/>
            <w:r w:rsidRPr="001662C6">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0964CB"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53886EA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F64E05" w14:textId="77777777" w:rsidR="009D5726" w:rsidRPr="001662C6" w:rsidRDefault="009D5726" w:rsidP="00901EE0">
            <w:pPr>
              <w:pStyle w:val="TAL"/>
              <w:rPr>
                <w:b/>
                <w:bCs/>
                <w:i/>
                <w:noProof/>
                <w:lang w:eastAsia="zh-TW"/>
              </w:rPr>
            </w:pPr>
            <w:r w:rsidRPr="001662C6">
              <w:rPr>
                <w:b/>
                <w:bCs/>
                <w:i/>
                <w:noProof/>
                <w:lang w:eastAsia="zh-TW"/>
              </w:rPr>
              <w:t>tm9-CE-ModeA</w:t>
            </w:r>
          </w:p>
          <w:p w14:paraId="341C1977" w14:textId="77777777" w:rsidR="009D5726" w:rsidRPr="001662C6" w:rsidRDefault="009D5726" w:rsidP="00901EE0">
            <w:pPr>
              <w:pStyle w:val="TAL"/>
              <w:rPr>
                <w:b/>
                <w:bCs/>
                <w:i/>
                <w:noProof/>
                <w:lang w:eastAsia="zh-TW"/>
              </w:rPr>
            </w:pPr>
            <w:r w:rsidRPr="001662C6">
              <w:rPr>
                <w:lang w:eastAsia="en-GB"/>
              </w:rPr>
              <w:t xml:space="preserve">Indicates whether the UE supports tm9 operation </w:t>
            </w:r>
            <w:r w:rsidRPr="001662C6">
              <w:t>in CE mode A, see TS 36.213 [23], clause 7.2.3</w:t>
            </w:r>
            <w:r w:rsidRPr="001662C6">
              <w:rPr>
                <w:lang w:eastAsia="en-GB"/>
              </w:rPr>
              <w:t>.</w:t>
            </w:r>
            <w:r w:rsidRPr="001662C6">
              <w:rPr>
                <w:rFonts w:eastAsia="SimSun"/>
                <w:lang w:eastAsia="en-GB"/>
              </w:rPr>
              <w:t xml:space="preserve"> This field can be included only if </w:t>
            </w:r>
            <w:r w:rsidRPr="001662C6">
              <w:rPr>
                <w:i/>
                <w:iCs/>
              </w:rPr>
              <w:t>ce-ModeA</w:t>
            </w:r>
            <w:r w:rsidRPr="001662C6">
              <w:rPr>
                <w:iCs/>
              </w:rPr>
              <w:t xml:space="preserve"> </w:t>
            </w:r>
            <w:r w:rsidRPr="001662C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509C99D" w14:textId="77777777" w:rsidR="009D5726" w:rsidRPr="001662C6" w:rsidRDefault="009D5726" w:rsidP="00901EE0">
            <w:pPr>
              <w:pStyle w:val="TAL"/>
              <w:jc w:val="center"/>
              <w:rPr>
                <w:bCs/>
                <w:noProof/>
                <w:lang w:eastAsia="zh-TW"/>
              </w:rPr>
            </w:pPr>
            <w:r w:rsidRPr="001662C6">
              <w:rPr>
                <w:bCs/>
                <w:noProof/>
                <w:lang w:eastAsia="zh-TW"/>
              </w:rPr>
              <w:t>Yes</w:t>
            </w:r>
          </w:p>
        </w:tc>
      </w:tr>
      <w:tr w:rsidR="009D5726" w:rsidRPr="001662C6" w14:paraId="672F08B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0964EB" w14:textId="77777777" w:rsidR="009D5726" w:rsidRPr="001662C6" w:rsidRDefault="009D5726" w:rsidP="00901EE0">
            <w:pPr>
              <w:pStyle w:val="TAL"/>
              <w:rPr>
                <w:b/>
                <w:bCs/>
                <w:i/>
                <w:noProof/>
                <w:lang w:eastAsia="zh-TW"/>
              </w:rPr>
            </w:pPr>
            <w:r w:rsidRPr="001662C6">
              <w:rPr>
                <w:b/>
                <w:bCs/>
                <w:i/>
                <w:noProof/>
                <w:lang w:eastAsia="zh-TW"/>
              </w:rPr>
              <w:t>tm9-CE-ModeB</w:t>
            </w:r>
          </w:p>
          <w:p w14:paraId="67714EF4" w14:textId="77777777" w:rsidR="009D5726" w:rsidRPr="001662C6" w:rsidRDefault="009D5726" w:rsidP="00901EE0">
            <w:pPr>
              <w:pStyle w:val="TAL"/>
              <w:rPr>
                <w:b/>
                <w:bCs/>
                <w:i/>
                <w:noProof/>
                <w:lang w:eastAsia="zh-TW"/>
              </w:rPr>
            </w:pPr>
            <w:r w:rsidRPr="001662C6">
              <w:rPr>
                <w:lang w:eastAsia="en-GB"/>
              </w:rPr>
              <w:t xml:space="preserve">Indicates whether the UE supports tm9 operation </w:t>
            </w:r>
            <w:r w:rsidRPr="001662C6">
              <w:t>in CE mode B, see TS 36.213 [23], clause 7.2.3</w:t>
            </w:r>
            <w:r w:rsidRPr="001662C6">
              <w:rPr>
                <w:lang w:eastAsia="en-GB"/>
              </w:rPr>
              <w:t>.</w:t>
            </w:r>
            <w:r w:rsidRPr="001662C6">
              <w:rPr>
                <w:rFonts w:eastAsia="SimSun"/>
                <w:lang w:eastAsia="en-GB"/>
              </w:rPr>
              <w:t xml:space="preserve"> This field can be included only if </w:t>
            </w:r>
            <w:r w:rsidRPr="001662C6">
              <w:rPr>
                <w:i/>
                <w:iCs/>
              </w:rPr>
              <w:t>ce-ModeB</w:t>
            </w:r>
            <w:r w:rsidRPr="001662C6">
              <w:rPr>
                <w:iCs/>
              </w:rPr>
              <w:t xml:space="preserve"> </w:t>
            </w:r>
            <w:r w:rsidRPr="001662C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EEE0B4" w14:textId="77777777" w:rsidR="009D5726" w:rsidRPr="001662C6" w:rsidRDefault="009D5726" w:rsidP="00901EE0">
            <w:pPr>
              <w:pStyle w:val="TAL"/>
              <w:jc w:val="center"/>
              <w:rPr>
                <w:bCs/>
                <w:noProof/>
                <w:lang w:eastAsia="zh-TW"/>
              </w:rPr>
            </w:pPr>
            <w:r w:rsidRPr="001662C6">
              <w:rPr>
                <w:bCs/>
                <w:noProof/>
                <w:lang w:eastAsia="zh-TW"/>
              </w:rPr>
              <w:t>Yes</w:t>
            </w:r>
          </w:p>
        </w:tc>
      </w:tr>
      <w:tr w:rsidR="009D5726" w:rsidRPr="001662C6" w14:paraId="223225E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6F5970" w14:textId="77777777" w:rsidR="009D5726" w:rsidRPr="001662C6" w:rsidRDefault="009D5726" w:rsidP="00901EE0">
            <w:pPr>
              <w:pStyle w:val="TAL"/>
              <w:rPr>
                <w:b/>
                <w:bCs/>
                <w:i/>
                <w:noProof/>
                <w:lang w:eastAsia="zh-TW"/>
              </w:rPr>
            </w:pPr>
            <w:r w:rsidRPr="001662C6">
              <w:rPr>
                <w:b/>
                <w:bCs/>
                <w:i/>
                <w:noProof/>
                <w:lang w:eastAsia="zh-TW"/>
              </w:rPr>
              <w:t>tm9-LAA</w:t>
            </w:r>
          </w:p>
          <w:p w14:paraId="54C6D8A8" w14:textId="77777777" w:rsidR="009D5726" w:rsidRPr="001662C6" w:rsidRDefault="009D5726" w:rsidP="00901EE0">
            <w:pPr>
              <w:pStyle w:val="TAL"/>
              <w:rPr>
                <w:b/>
                <w:bCs/>
                <w:i/>
                <w:noProof/>
                <w:lang w:eastAsia="zh-TW"/>
              </w:rPr>
            </w:pPr>
            <w:r w:rsidRPr="001662C6">
              <w:rPr>
                <w:lang w:eastAsia="en-GB"/>
              </w:rPr>
              <w:t>Indicates whether the UE supports tm9 operation on LAA cell(s).</w:t>
            </w:r>
            <w:r w:rsidRPr="001662C6">
              <w:rPr>
                <w:rFonts w:eastAsia="SimSun"/>
                <w:lang w:eastAsia="en-GB"/>
              </w:rPr>
              <w:t xml:space="preserve"> 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B727CFF"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3768F4F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E575C5" w14:textId="77777777" w:rsidR="009D5726" w:rsidRPr="001662C6" w:rsidRDefault="009D5726" w:rsidP="00901EE0">
            <w:pPr>
              <w:pStyle w:val="TAL"/>
              <w:rPr>
                <w:b/>
                <w:i/>
                <w:lang w:eastAsia="zh-CN"/>
              </w:rPr>
            </w:pPr>
            <w:r w:rsidRPr="001662C6">
              <w:rPr>
                <w:b/>
                <w:i/>
                <w:lang w:eastAsia="zh-CN"/>
              </w:rPr>
              <w:t>tm9-slotSubslot</w:t>
            </w:r>
          </w:p>
          <w:p w14:paraId="15E3F8C3" w14:textId="77777777" w:rsidR="009D5726" w:rsidRPr="001662C6" w:rsidRDefault="009D5726" w:rsidP="00901EE0">
            <w:pPr>
              <w:pStyle w:val="TAL"/>
              <w:rPr>
                <w:b/>
                <w:bCs/>
                <w:i/>
                <w:noProof/>
                <w:lang w:eastAsia="zh-TW"/>
              </w:rPr>
            </w:pPr>
            <w:r w:rsidRPr="001662C6">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5CAFD6C" w14:textId="77777777" w:rsidR="009D5726" w:rsidRPr="001662C6" w:rsidRDefault="009D5726" w:rsidP="00901EE0">
            <w:pPr>
              <w:pStyle w:val="TAL"/>
              <w:jc w:val="center"/>
              <w:rPr>
                <w:bCs/>
                <w:noProof/>
                <w:lang w:eastAsia="zh-TW"/>
              </w:rPr>
            </w:pPr>
            <w:r w:rsidRPr="001662C6">
              <w:rPr>
                <w:bCs/>
                <w:noProof/>
                <w:lang w:eastAsia="zh-TW"/>
              </w:rPr>
              <w:t>Yes</w:t>
            </w:r>
          </w:p>
        </w:tc>
      </w:tr>
      <w:tr w:rsidR="009D5726" w:rsidRPr="001662C6" w14:paraId="2CC8649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BAF88" w14:textId="77777777" w:rsidR="009D5726" w:rsidRPr="001662C6" w:rsidRDefault="009D5726" w:rsidP="00901EE0">
            <w:pPr>
              <w:pStyle w:val="TAL"/>
              <w:rPr>
                <w:b/>
                <w:i/>
                <w:lang w:eastAsia="zh-CN"/>
              </w:rPr>
            </w:pPr>
            <w:r w:rsidRPr="001662C6">
              <w:rPr>
                <w:b/>
                <w:i/>
                <w:lang w:eastAsia="zh-CN"/>
              </w:rPr>
              <w:t>tm9-slotSubslotMBSFN</w:t>
            </w:r>
          </w:p>
          <w:p w14:paraId="19D9C688" w14:textId="77777777" w:rsidR="009D5726" w:rsidRPr="001662C6" w:rsidRDefault="009D5726" w:rsidP="00901EE0">
            <w:pPr>
              <w:pStyle w:val="TAL"/>
              <w:rPr>
                <w:b/>
                <w:bCs/>
                <w:i/>
                <w:noProof/>
                <w:lang w:eastAsia="zh-TW"/>
              </w:rPr>
            </w:pPr>
            <w:r w:rsidRPr="001662C6">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2A205E1" w14:textId="77777777" w:rsidR="009D5726" w:rsidRPr="001662C6" w:rsidRDefault="009D5726" w:rsidP="00901EE0">
            <w:pPr>
              <w:pStyle w:val="TAL"/>
              <w:jc w:val="center"/>
              <w:rPr>
                <w:bCs/>
                <w:noProof/>
                <w:lang w:eastAsia="zh-TW"/>
              </w:rPr>
            </w:pPr>
            <w:r w:rsidRPr="001662C6">
              <w:rPr>
                <w:bCs/>
                <w:noProof/>
                <w:lang w:eastAsia="zh-TW"/>
              </w:rPr>
              <w:t>Yes</w:t>
            </w:r>
          </w:p>
        </w:tc>
      </w:tr>
      <w:tr w:rsidR="009D5726" w:rsidRPr="001662C6" w14:paraId="7F0D0C7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835F3" w14:textId="77777777" w:rsidR="009D5726" w:rsidRPr="001662C6" w:rsidRDefault="009D5726" w:rsidP="00901EE0">
            <w:pPr>
              <w:pStyle w:val="TAL"/>
              <w:rPr>
                <w:b/>
                <w:bCs/>
                <w:i/>
                <w:noProof/>
                <w:lang w:eastAsia="zh-TW"/>
              </w:rPr>
            </w:pPr>
            <w:r w:rsidRPr="001662C6">
              <w:rPr>
                <w:b/>
                <w:bCs/>
                <w:i/>
                <w:noProof/>
                <w:lang w:eastAsia="zh-TW"/>
              </w:rPr>
              <w:t>tm9-With-8Tx-FDD</w:t>
            </w:r>
          </w:p>
          <w:p w14:paraId="01CA6221" w14:textId="77777777" w:rsidR="009D5726" w:rsidRPr="001662C6" w:rsidRDefault="009D5726" w:rsidP="00901EE0">
            <w:pPr>
              <w:pStyle w:val="TAL"/>
              <w:rPr>
                <w:bCs/>
                <w:noProof/>
                <w:lang w:eastAsia="zh-TW"/>
              </w:rPr>
            </w:pPr>
            <w:r w:rsidRPr="001662C6">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C233DF7" w14:textId="77777777" w:rsidR="009D5726" w:rsidRPr="001662C6" w:rsidRDefault="009D5726" w:rsidP="00901EE0">
            <w:pPr>
              <w:pStyle w:val="TAL"/>
              <w:jc w:val="center"/>
              <w:rPr>
                <w:bCs/>
                <w:noProof/>
                <w:lang w:eastAsia="zh-TW"/>
              </w:rPr>
            </w:pPr>
            <w:r w:rsidRPr="001662C6">
              <w:rPr>
                <w:bCs/>
                <w:noProof/>
                <w:lang w:eastAsia="zh-TW"/>
              </w:rPr>
              <w:t>Yes</w:t>
            </w:r>
          </w:p>
        </w:tc>
      </w:tr>
      <w:tr w:rsidR="009D5726" w:rsidRPr="001662C6" w14:paraId="63020E4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A50D80" w14:textId="77777777" w:rsidR="009D5726" w:rsidRPr="001662C6" w:rsidRDefault="009D5726" w:rsidP="00901EE0">
            <w:pPr>
              <w:pStyle w:val="TAL"/>
              <w:rPr>
                <w:b/>
                <w:bCs/>
                <w:i/>
                <w:noProof/>
                <w:lang w:eastAsia="zh-TW"/>
              </w:rPr>
            </w:pPr>
            <w:r w:rsidRPr="001662C6">
              <w:rPr>
                <w:b/>
                <w:bCs/>
                <w:i/>
                <w:noProof/>
                <w:lang w:eastAsia="zh-TW"/>
              </w:rPr>
              <w:t>tm10-LAA</w:t>
            </w:r>
          </w:p>
          <w:p w14:paraId="0103A52C" w14:textId="77777777" w:rsidR="009D5726" w:rsidRPr="001662C6" w:rsidRDefault="009D5726" w:rsidP="00901EE0">
            <w:pPr>
              <w:pStyle w:val="TAL"/>
              <w:rPr>
                <w:b/>
                <w:bCs/>
                <w:i/>
                <w:noProof/>
                <w:lang w:eastAsia="zh-TW"/>
              </w:rPr>
            </w:pPr>
            <w:r w:rsidRPr="001662C6">
              <w:rPr>
                <w:lang w:eastAsia="en-GB"/>
              </w:rPr>
              <w:t>Indicates whether the UE supports tm10 operation on LAA cell(s).</w:t>
            </w:r>
            <w:r w:rsidRPr="001662C6">
              <w:rPr>
                <w:rFonts w:eastAsia="SimSun"/>
                <w:lang w:eastAsia="en-GB"/>
              </w:rPr>
              <w:t xml:space="preserve"> 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3E428E8"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4683B2DE"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EB398E" w14:textId="77777777" w:rsidR="009D5726" w:rsidRPr="001662C6" w:rsidRDefault="009D5726" w:rsidP="00901EE0">
            <w:pPr>
              <w:pStyle w:val="TAL"/>
              <w:rPr>
                <w:b/>
                <w:i/>
                <w:lang w:eastAsia="zh-CN"/>
              </w:rPr>
            </w:pPr>
            <w:r w:rsidRPr="001662C6">
              <w:rPr>
                <w:b/>
                <w:i/>
                <w:lang w:eastAsia="zh-CN"/>
              </w:rPr>
              <w:t>tm10-slotSubslot</w:t>
            </w:r>
          </w:p>
          <w:p w14:paraId="3B0BE32A" w14:textId="77777777" w:rsidR="009D5726" w:rsidRPr="001662C6" w:rsidRDefault="009D5726" w:rsidP="00901EE0">
            <w:pPr>
              <w:pStyle w:val="TAL"/>
              <w:rPr>
                <w:b/>
                <w:bCs/>
                <w:i/>
                <w:noProof/>
                <w:lang w:eastAsia="zh-TW"/>
              </w:rPr>
            </w:pPr>
            <w:r w:rsidRPr="001662C6">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2168F49" w14:textId="77777777" w:rsidR="009D5726" w:rsidRPr="001662C6" w:rsidRDefault="009D5726" w:rsidP="00901EE0">
            <w:pPr>
              <w:pStyle w:val="TAL"/>
              <w:jc w:val="center"/>
              <w:rPr>
                <w:bCs/>
                <w:noProof/>
                <w:lang w:eastAsia="zh-TW"/>
              </w:rPr>
            </w:pPr>
            <w:r w:rsidRPr="001662C6">
              <w:rPr>
                <w:bCs/>
                <w:noProof/>
                <w:lang w:eastAsia="zh-TW"/>
              </w:rPr>
              <w:t>Yes</w:t>
            </w:r>
          </w:p>
        </w:tc>
      </w:tr>
      <w:tr w:rsidR="009D5726" w:rsidRPr="001662C6" w14:paraId="0C9C232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1D633" w14:textId="77777777" w:rsidR="009D5726" w:rsidRPr="001662C6" w:rsidRDefault="009D5726" w:rsidP="00901EE0">
            <w:pPr>
              <w:pStyle w:val="TAL"/>
              <w:rPr>
                <w:b/>
                <w:i/>
                <w:lang w:eastAsia="zh-CN"/>
              </w:rPr>
            </w:pPr>
            <w:r w:rsidRPr="001662C6">
              <w:rPr>
                <w:b/>
                <w:i/>
                <w:lang w:eastAsia="zh-CN"/>
              </w:rPr>
              <w:t>tm10-slotSubslotMBSFN</w:t>
            </w:r>
          </w:p>
          <w:p w14:paraId="3B333D6A" w14:textId="77777777" w:rsidR="009D5726" w:rsidRPr="001662C6" w:rsidRDefault="009D5726" w:rsidP="00901EE0">
            <w:pPr>
              <w:pStyle w:val="TAL"/>
              <w:rPr>
                <w:b/>
                <w:bCs/>
                <w:i/>
                <w:noProof/>
                <w:lang w:eastAsia="zh-TW"/>
              </w:rPr>
            </w:pPr>
            <w:r w:rsidRPr="001662C6">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7C7F203" w14:textId="77777777" w:rsidR="009D5726" w:rsidRPr="001662C6" w:rsidRDefault="009D5726" w:rsidP="00901EE0">
            <w:pPr>
              <w:pStyle w:val="TAL"/>
              <w:jc w:val="center"/>
              <w:rPr>
                <w:bCs/>
                <w:noProof/>
                <w:lang w:eastAsia="zh-TW"/>
              </w:rPr>
            </w:pPr>
            <w:r w:rsidRPr="001662C6">
              <w:rPr>
                <w:bCs/>
                <w:noProof/>
                <w:lang w:eastAsia="zh-TW"/>
              </w:rPr>
              <w:t>Yes</w:t>
            </w:r>
          </w:p>
        </w:tc>
      </w:tr>
      <w:tr w:rsidR="009D5726" w:rsidRPr="001662C6" w14:paraId="14D8CF9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FD3C46" w14:textId="77777777" w:rsidR="009D5726" w:rsidRPr="001662C6" w:rsidRDefault="009D5726" w:rsidP="00901EE0">
            <w:pPr>
              <w:pStyle w:val="TAL"/>
              <w:rPr>
                <w:rFonts w:cs="Arial"/>
                <w:b/>
                <w:bCs/>
                <w:i/>
                <w:noProof/>
                <w:szCs w:val="18"/>
                <w:lang w:eastAsia="zh-CN"/>
              </w:rPr>
            </w:pPr>
            <w:r w:rsidRPr="001662C6">
              <w:rPr>
                <w:rFonts w:cs="Arial"/>
                <w:b/>
                <w:bCs/>
                <w:i/>
                <w:noProof/>
                <w:szCs w:val="18"/>
                <w:lang w:eastAsia="zh-CN"/>
              </w:rPr>
              <w:t>totalWeightedLayers</w:t>
            </w:r>
          </w:p>
          <w:p w14:paraId="79FE309A" w14:textId="77777777" w:rsidR="009D5726" w:rsidRPr="001662C6" w:rsidRDefault="009D5726" w:rsidP="00901EE0">
            <w:pPr>
              <w:pStyle w:val="TAL"/>
              <w:rPr>
                <w:b/>
                <w:i/>
                <w:lang w:eastAsia="zh-CN"/>
              </w:rPr>
            </w:pPr>
            <w:r w:rsidRPr="001662C6">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279B88B8"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4489CD3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0980A" w14:textId="77777777" w:rsidR="009D5726" w:rsidRPr="001662C6" w:rsidRDefault="009D5726" w:rsidP="00901EE0">
            <w:pPr>
              <w:pStyle w:val="TAL"/>
              <w:rPr>
                <w:b/>
                <w:bCs/>
                <w:i/>
                <w:noProof/>
                <w:lang w:eastAsia="zh-TW"/>
              </w:rPr>
            </w:pPr>
            <w:r w:rsidRPr="001662C6">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17F59CB7" w14:textId="77777777" w:rsidR="009D5726" w:rsidRPr="001662C6" w:rsidRDefault="009D5726" w:rsidP="00901EE0">
            <w:pPr>
              <w:pStyle w:val="TAL"/>
              <w:jc w:val="center"/>
              <w:rPr>
                <w:bCs/>
                <w:noProof/>
                <w:lang w:eastAsia="zh-TW"/>
              </w:rPr>
            </w:pPr>
            <w:r w:rsidRPr="001662C6">
              <w:rPr>
                <w:bCs/>
                <w:noProof/>
                <w:lang w:eastAsia="zh-TW"/>
              </w:rPr>
              <w:t>No</w:t>
            </w:r>
          </w:p>
        </w:tc>
      </w:tr>
      <w:tr w:rsidR="009D5726" w:rsidRPr="001662C6" w14:paraId="3841663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32579" w14:textId="77777777" w:rsidR="009D5726" w:rsidRPr="001662C6" w:rsidRDefault="009D5726" w:rsidP="00901EE0">
            <w:pPr>
              <w:pStyle w:val="TAL"/>
              <w:rPr>
                <w:b/>
                <w:i/>
                <w:lang w:eastAsia="zh-CN"/>
              </w:rPr>
            </w:pPr>
            <w:r w:rsidRPr="001662C6">
              <w:rPr>
                <w:b/>
                <w:i/>
                <w:lang w:eastAsia="zh-CN"/>
              </w:rPr>
              <w:t>twoStepSchedulingTimingInfo</w:t>
            </w:r>
          </w:p>
          <w:p w14:paraId="29119961" w14:textId="77777777" w:rsidR="009D5726" w:rsidRPr="001662C6" w:rsidRDefault="009D5726" w:rsidP="00901EE0">
            <w:pPr>
              <w:pStyle w:val="TAL"/>
              <w:rPr>
                <w:noProof/>
              </w:rPr>
            </w:pPr>
            <w:r w:rsidRPr="001662C6">
              <w:rPr>
                <w:lang w:eastAsia="zh-CN"/>
              </w:rPr>
              <w:t xml:space="preserve">Presence of this field indicates that </w:t>
            </w:r>
            <w:r w:rsidRPr="001662C6">
              <w:rPr>
                <w:noProof/>
              </w:rPr>
              <w:t>the UE supports uplink scheduling using PUSCH trigger A and PUSCH trigger B (as defined in TS 36.213 [23]).</w:t>
            </w:r>
          </w:p>
          <w:p w14:paraId="2335F2FC" w14:textId="77777777" w:rsidR="009D5726" w:rsidRPr="001662C6" w:rsidRDefault="009D5726" w:rsidP="00901EE0">
            <w:pPr>
              <w:pStyle w:val="TAL"/>
              <w:rPr>
                <w:noProof/>
                <w:lang w:eastAsia="zh-CN"/>
              </w:rPr>
            </w:pPr>
            <w:r w:rsidRPr="001662C6">
              <w:rPr>
                <w:noProof/>
              </w:rPr>
              <w:t xml:space="preserve">This field also </w:t>
            </w:r>
            <w:r w:rsidRPr="001662C6">
              <w:rPr>
                <w:noProof/>
                <w:lang w:eastAsia="zh-CN"/>
              </w:rPr>
              <w:t xml:space="preserve">indicates the timing between the PUSCH trigger B and the earliest time the UE supports performing the associated UL transmission. For reception of PUSCH trigger B in subframe N, value </w:t>
            </w:r>
            <w:r w:rsidRPr="001662C6">
              <w:rPr>
                <w:i/>
                <w:noProof/>
                <w:lang w:eastAsia="zh-CN"/>
              </w:rPr>
              <w:t>nPlus1</w:t>
            </w:r>
            <w:r w:rsidRPr="001662C6">
              <w:rPr>
                <w:noProof/>
                <w:lang w:eastAsia="zh-CN"/>
              </w:rPr>
              <w:t xml:space="preserve"> indicates that the UE supports performing the UL transmission in subframe N+1, value </w:t>
            </w:r>
            <w:r w:rsidRPr="001662C6">
              <w:rPr>
                <w:i/>
                <w:noProof/>
                <w:lang w:eastAsia="zh-CN"/>
              </w:rPr>
              <w:t>nPlus2</w:t>
            </w:r>
            <w:r w:rsidRPr="001662C6">
              <w:rPr>
                <w:noProof/>
                <w:lang w:eastAsia="zh-CN"/>
              </w:rPr>
              <w:t xml:space="preserve"> indicates that the UE supports performing the UL transmission in subframe N+2, and so on.</w:t>
            </w:r>
          </w:p>
          <w:p w14:paraId="67B771BB" w14:textId="77777777" w:rsidR="009D5726" w:rsidRPr="001662C6" w:rsidRDefault="009D5726" w:rsidP="00901EE0">
            <w:pPr>
              <w:pStyle w:val="TAL"/>
              <w:rPr>
                <w:b/>
                <w:bCs/>
                <w:i/>
                <w:noProof/>
                <w:lang w:eastAsia="zh-TW"/>
              </w:rPr>
            </w:pPr>
            <w:r w:rsidRPr="001662C6">
              <w:rPr>
                <w:rFonts w:eastAsia="SimSun"/>
                <w:lang w:eastAsia="en-GB"/>
              </w:rPr>
              <w:t xml:space="preserve">This field can be included only if </w:t>
            </w:r>
            <w:r w:rsidRPr="001662C6">
              <w:rPr>
                <w:rFonts w:eastAsia="SimSun"/>
                <w:i/>
                <w:lang w:eastAsia="en-GB"/>
              </w:rPr>
              <w:t>uplinkLAA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392F804"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367D629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FAADEF" w14:textId="77777777" w:rsidR="009D5726" w:rsidRPr="001662C6" w:rsidRDefault="009D5726" w:rsidP="00901EE0">
            <w:pPr>
              <w:pStyle w:val="TAL"/>
              <w:rPr>
                <w:b/>
                <w:bCs/>
                <w:i/>
                <w:noProof/>
                <w:lang w:eastAsia="zh-TW"/>
              </w:rPr>
            </w:pPr>
            <w:r w:rsidRPr="001662C6">
              <w:rPr>
                <w:b/>
                <w:bCs/>
                <w:i/>
                <w:noProof/>
                <w:lang w:eastAsia="zh-TW"/>
              </w:rPr>
              <w:t>txAntennaSwitchDL, txAntennaSwitchUL</w:t>
            </w:r>
          </w:p>
          <w:p w14:paraId="0EEF89E3" w14:textId="77777777" w:rsidR="009D5726" w:rsidRPr="001662C6" w:rsidRDefault="009D5726" w:rsidP="00901EE0">
            <w:pPr>
              <w:pStyle w:val="TAL"/>
            </w:pPr>
            <w:r w:rsidRPr="001662C6">
              <w:t xml:space="preserve">The presence of </w:t>
            </w:r>
            <w:r w:rsidRPr="001662C6">
              <w:rPr>
                <w:i/>
              </w:rPr>
              <w:t>txAntennaSwitchUL</w:t>
            </w:r>
            <w:r w:rsidRPr="001662C6">
              <w:t xml:space="preserve"> indicates the UE supports transmit antenna selection for this UL band in the band combination as described in TS 36.213 [23], clauses 8.2 and 8.7.</w:t>
            </w:r>
          </w:p>
          <w:p w14:paraId="168977B3" w14:textId="77777777" w:rsidR="009D5726" w:rsidRPr="001662C6" w:rsidRDefault="009D5726" w:rsidP="00901EE0">
            <w:pPr>
              <w:pStyle w:val="TAL"/>
              <w:rPr>
                <w:bCs/>
                <w:noProof/>
                <w:lang w:eastAsia="zh-TW"/>
              </w:rPr>
            </w:pPr>
            <w:bookmarkStart w:id="156" w:name="_Hlk499614695"/>
            <w:r w:rsidRPr="001662C6">
              <w:rPr>
                <w:lang w:eastAsia="zh-CN"/>
              </w:rPr>
              <w:t xml:space="preserve">The field </w:t>
            </w:r>
            <w:r w:rsidRPr="001662C6">
              <w:rPr>
                <w:i/>
                <w:lang w:eastAsia="zh-CN"/>
              </w:rPr>
              <w:t>txAntennaSwitchDL</w:t>
            </w:r>
            <w:r w:rsidRPr="001662C6">
              <w:rPr>
                <w:lang w:eastAsia="zh-CN"/>
              </w:rPr>
              <w:t xml:space="preserve"> indicates the entry number of the first-listed band with UL in the band combination that affects this DL. The field </w:t>
            </w:r>
            <w:r w:rsidRPr="001662C6">
              <w:rPr>
                <w:i/>
                <w:lang w:eastAsia="zh-CN"/>
              </w:rPr>
              <w:t>txAntennaSwitchUL</w:t>
            </w:r>
            <w:r w:rsidRPr="001662C6">
              <w:rPr>
                <w:lang w:eastAsia="zh-CN"/>
              </w:rPr>
              <w:t xml:space="preserve"> indicates the entry number of the first-listed band with UL in the band combination that switches together with this UL.</w:t>
            </w:r>
            <w:bookmarkEnd w:id="156"/>
            <w:r w:rsidRPr="001662C6">
              <w:rPr>
                <w:lang w:eastAsia="zh-CN"/>
              </w:rPr>
              <w:t xml:space="preserve"> </w:t>
            </w:r>
            <w:bookmarkStart w:id="157" w:name="_Hlk499614750"/>
            <w:r w:rsidRPr="001662C6">
              <w:rPr>
                <w:lang w:eastAsia="zh-CN"/>
              </w:rPr>
              <w:t xml:space="preserve">Value 1 means first </w:t>
            </w:r>
            <w:bookmarkEnd w:id="157"/>
            <w:r w:rsidRPr="001662C6">
              <w:rPr>
                <w:lang w:eastAsia="zh-CN"/>
              </w:rPr>
              <w:t>entry, value 2 means second entry and so on. All DL and UL that switch together indicate the same entry number.</w:t>
            </w:r>
          </w:p>
          <w:p w14:paraId="32C1C447" w14:textId="77777777" w:rsidR="009D5726" w:rsidRPr="001662C6" w:rsidRDefault="009D5726" w:rsidP="00901EE0">
            <w:pPr>
              <w:pStyle w:val="TAL"/>
              <w:rPr>
                <w:bCs/>
                <w:noProof/>
                <w:lang w:eastAsia="zh-TW"/>
              </w:rPr>
            </w:pPr>
            <w:r w:rsidRPr="001662C6">
              <w:rPr>
                <w:bCs/>
                <w:noProof/>
                <w:lang w:eastAsia="zh-TW"/>
              </w:rPr>
              <w:t>For the case of carrier switching, the antenna switching capability for the target carrier configuration is indicated as follows:</w:t>
            </w:r>
          </w:p>
          <w:p w14:paraId="4E939EC0" w14:textId="77777777" w:rsidR="009D5726" w:rsidRPr="001662C6" w:rsidRDefault="009D5726" w:rsidP="00901EE0">
            <w:pPr>
              <w:pStyle w:val="TAL"/>
              <w:rPr>
                <w:b/>
                <w:bCs/>
                <w:i/>
                <w:noProof/>
                <w:lang w:eastAsia="zh-TW"/>
              </w:rPr>
            </w:pPr>
            <w:r w:rsidRPr="001662C6">
              <w:t>For UE configured with a set of component carriers belonging to a band combination C</w:t>
            </w:r>
            <w:r w:rsidRPr="001662C6">
              <w:rPr>
                <w:vertAlign w:val="subscript"/>
              </w:rPr>
              <w:t>baseline</w:t>
            </w:r>
            <w:r w:rsidRPr="001662C6">
              <w:t xml:space="preserve"> = {b</w:t>
            </w:r>
            <w:r w:rsidRPr="001662C6">
              <w:rPr>
                <w:vertAlign w:val="subscript"/>
              </w:rPr>
              <w:t>1</w:t>
            </w:r>
            <w:r w:rsidRPr="001662C6">
              <w:t>(1),…,b</w:t>
            </w:r>
            <w:r w:rsidRPr="001662C6">
              <w:rPr>
                <w:vertAlign w:val="subscript"/>
              </w:rPr>
              <w:t>x</w:t>
            </w:r>
            <w:r w:rsidRPr="001662C6">
              <w:t>(1),…,b</w:t>
            </w:r>
            <w:r w:rsidRPr="001662C6">
              <w:rPr>
                <w:vertAlign w:val="subscript"/>
              </w:rPr>
              <w:t>y</w:t>
            </w:r>
            <w:r w:rsidRPr="001662C6">
              <w:t>(0),…}, where "1/0" denotes whether the corresponding band has an uplink, if a component carrier in b</w:t>
            </w:r>
            <w:r w:rsidRPr="001662C6">
              <w:rPr>
                <w:vertAlign w:val="subscript"/>
              </w:rPr>
              <w:t>x</w:t>
            </w:r>
            <w:r w:rsidRPr="001662C6">
              <w:t xml:space="preserve"> is to be switched to a component carrier in b</w:t>
            </w:r>
            <w:r w:rsidRPr="001662C6">
              <w:rPr>
                <w:vertAlign w:val="subscript"/>
              </w:rPr>
              <w:t xml:space="preserve">y </w:t>
            </w:r>
            <w:r w:rsidRPr="001662C6">
              <w:t xml:space="preserve">(according to </w:t>
            </w:r>
            <w:r w:rsidRPr="001662C6">
              <w:rPr>
                <w:bCs/>
                <w:i/>
                <w:noProof/>
              </w:rPr>
              <w:t>srs-SwitchFromServCellIndex</w:t>
            </w:r>
            <w:r w:rsidRPr="001662C6">
              <w:rPr>
                <w:bCs/>
                <w:noProof/>
              </w:rPr>
              <w:t>)</w:t>
            </w:r>
            <w:r w:rsidRPr="001662C6">
              <w:t>, the antenna switching capability is derived based on band combination C</w:t>
            </w:r>
            <w:r w:rsidRPr="001662C6">
              <w:rPr>
                <w:vertAlign w:val="subscript"/>
              </w:rPr>
              <w:t xml:space="preserve">target </w:t>
            </w:r>
            <w:r w:rsidRPr="001662C6">
              <w:t>= {b</w:t>
            </w:r>
            <w:r w:rsidRPr="001662C6">
              <w:rPr>
                <w:vertAlign w:val="subscript"/>
              </w:rPr>
              <w:t>1</w:t>
            </w:r>
            <w:r w:rsidRPr="001662C6">
              <w:t>(1),…,b</w:t>
            </w:r>
            <w:r w:rsidRPr="001662C6">
              <w:rPr>
                <w:vertAlign w:val="subscript"/>
              </w:rPr>
              <w:t>x</w:t>
            </w:r>
            <w:r w:rsidRPr="001662C6">
              <w:t>(0),…,b</w:t>
            </w:r>
            <w:r w:rsidRPr="001662C6">
              <w:rPr>
                <w:vertAlign w:val="subscript"/>
              </w:rPr>
              <w:t>y</w:t>
            </w:r>
            <w:r w:rsidRPr="001662C6">
              <w:t>(1),…}.</w:t>
            </w:r>
          </w:p>
        </w:tc>
        <w:tc>
          <w:tcPr>
            <w:tcW w:w="862" w:type="dxa"/>
            <w:gridSpan w:val="2"/>
            <w:tcBorders>
              <w:top w:val="single" w:sz="4" w:space="0" w:color="808080"/>
              <w:left w:val="single" w:sz="4" w:space="0" w:color="808080"/>
              <w:bottom w:val="single" w:sz="4" w:space="0" w:color="808080"/>
              <w:right w:val="single" w:sz="4" w:space="0" w:color="808080"/>
            </w:tcBorders>
          </w:tcPr>
          <w:p w14:paraId="103E061E" w14:textId="77777777" w:rsidR="009D5726" w:rsidRPr="001662C6" w:rsidRDefault="009D5726" w:rsidP="00901EE0">
            <w:pPr>
              <w:pStyle w:val="TAL"/>
              <w:jc w:val="center"/>
              <w:rPr>
                <w:bCs/>
                <w:noProof/>
                <w:lang w:eastAsia="zh-TW"/>
              </w:rPr>
            </w:pPr>
            <w:r w:rsidRPr="001662C6">
              <w:rPr>
                <w:bCs/>
                <w:noProof/>
                <w:lang w:eastAsia="zh-TW"/>
              </w:rPr>
              <w:t>-</w:t>
            </w:r>
          </w:p>
        </w:tc>
      </w:tr>
      <w:tr w:rsidR="009D5726" w:rsidRPr="001662C6" w14:paraId="114FF12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3D50AC" w14:textId="77777777" w:rsidR="009D5726" w:rsidRPr="001662C6" w:rsidRDefault="009D5726" w:rsidP="00901EE0">
            <w:pPr>
              <w:pStyle w:val="TAL"/>
              <w:rPr>
                <w:b/>
                <w:bCs/>
                <w:i/>
                <w:noProof/>
                <w:lang w:eastAsia="zh-TW"/>
              </w:rPr>
            </w:pPr>
            <w:r w:rsidRPr="001662C6">
              <w:rPr>
                <w:b/>
                <w:bCs/>
                <w:i/>
                <w:noProof/>
                <w:lang w:eastAsia="zh-TW"/>
              </w:rPr>
              <w:t>txDiv-PUCCH1b-ChSelect</w:t>
            </w:r>
          </w:p>
          <w:p w14:paraId="624C80F8" w14:textId="77777777" w:rsidR="009D5726" w:rsidRPr="001662C6" w:rsidRDefault="009D5726" w:rsidP="00901EE0">
            <w:pPr>
              <w:pStyle w:val="TAL"/>
              <w:rPr>
                <w:b/>
                <w:bCs/>
                <w:i/>
                <w:noProof/>
                <w:lang w:eastAsia="zh-TW"/>
              </w:rPr>
            </w:pPr>
            <w:r w:rsidRPr="001662C6">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BFC8390" w14:textId="77777777" w:rsidR="009D5726" w:rsidRPr="001662C6" w:rsidRDefault="009D5726" w:rsidP="00901EE0">
            <w:pPr>
              <w:pStyle w:val="TAL"/>
              <w:jc w:val="center"/>
              <w:rPr>
                <w:bCs/>
                <w:noProof/>
                <w:lang w:eastAsia="zh-TW"/>
              </w:rPr>
            </w:pPr>
            <w:r w:rsidRPr="001662C6">
              <w:rPr>
                <w:bCs/>
                <w:noProof/>
                <w:lang w:eastAsia="zh-TW"/>
              </w:rPr>
              <w:t>Yes</w:t>
            </w:r>
          </w:p>
        </w:tc>
      </w:tr>
      <w:tr w:rsidR="009D5726" w:rsidRPr="001662C6" w14:paraId="6B5A950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2FD5F" w14:textId="77777777" w:rsidR="009D5726" w:rsidRPr="001662C6" w:rsidRDefault="009D5726" w:rsidP="00901EE0">
            <w:pPr>
              <w:pStyle w:val="TAL"/>
              <w:rPr>
                <w:b/>
                <w:bCs/>
                <w:i/>
                <w:iCs/>
                <w:noProof/>
                <w:lang w:eastAsia="zh-TW"/>
              </w:rPr>
            </w:pPr>
            <w:r w:rsidRPr="001662C6">
              <w:rPr>
                <w:b/>
                <w:bCs/>
                <w:i/>
                <w:iCs/>
                <w:noProof/>
                <w:lang w:eastAsia="zh-TW"/>
              </w:rPr>
              <w:t>txDiv-SPUCCH</w:t>
            </w:r>
          </w:p>
          <w:p w14:paraId="191EF2B1" w14:textId="77777777" w:rsidR="009D5726" w:rsidRPr="001662C6" w:rsidRDefault="009D5726" w:rsidP="00901EE0">
            <w:pPr>
              <w:pStyle w:val="TAL"/>
              <w:rPr>
                <w:rFonts w:cs="Arial"/>
                <w:noProof/>
                <w:szCs w:val="18"/>
                <w:lang w:eastAsia="zh-TW"/>
              </w:rPr>
            </w:pPr>
            <w:r w:rsidRPr="001662C6">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53512739" w14:textId="77777777" w:rsidR="009D5726" w:rsidRPr="001662C6" w:rsidRDefault="009D5726" w:rsidP="00901EE0">
            <w:pPr>
              <w:pStyle w:val="TAL"/>
              <w:jc w:val="center"/>
              <w:rPr>
                <w:noProof/>
                <w:lang w:eastAsia="zh-TW"/>
              </w:rPr>
            </w:pPr>
            <w:r w:rsidRPr="001662C6">
              <w:rPr>
                <w:noProof/>
                <w:lang w:eastAsia="zh-TW"/>
              </w:rPr>
              <w:t>Yes</w:t>
            </w:r>
          </w:p>
        </w:tc>
      </w:tr>
      <w:tr w:rsidR="009D5726" w:rsidRPr="001662C6" w14:paraId="7F947DF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39618" w14:textId="77777777" w:rsidR="009D5726" w:rsidRPr="001662C6" w:rsidRDefault="009D5726" w:rsidP="00901EE0">
            <w:pPr>
              <w:pStyle w:val="TAL"/>
              <w:rPr>
                <w:b/>
                <w:bCs/>
                <w:i/>
                <w:iCs/>
                <w:noProof/>
                <w:lang w:eastAsia="zh-TW"/>
              </w:rPr>
            </w:pPr>
            <w:r w:rsidRPr="001662C6">
              <w:rPr>
                <w:b/>
                <w:bCs/>
                <w:i/>
                <w:iCs/>
                <w:noProof/>
                <w:lang w:eastAsia="zh-TW"/>
              </w:rPr>
              <w:t>tx-Sidelink, rx-Sidelink</w:t>
            </w:r>
          </w:p>
          <w:p w14:paraId="4371CFE4" w14:textId="77777777" w:rsidR="009D5726" w:rsidRPr="001662C6" w:rsidRDefault="009D5726" w:rsidP="00901EE0">
            <w:pPr>
              <w:pStyle w:val="TAL"/>
              <w:rPr>
                <w:rFonts w:eastAsia="DengXian"/>
                <w:noProof/>
                <w:lang w:eastAsia="zh-CN"/>
              </w:rPr>
            </w:pPr>
            <w:r w:rsidRPr="001662C6">
              <w:rPr>
                <w:rFonts w:eastAsia="DengXian"/>
                <w:noProof/>
                <w:lang w:eastAsia="zh-CN"/>
              </w:rPr>
              <w:t>Indicates that the UE supports sidelink transmission/reception on the band in the band combination.</w:t>
            </w:r>
          </w:p>
          <w:p w14:paraId="00412803" w14:textId="77777777" w:rsidR="009D5726" w:rsidRPr="001662C6" w:rsidRDefault="009D5726" w:rsidP="00901EE0">
            <w:pPr>
              <w:pStyle w:val="TAL"/>
            </w:pPr>
            <w:r w:rsidRPr="001662C6">
              <w:rPr>
                <w:rFonts w:eastAsia="DengXian"/>
                <w:noProof/>
                <w:lang w:eastAsia="zh-CN"/>
              </w:rPr>
              <w:t xml:space="preserve">For </w:t>
            </w:r>
            <w:r w:rsidRPr="001662C6">
              <w:t xml:space="preserve">NR sidelink transmission, </w:t>
            </w:r>
            <w:r w:rsidRPr="001662C6">
              <w:rPr>
                <w:i/>
                <w:iCs/>
              </w:rPr>
              <w:t>tx-Sidelink</w:t>
            </w:r>
            <w:r w:rsidRPr="001662C6">
              <w:t xml:space="preserve"> is only applicable if the UE supports at least one of </w:t>
            </w:r>
            <w:r w:rsidRPr="001662C6">
              <w:rPr>
                <w:i/>
                <w:iCs/>
              </w:rPr>
              <w:t>sl-TransmissionMode1-r16</w:t>
            </w:r>
            <w:r w:rsidRPr="001662C6">
              <w:t xml:space="preserve"> and </w:t>
            </w:r>
            <w:r w:rsidRPr="001662C6">
              <w:rPr>
                <w:i/>
                <w:iCs/>
              </w:rPr>
              <w:t>sl-TransmissionMode2-r16</w:t>
            </w:r>
            <w:r w:rsidRPr="001662C6">
              <w:t xml:space="preserve"> on the band </w:t>
            </w:r>
            <w:r w:rsidRPr="001662C6">
              <w:rPr>
                <w:noProof/>
                <w:lang w:eastAsia="en-GB"/>
              </w:rPr>
              <w:t>as specified in TS 38.331 [82]</w:t>
            </w:r>
            <w:r w:rsidRPr="001662C6">
              <w:t>.</w:t>
            </w:r>
          </w:p>
          <w:p w14:paraId="5EA8A7D2" w14:textId="77777777" w:rsidR="009D5726" w:rsidRPr="001662C6" w:rsidRDefault="009D5726" w:rsidP="00901EE0">
            <w:pPr>
              <w:pStyle w:val="TAL"/>
              <w:rPr>
                <w:lang w:eastAsia="zh-CN"/>
              </w:rPr>
            </w:pPr>
            <w:r w:rsidRPr="001662C6">
              <w:t xml:space="preserve">For NR sidelink reception, </w:t>
            </w:r>
            <w:r w:rsidRPr="001662C6">
              <w:rPr>
                <w:i/>
                <w:iCs/>
              </w:rPr>
              <w:t>rx-Sidelink</w:t>
            </w:r>
            <w:r w:rsidRPr="001662C6">
              <w:t xml:space="preserve"> is only applicable if the UE supports </w:t>
            </w:r>
            <w:r w:rsidRPr="001662C6">
              <w:rPr>
                <w:i/>
                <w:iCs/>
              </w:rPr>
              <w:t>sl-Reception-r16</w:t>
            </w:r>
            <w:r w:rsidRPr="001662C6">
              <w:t xml:space="preserve"> on the band</w:t>
            </w:r>
            <w:r w:rsidRPr="001662C6">
              <w:rPr>
                <w:noProof/>
                <w:lang w:eastAsia="en-GB"/>
              </w:rPr>
              <w:t xml:space="preserve"> as specified in TS 38.331 [82]</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073B0DFE" w14:textId="77777777" w:rsidR="009D5726" w:rsidRPr="001662C6" w:rsidRDefault="009D5726" w:rsidP="00901EE0">
            <w:pPr>
              <w:pStyle w:val="TAL"/>
              <w:jc w:val="center"/>
              <w:rPr>
                <w:noProof/>
                <w:lang w:eastAsia="zh-TW"/>
              </w:rPr>
            </w:pPr>
            <w:r w:rsidRPr="001662C6">
              <w:rPr>
                <w:rFonts w:eastAsia="DengXian"/>
                <w:noProof/>
                <w:lang w:eastAsia="zh-CN"/>
              </w:rPr>
              <w:t>-</w:t>
            </w:r>
          </w:p>
        </w:tc>
      </w:tr>
      <w:tr w:rsidR="009D5726" w:rsidRPr="001662C6" w14:paraId="455C910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B0A159" w14:textId="77777777" w:rsidR="009D5726" w:rsidRPr="001662C6" w:rsidRDefault="009D5726" w:rsidP="00901EE0">
            <w:pPr>
              <w:keepNext/>
              <w:keepLines/>
              <w:spacing w:after="0"/>
              <w:rPr>
                <w:rFonts w:ascii="Arial" w:hAnsi="Arial"/>
                <w:b/>
                <w:bCs/>
                <w:i/>
                <w:noProof/>
                <w:sz w:val="18"/>
                <w:lang w:eastAsia="zh-TW"/>
              </w:rPr>
            </w:pPr>
            <w:r w:rsidRPr="001662C6">
              <w:rPr>
                <w:rFonts w:ascii="Arial" w:hAnsi="Arial"/>
                <w:b/>
                <w:bCs/>
                <w:i/>
                <w:noProof/>
                <w:sz w:val="18"/>
                <w:lang w:eastAsia="zh-TW"/>
              </w:rPr>
              <w:t>uci-PUSCH-Ext</w:t>
            </w:r>
          </w:p>
          <w:p w14:paraId="592ADE06" w14:textId="77777777" w:rsidR="009D5726" w:rsidRPr="001662C6" w:rsidRDefault="009D5726" w:rsidP="00901EE0">
            <w:pPr>
              <w:keepNext/>
              <w:keepLines/>
              <w:spacing w:after="0"/>
              <w:rPr>
                <w:rFonts w:ascii="Arial" w:hAnsi="Arial"/>
                <w:b/>
                <w:bCs/>
                <w:i/>
                <w:noProof/>
                <w:sz w:val="18"/>
                <w:lang w:eastAsia="zh-TW"/>
              </w:rPr>
            </w:pPr>
            <w:r w:rsidRPr="001662C6">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C946E69" w14:textId="77777777" w:rsidR="009D5726" w:rsidRPr="001662C6" w:rsidRDefault="009D5726" w:rsidP="00901EE0">
            <w:pPr>
              <w:keepNext/>
              <w:keepLines/>
              <w:spacing w:after="0"/>
              <w:jc w:val="center"/>
              <w:rPr>
                <w:rFonts w:ascii="Arial" w:hAnsi="Arial"/>
                <w:bCs/>
                <w:noProof/>
                <w:sz w:val="18"/>
                <w:lang w:eastAsia="zh-TW"/>
              </w:rPr>
            </w:pPr>
            <w:r w:rsidRPr="001662C6">
              <w:rPr>
                <w:rFonts w:ascii="Arial" w:hAnsi="Arial"/>
                <w:bCs/>
                <w:noProof/>
                <w:sz w:val="18"/>
                <w:lang w:eastAsia="zh-TW"/>
              </w:rPr>
              <w:t>No</w:t>
            </w:r>
          </w:p>
        </w:tc>
      </w:tr>
      <w:tr w:rsidR="009D5726" w:rsidRPr="001662C6" w14:paraId="56CD5927" w14:textId="77777777" w:rsidTr="00901EE0">
        <w:trPr>
          <w:cantSplit/>
        </w:trPr>
        <w:tc>
          <w:tcPr>
            <w:tcW w:w="7793" w:type="dxa"/>
            <w:gridSpan w:val="2"/>
          </w:tcPr>
          <w:p w14:paraId="0B33AB8F" w14:textId="77777777" w:rsidR="009D5726" w:rsidRPr="001662C6" w:rsidRDefault="009D5726" w:rsidP="00901EE0">
            <w:pPr>
              <w:pStyle w:val="TAL"/>
              <w:rPr>
                <w:b/>
                <w:i/>
                <w:lang w:eastAsia="en-GB"/>
              </w:rPr>
            </w:pPr>
            <w:r w:rsidRPr="001662C6">
              <w:rPr>
                <w:b/>
                <w:i/>
                <w:lang w:eastAsia="ko-KR"/>
              </w:rPr>
              <w:t>u</w:t>
            </w:r>
            <w:r w:rsidRPr="001662C6">
              <w:rPr>
                <w:b/>
                <w:i/>
                <w:lang w:eastAsia="en-GB"/>
              </w:rPr>
              <w:t>e-AutonomousWithFullSensing</w:t>
            </w:r>
          </w:p>
          <w:p w14:paraId="58493868" w14:textId="77777777" w:rsidR="009D5726" w:rsidRPr="001662C6" w:rsidRDefault="009D5726" w:rsidP="00901EE0">
            <w:pPr>
              <w:pStyle w:val="TAL"/>
              <w:rPr>
                <w:b/>
                <w:bCs/>
                <w:i/>
                <w:noProof/>
                <w:lang w:eastAsia="en-GB"/>
              </w:rPr>
            </w:pPr>
            <w:r w:rsidRPr="001662C6">
              <w:t xml:space="preserve">Indicates </w:t>
            </w:r>
            <w:r w:rsidRPr="001662C6">
              <w:rPr>
                <w:lang w:eastAsia="ko-KR"/>
              </w:rPr>
              <w:t xml:space="preserve">whether the UE supports transmitting PSCCH/PSSCH using UE autonomous resource selection mode with full sensing (i.e., continuous channel monitoring) for V2X sidelink communication and </w:t>
            </w:r>
            <w:r w:rsidRPr="001662C6">
              <w:t xml:space="preserve">the UE supports maximum transmit power </w:t>
            </w:r>
            <w:r w:rsidRPr="001662C6">
              <w:rPr>
                <w:lang w:eastAsia="ko-KR"/>
              </w:rPr>
              <w:t xml:space="preserve">associated with Power class 3 V2X UE, see </w:t>
            </w:r>
            <w:r w:rsidRPr="001662C6">
              <w:rPr>
                <w:lang w:eastAsia="en-GB"/>
              </w:rPr>
              <w:t>TS 36.101 [42]</w:t>
            </w:r>
            <w:r w:rsidRPr="001662C6">
              <w:rPr>
                <w:lang w:eastAsia="ko-KR"/>
              </w:rPr>
              <w:t>.</w:t>
            </w:r>
          </w:p>
        </w:tc>
        <w:tc>
          <w:tcPr>
            <w:tcW w:w="862" w:type="dxa"/>
            <w:gridSpan w:val="2"/>
          </w:tcPr>
          <w:p w14:paraId="0C05D51C" w14:textId="77777777" w:rsidR="009D5726" w:rsidRPr="001662C6" w:rsidRDefault="009D5726" w:rsidP="00901EE0">
            <w:pPr>
              <w:pStyle w:val="TAL"/>
              <w:jc w:val="center"/>
              <w:rPr>
                <w:bCs/>
                <w:noProof/>
                <w:lang w:eastAsia="en-GB"/>
              </w:rPr>
            </w:pPr>
            <w:r w:rsidRPr="001662C6">
              <w:rPr>
                <w:bCs/>
                <w:noProof/>
                <w:lang w:eastAsia="ko-KR"/>
              </w:rPr>
              <w:t>-</w:t>
            </w:r>
          </w:p>
        </w:tc>
      </w:tr>
      <w:tr w:rsidR="009D5726" w:rsidRPr="001662C6" w14:paraId="3247925D" w14:textId="77777777" w:rsidTr="00901EE0">
        <w:trPr>
          <w:cantSplit/>
        </w:trPr>
        <w:tc>
          <w:tcPr>
            <w:tcW w:w="7793" w:type="dxa"/>
            <w:gridSpan w:val="2"/>
          </w:tcPr>
          <w:p w14:paraId="1EE22009" w14:textId="77777777" w:rsidR="009D5726" w:rsidRPr="001662C6" w:rsidRDefault="009D5726" w:rsidP="00901EE0">
            <w:pPr>
              <w:pStyle w:val="TAL"/>
              <w:rPr>
                <w:b/>
                <w:i/>
                <w:lang w:eastAsia="en-GB"/>
              </w:rPr>
            </w:pPr>
            <w:r w:rsidRPr="001662C6">
              <w:rPr>
                <w:b/>
                <w:i/>
                <w:lang w:eastAsia="en-GB"/>
              </w:rPr>
              <w:t>ue-AutonomousWithPartialSensing</w:t>
            </w:r>
          </w:p>
          <w:p w14:paraId="63F3BE34" w14:textId="77777777" w:rsidR="009D5726" w:rsidRPr="001662C6" w:rsidRDefault="009D5726" w:rsidP="00901EE0">
            <w:pPr>
              <w:pStyle w:val="TAL"/>
              <w:rPr>
                <w:b/>
                <w:i/>
                <w:lang w:eastAsia="ko-KR"/>
              </w:rPr>
            </w:pPr>
            <w:r w:rsidRPr="001662C6">
              <w:t xml:space="preserve">Indicates </w:t>
            </w:r>
            <w:r w:rsidRPr="001662C6">
              <w:rPr>
                <w:lang w:eastAsia="ko-KR"/>
              </w:rPr>
              <w:t xml:space="preserve">whether the UE supports transmitting PSCCH/PSSCH using UE autonomous resource selection mode with partial sensing (i.e., channel monitoring in a limited set of subframes) for V2X sidelink communication and </w:t>
            </w:r>
            <w:r w:rsidRPr="001662C6">
              <w:t xml:space="preserve">the UE supports maximum transmit power </w:t>
            </w:r>
            <w:r w:rsidRPr="001662C6">
              <w:rPr>
                <w:lang w:eastAsia="ko-KR"/>
              </w:rPr>
              <w:t xml:space="preserve">associated with Power class 3 V2X UE, see </w:t>
            </w:r>
            <w:r w:rsidRPr="001662C6">
              <w:rPr>
                <w:lang w:eastAsia="en-GB"/>
              </w:rPr>
              <w:t>TS 36.101 [42].</w:t>
            </w:r>
          </w:p>
        </w:tc>
        <w:tc>
          <w:tcPr>
            <w:tcW w:w="862" w:type="dxa"/>
            <w:gridSpan w:val="2"/>
          </w:tcPr>
          <w:p w14:paraId="18D4AEEE" w14:textId="77777777" w:rsidR="009D5726" w:rsidRPr="001662C6" w:rsidRDefault="009D5726" w:rsidP="00901EE0">
            <w:pPr>
              <w:pStyle w:val="TAL"/>
              <w:jc w:val="center"/>
              <w:rPr>
                <w:bCs/>
                <w:noProof/>
                <w:lang w:eastAsia="ko-KR"/>
              </w:rPr>
            </w:pPr>
            <w:r w:rsidRPr="001662C6">
              <w:rPr>
                <w:bCs/>
                <w:noProof/>
                <w:lang w:eastAsia="ko-KR"/>
              </w:rPr>
              <w:t>-</w:t>
            </w:r>
          </w:p>
        </w:tc>
      </w:tr>
      <w:tr w:rsidR="009D5726" w:rsidRPr="001662C6" w14:paraId="6417FAE2" w14:textId="77777777" w:rsidTr="00901EE0">
        <w:trPr>
          <w:cantSplit/>
        </w:trPr>
        <w:tc>
          <w:tcPr>
            <w:tcW w:w="7793" w:type="dxa"/>
            <w:gridSpan w:val="2"/>
          </w:tcPr>
          <w:p w14:paraId="7EC6D292" w14:textId="77777777" w:rsidR="009D5726" w:rsidRPr="001662C6" w:rsidRDefault="009D5726" w:rsidP="00901EE0">
            <w:pPr>
              <w:pStyle w:val="TAL"/>
              <w:rPr>
                <w:b/>
                <w:bCs/>
                <w:i/>
                <w:noProof/>
                <w:lang w:eastAsia="en-GB"/>
              </w:rPr>
            </w:pPr>
            <w:r w:rsidRPr="001662C6">
              <w:rPr>
                <w:b/>
                <w:bCs/>
                <w:i/>
                <w:noProof/>
                <w:lang w:eastAsia="en-GB"/>
              </w:rPr>
              <w:t>ue-Category</w:t>
            </w:r>
          </w:p>
          <w:p w14:paraId="2C89349C" w14:textId="77777777" w:rsidR="009D5726" w:rsidRPr="001662C6" w:rsidRDefault="009D5726" w:rsidP="00901EE0">
            <w:pPr>
              <w:pStyle w:val="TAL"/>
              <w:rPr>
                <w:lang w:eastAsia="en-GB"/>
              </w:rPr>
            </w:pPr>
            <w:r w:rsidRPr="001662C6">
              <w:rPr>
                <w:lang w:eastAsia="en-GB"/>
              </w:rPr>
              <w:t>UE category as defined in TS 36.306 [5]. Set to values 1 to 12 in this version of the specification.</w:t>
            </w:r>
          </w:p>
        </w:tc>
        <w:tc>
          <w:tcPr>
            <w:tcW w:w="862" w:type="dxa"/>
            <w:gridSpan w:val="2"/>
          </w:tcPr>
          <w:p w14:paraId="26B40B08"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70B2749B" w14:textId="77777777" w:rsidTr="00901EE0">
        <w:trPr>
          <w:cantSplit/>
        </w:trPr>
        <w:tc>
          <w:tcPr>
            <w:tcW w:w="7793" w:type="dxa"/>
            <w:gridSpan w:val="2"/>
          </w:tcPr>
          <w:p w14:paraId="0700AD29" w14:textId="77777777" w:rsidR="009D5726" w:rsidRPr="001662C6" w:rsidRDefault="009D5726" w:rsidP="00901EE0">
            <w:pPr>
              <w:pStyle w:val="TAL"/>
              <w:rPr>
                <w:b/>
                <w:bCs/>
                <w:i/>
                <w:noProof/>
                <w:lang w:eastAsia="zh-CN"/>
              </w:rPr>
            </w:pPr>
            <w:r w:rsidRPr="001662C6">
              <w:rPr>
                <w:b/>
                <w:bCs/>
                <w:i/>
                <w:noProof/>
                <w:lang w:eastAsia="en-GB"/>
              </w:rPr>
              <w:t>ue-Category</w:t>
            </w:r>
            <w:r w:rsidRPr="001662C6">
              <w:rPr>
                <w:b/>
                <w:bCs/>
                <w:i/>
                <w:noProof/>
                <w:lang w:eastAsia="zh-CN"/>
              </w:rPr>
              <w:t>DL</w:t>
            </w:r>
          </w:p>
          <w:p w14:paraId="3FFFB771" w14:textId="77777777" w:rsidR="009D5726" w:rsidRPr="001662C6" w:rsidRDefault="009D5726" w:rsidP="00901EE0">
            <w:pPr>
              <w:pStyle w:val="TAL"/>
              <w:rPr>
                <w:b/>
                <w:bCs/>
                <w:i/>
                <w:noProof/>
                <w:lang w:eastAsia="en-GB"/>
              </w:rPr>
            </w:pPr>
            <w:r w:rsidRPr="001662C6">
              <w:rPr>
                <w:lang w:eastAsia="en-GB"/>
              </w:rPr>
              <w:t xml:space="preserve">UE </w:t>
            </w:r>
            <w:r w:rsidRPr="001662C6">
              <w:rPr>
                <w:lang w:eastAsia="zh-CN"/>
              </w:rPr>
              <w:t xml:space="preserve">DL </w:t>
            </w:r>
            <w:r w:rsidRPr="001662C6">
              <w:rPr>
                <w:lang w:eastAsia="en-GB"/>
              </w:rPr>
              <w:t xml:space="preserve">category as defined in TS 36.306 [5]. Value </w:t>
            </w:r>
            <w:r w:rsidRPr="001662C6">
              <w:rPr>
                <w:i/>
                <w:lang w:eastAsia="en-GB"/>
              </w:rPr>
              <w:t>n17</w:t>
            </w:r>
            <w:r w:rsidRPr="001662C6">
              <w:rPr>
                <w:lang w:eastAsia="en-GB"/>
              </w:rPr>
              <w:t xml:space="preserve"> corresponds to UE category 17, value </w:t>
            </w:r>
            <w:r w:rsidRPr="001662C6">
              <w:rPr>
                <w:i/>
                <w:lang w:eastAsia="en-GB"/>
              </w:rPr>
              <w:t>m1</w:t>
            </w:r>
            <w:r w:rsidRPr="001662C6">
              <w:rPr>
                <w:lang w:eastAsia="en-GB"/>
              </w:rPr>
              <w:t xml:space="preserve"> corresponds to UE category M1, value </w:t>
            </w:r>
            <w:r w:rsidRPr="001662C6">
              <w:rPr>
                <w:i/>
                <w:lang w:eastAsia="en-GB"/>
              </w:rPr>
              <w:t>oneBis</w:t>
            </w:r>
            <w:r w:rsidRPr="001662C6">
              <w:rPr>
                <w:lang w:eastAsia="en-GB"/>
              </w:rPr>
              <w:t xml:space="preserve"> corresponds to UE category 1bis, value m2 corresponds to UE category M2. For ASN.1 compatibility, a UE indicating </w:t>
            </w:r>
            <w:r w:rsidRPr="001662C6">
              <w:rPr>
                <w:lang w:eastAsia="zh-CN"/>
              </w:rPr>
              <w:t xml:space="preserve">DL </w:t>
            </w:r>
            <w:r w:rsidRPr="001662C6">
              <w:rPr>
                <w:lang w:eastAsia="en-GB"/>
              </w:rPr>
              <w:t xml:space="preserve">category 0, m1 or m2 shall also indicate any of the categories (1..5) in </w:t>
            </w:r>
            <w:r w:rsidRPr="001662C6">
              <w:rPr>
                <w:i/>
                <w:iCs/>
                <w:lang w:eastAsia="en-GB"/>
              </w:rPr>
              <w:t>ue-Category</w:t>
            </w:r>
            <w:r w:rsidRPr="001662C6">
              <w:rPr>
                <w:iCs/>
                <w:lang w:eastAsia="en-GB"/>
              </w:rPr>
              <w:t xml:space="preserve"> (without suffix)</w:t>
            </w:r>
            <w:r w:rsidRPr="001662C6">
              <w:rPr>
                <w:lang w:eastAsia="en-GB"/>
              </w:rPr>
              <w:t>, which is ignored by the eNB,</w:t>
            </w:r>
            <w:r w:rsidRPr="001662C6">
              <w:rPr>
                <w:lang w:eastAsia="zh-CN"/>
              </w:rPr>
              <w:t xml:space="preserve"> </w:t>
            </w:r>
            <w:r w:rsidRPr="001662C6">
              <w:rPr>
                <w:lang w:eastAsia="en-GB"/>
              </w:rPr>
              <w:t xml:space="preserve">a UE indicating UE category oneBis shall also indicate UE category 1 in </w:t>
            </w:r>
            <w:r w:rsidRPr="001662C6">
              <w:rPr>
                <w:i/>
                <w:lang w:eastAsia="en-GB"/>
              </w:rPr>
              <w:t>ue-Category</w:t>
            </w:r>
            <w:r w:rsidRPr="001662C6">
              <w:rPr>
                <w:lang w:eastAsia="en-GB"/>
              </w:rPr>
              <w:t xml:space="preserve"> (without suffix), and a UE indicating UE category m2 shall also indicate UE category m1. The field </w:t>
            </w:r>
            <w:r w:rsidRPr="001662C6">
              <w:rPr>
                <w:i/>
                <w:lang w:eastAsia="en-GB"/>
              </w:rPr>
              <w:t>ue-Category</w:t>
            </w:r>
            <w:r w:rsidRPr="001662C6">
              <w:rPr>
                <w:i/>
                <w:lang w:eastAsia="zh-CN"/>
              </w:rPr>
              <w:t xml:space="preserve">DL </w:t>
            </w:r>
            <w:r w:rsidRPr="001662C6">
              <w:rPr>
                <w:lang w:eastAsia="en-GB"/>
              </w:rPr>
              <w:t>is set to values 0</w:t>
            </w:r>
            <w:r w:rsidRPr="001662C6">
              <w:rPr>
                <w:lang w:eastAsia="zh-CN"/>
              </w:rPr>
              <w:t xml:space="preserve">, m1, oneBis, m2, 4, 6, 7, 9 to 16, n17, 18, </w:t>
            </w:r>
            <w:r w:rsidRPr="001662C6">
              <w:rPr>
                <w:lang w:eastAsia="en-GB"/>
              </w:rPr>
              <w:t>1</w:t>
            </w:r>
            <w:r w:rsidRPr="001662C6">
              <w:rPr>
                <w:lang w:eastAsia="zh-CN"/>
              </w:rPr>
              <w:t>9, 20, 21, 22, 23, 24, 25, 26</w:t>
            </w:r>
            <w:r w:rsidRPr="001662C6">
              <w:rPr>
                <w:lang w:eastAsia="en-GB"/>
              </w:rPr>
              <w:t xml:space="preserve"> in this version of the specification.</w:t>
            </w:r>
          </w:p>
        </w:tc>
        <w:tc>
          <w:tcPr>
            <w:tcW w:w="862" w:type="dxa"/>
            <w:gridSpan w:val="2"/>
          </w:tcPr>
          <w:p w14:paraId="502D30B5"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61AC0EC" w14:textId="77777777" w:rsidTr="00901EE0">
        <w:trPr>
          <w:cantSplit/>
        </w:trPr>
        <w:tc>
          <w:tcPr>
            <w:tcW w:w="7808" w:type="dxa"/>
            <w:gridSpan w:val="3"/>
          </w:tcPr>
          <w:p w14:paraId="09304AE2" w14:textId="77777777" w:rsidR="009D5726" w:rsidRPr="001662C6" w:rsidRDefault="009D5726" w:rsidP="00901EE0">
            <w:pPr>
              <w:pStyle w:val="TAL"/>
              <w:rPr>
                <w:b/>
                <w:i/>
                <w:noProof/>
              </w:rPr>
            </w:pPr>
            <w:r w:rsidRPr="001662C6">
              <w:rPr>
                <w:b/>
                <w:i/>
                <w:noProof/>
              </w:rPr>
              <w:t>ue-CategorySL-C-TX</w:t>
            </w:r>
          </w:p>
          <w:p w14:paraId="1CB57B39" w14:textId="77777777" w:rsidR="009D5726" w:rsidRPr="001662C6" w:rsidRDefault="009D5726" w:rsidP="00901EE0">
            <w:pPr>
              <w:pStyle w:val="TAL"/>
              <w:rPr>
                <w:rFonts w:cs="Arial"/>
                <w:noProof/>
              </w:rPr>
            </w:pPr>
            <w:r w:rsidRPr="001662C6">
              <w:rPr>
                <w:rFonts w:cs="Arial"/>
              </w:rPr>
              <w:t xml:space="preserve">UE </w:t>
            </w:r>
            <w:r w:rsidRPr="001662C6">
              <w:rPr>
                <w:rFonts w:cs="Arial"/>
                <w:lang w:eastAsia="zh-CN"/>
              </w:rPr>
              <w:t xml:space="preserve">SL </w:t>
            </w:r>
            <w:r w:rsidRPr="001662C6">
              <w:rPr>
                <w:rFonts w:cs="Arial"/>
              </w:rPr>
              <w:t>category for V2X transmission as defined in TS 36.306 [5]. Set to values 1 to 5 in this version of the specification.</w:t>
            </w:r>
          </w:p>
        </w:tc>
        <w:tc>
          <w:tcPr>
            <w:tcW w:w="847" w:type="dxa"/>
          </w:tcPr>
          <w:p w14:paraId="7944F93E" w14:textId="77777777" w:rsidR="009D5726" w:rsidRPr="001662C6" w:rsidRDefault="009D5726" w:rsidP="00901EE0">
            <w:pPr>
              <w:pStyle w:val="TAL"/>
              <w:jc w:val="center"/>
              <w:rPr>
                <w:noProof/>
                <w:lang w:eastAsia="zh-CN"/>
              </w:rPr>
            </w:pPr>
            <w:r w:rsidRPr="001662C6">
              <w:rPr>
                <w:noProof/>
                <w:lang w:eastAsia="zh-CN"/>
              </w:rPr>
              <w:t>-</w:t>
            </w:r>
          </w:p>
        </w:tc>
      </w:tr>
      <w:tr w:rsidR="009D5726" w:rsidRPr="001662C6" w14:paraId="70E871A7" w14:textId="77777777" w:rsidTr="00901EE0">
        <w:trPr>
          <w:cantSplit/>
        </w:trPr>
        <w:tc>
          <w:tcPr>
            <w:tcW w:w="7808" w:type="dxa"/>
            <w:gridSpan w:val="3"/>
          </w:tcPr>
          <w:p w14:paraId="2B681240" w14:textId="77777777" w:rsidR="009D5726" w:rsidRPr="001662C6" w:rsidRDefault="009D5726" w:rsidP="00901EE0">
            <w:pPr>
              <w:pStyle w:val="TAL"/>
              <w:rPr>
                <w:b/>
                <w:i/>
                <w:noProof/>
              </w:rPr>
            </w:pPr>
            <w:r w:rsidRPr="001662C6">
              <w:rPr>
                <w:b/>
                <w:i/>
                <w:noProof/>
              </w:rPr>
              <w:t>ue-CategorySL-C-RX</w:t>
            </w:r>
          </w:p>
          <w:p w14:paraId="5290E609" w14:textId="77777777" w:rsidR="009D5726" w:rsidRPr="001662C6" w:rsidRDefault="009D5726" w:rsidP="00901EE0">
            <w:pPr>
              <w:pStyle w:val="TAL"/>
              <w:rPr>
                <w:noProof/>
              </w:rPr>
            </w:pPr>
            <w:r w:rsidRPr="001662C6">
              <w:rPr>
                <w:rFonts w:cs="Arial"/>
              </w:rPr>
              <w:t>UE SL category for V2X reception as defined in TS 36.306 [5]. Set to values 1 to 4 in this version of the specification.</w:t>
            </w:r>
          </w:p>
        </w:tc>
        <w:tc>
          <w:tcPr>
            <w:tcW w:w="847" w:type="dxa"/>
          </w:tcPr>
          <w:p w14:paraId="1BD5B75F" w14:textId="77777777" w:rsidR="009D5726" w:rsidRPr="001662C6" w:rsidRDefault="009D5726" w:rsidP="00901EE0">
            <w:pPr>
              <w:pStyle w:val="TAL"/>
              <w:jc w:val="center"/>
              <w:rPr>
                <w:noProof/>
                <w:lang w:eastAsia="zh-CN"/>
              </w:rPr>
            </w:pPr>
            <w:r w:rsidRPr="001662C6">
              <w:rPr>
                <w:noProof/>
                <w:lang w:eastAsia="zh-CN"/>
              </w:rPr>
              <w:t>-</w:t>
            </w:r>
          </w:p>
        </w:tc>
      </w:tr>
      <w:tr w:rsidR="009D5726" w:rsidRPr="001662C6" w14:paraId="2370BBFB" w14:textId="77777777" w:rsidTr="00901EE0">
        <w:trPr>
          <w:cantSplit/>
        </w:trPr>
        <w:tc>
          <w:tcPr>
            <w:tcW w:w="7793" w:type="dxa"/>
            <w:gridSpan w:val="2"/>
          </w:tcPr>
          <w:p w14:paraId="205D1213" w14:textId="77777777" w:rsidR="009D5726" w:rsidRPr="001662C6" w:rsidRDefault="009D5726" w:rsidP="00901EE0">
            <w:pPr>
              <w:pStyle w:val="TAL"/>
              <w:rPr>
                <w:b/>
                <w:bCs/>
                <w:i/>
                <w:noProof/>
                <w:lang w:eastAsia="zh-CN"/>
              </w:rPr>
            </w:pPr>
            <w:r w:rsidRPr="001662C6">
              <w:rPr>
                <w:b/>
                <w:bCs/>
                <w:i/>
                <w:noProof/>
                <w:lang w:eastAsia="en-GB"/>
              </w:rPr>
              <w:t>ue-Category</w:t>
            </w:r>
            <w:r w:rsidRPr="001662C6">
              <w:rPr>
                <w:b/>
                <w:bCs/>
                <w:i/>
                <w:noProof/>
                <w:lang w:eastAsia="zh-CN"/>
              </w:rPr>
              <w:t>UL</w:t>
            </w:r>
          </w:p>
          <w:p w14:paraId="2D8B26DD" w14:textId="77777777" w:rsidR="009D5726" w:rsidRPr="001662C6" w:rsidRDefault="009D5726" w:rsidP="00901EE0">
            <w:pPr>
              <w:pStyle w:val="TAL"/>
              <w:rPr>
                <w:b/>
                <w:bCs/>
                <w:i/>
                <w:noProof/>
                <w:lang w:eastAsia="en-GB"/>
              </w:rPr>
            </w:pPr>
            <w:r w:rsidRPr="001662C6">
              <w:rPr>
                <w:lang w:eastAsia="en-GB"/>
              </w:rPr>
              <w:t xml:space="preserve">UE </w:t>
            </w:r>
            <w:r w:rsidRPr="001662C6">
              <w:rPr>
                <w:lang w:eastAsia="zh-CN"/>
              </w:rPr>
              <w:t xml:space="preserve">UL </w:t>
            </w:r>
            <w:r w:rsidRPr="001662C6">
              <w:rPr>
                <w:lang w:eastAsia="en-GB"/>
              </w:rPr>
              <w:t xml:space="preserve">category as defined in TS 36.306 [5]. Value </w:t>
            </w:r>
            <w:r w:rsidRPr="001662C6">
              <w:rPr>
                <w:i/>
                <w:lang w:eastAsia="en-GB"/>
              </w:rPr>
              <w:t>n14</w:t>
            </w:r>
            <w:r w:rsidRPr="001662C6">
              <w:rPr>
                <w:lang w:eastAsia="en-GB"/>
              </w:rPr>
              <w:t xml:space="preserve"> corresponds to UE category 14, value </w:t>
            </w:r>
            <w:r w:rsidRPr="001662C6">
              <w:rPr>
                <w:i/>
                <w:lang w:eastAsia="en-GB"/>
              </w:rPr>
              <w:t>n16</w:t>
            </w:r>
            <w:r w:rsidRPr="001662C6">
              <w:rPr>
                <w:lang w:eastAsia="en-GB"/>
              </w:rPr>
              <w:t xml:space="preserve"> corresponds to UE category 16 and so on. Value </w:t>
            </w:r>
            <w:r w:rsidRPr="001662C6">
              <w:rPr>
                <w:i/>
                <w:lang w:eastAsia="en-GB"/>
              </w:rPr>
              <w:t>m1</w:t>
            </w:r>
            <w:r w:rsidRPr="001662C6">
              <w:rPr>
                <w:lang w:eastAsia="en-GB"/>
              </w:rPr>
              <w:t xml:space="preserve"> corresponds to UE category M1, value </w:t>
            </w:r>
            <w:r w:rsidRPr="001662C6">
              <w:rPr>
                <w:i/>
                <w:lang w:eastAsia="en-GB"/>
              </w:rPr>
              <w:t>m2</w:t>
            </w:r>
            <w:r w:rsidRPr="001662C6">
              <w:rPr>
                <w:lang w:eastAsia="en-GB"/>
              </w:rPr>
              <w:t xml:space="preserve"> corresponds to UE category M2, value </w:t>
            </w:r>
            <w:r w:rsidRPr="001662C6">
              <w:rPr>
                <w:i/>
                <w:lang w:eastAsia="en-GB"/>
              </w:rPr>
              <w:t>oneBis</w:t>
            </w:r>
            <w:r w:rsidRPr="001662C6">
              <w:rPr>
                <w:lang w:eastAsia="en-GB"/>
              </w:rPr>
              <w:t xml:space="preserve"> corresponds to UE category 1bis. The field </w:t>
            </w:r>
            <w:r w:rsidRPr="001662C6">
              <w:rPr>
                <w:i/>
                <w:lang w:eastAsia="en-GB"/>
              </w:rPr>
              <w:t>ue-Category</w:t>
            </w:r>
            <w:r w:rsidRPr="001662C6">
              <w:rPr>
                <w:i/>
                <w:lang w:eastAsia="zh-CN"/>
              </w:rPr>
              <w:t>UL</w:t>
            </w:r>
            <w:r w:rsidRPr="001662C6">
              <w:rPr>
                <w:lang w:eastAsia="en-GB"/>
              </w:rPr>
              <w:t xml:space="preserve"> is set to values m1, m2, 0</w:t>
            </w:r>
            <w:r w:rsidRPr="001662C6">
              <w:rPr>
                <w:lang w:eastAsia="zh-CN"/>
              </w:rPr>
              <w:t>, oneBis, 3, 5, 7, 8</w:t>
            </w:r>
            <w:r w:rsidRPr="001662C6">
              <w:rPr>
                <w:lang w:eastAsia="en-GB"/>
              </w:rPr>
              <w:t>, 13, n14,</w:t>
            </w:r>
            <w:r w:rsidRPr="001662C6">
              <w:rPr>
                <w:lang w:eastAsia="zh-CN"/>
              </w:rPr>
              <w:t xml:space="preserve"> </w:t>
            </w:r>
            <w:r w:rsidRPr="001662C6">
              <w:rPr>
                <w:lang w:eastAsia="en-GB"/>
              </w:rPr>
              <w:t>15, n16</w:t>
            </w:r>
            <w:r w:rsidRPr="001662C6">
              <w:rPr>
                <w:lang w:eastAsia="zh-CN"/>
              </w:rPr>
              <w:t xml:space="preserve"> to n21 or 22 to 26 </w:t>
            </w:r>
            <w:r w:rsidRPr="001662C6">
              <w:rPr>
                <w:lang w:eastAsia="en-GB"/>
              </w:rPr>
              <w:t>in this version of the specification.</w:t>
            </w:r>
          </w:p>
        </w:tc>
        <w:tc>
          <w:tcPr>
            <w:tcW w:w="862" w:type="dxa"/>
            <w:gridSpan w:val="2"/>
          </w:tcPr>
          <w:p w14:paraId="4E5EBC75"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52D129B3" w14:textId="77777777" w:rsidTr="00901EE0">
        <w:trPr>
          <w:cantSplit/>
        </w:trPr>
        <w:tc>
          <w:tcPr>
            <w:tcW w:w="7793" w:type="dxa"/>
            <w:gridSpan w:val="2"/>
          </w:tcPr>
          <w:p w14:paraId="36E8601B" w14:textId="77777777" w:rsidR="009D5726" w:rsidRPr="001662C6" w:rsidRDefault="009D5726" w:rsidP="00901EE0">
            <w:pPr>
              <w:pStyle w:val="TAL"/>
              <w:rPr>
                <w:b/>
                <w:bCs/>
                <w:i/>
                <w:noProof/>
                <w:lang w:eastAsia="en-GB"/>
              </w:rPr>
            </w:pPr>
            <w:r w:rsidRPr="001662C6">
              <w:rPr>
                <w:b/>
                <w:bCs/>
                <w:i/>
                <w:noProof/>
                <w:lang w:eastAsia="en-GB"/>
              </w:rPr>
              <w:t>ue-CA-PowerClass-N</w:t>
            </w:r>
          </w:p>
          <w:p w14:paraId="0BBBB012" w14:textId="77777777" w:rsidR="009D5726" w:rsidRPr="001662C6" w:rsidRDefault="009D5726" w:rsidP="00901EE0">
            <w:pPr>
              <w:pStyle w:val="TAL"/>
              <w:rPr>
                <w:b/>
                <w:bCs/>
                <w:i/>
                <w:noProof/>
                <w:lang w:eastAsia="en-GB"/>
              </w:rPr>
            </w:pPr>
            <w:r w:rsidRPr="001662C6">
              <w:rPr>
                <w:lang w:eastAsia="en-GB"/>
              </w:rPr>
              <w:t xml:space="preserve">Indicates whether the UE supports UE power class N in the E-UTRA band combination, see TS 36.101 [42] and </w:t>
            </w:r>
            <w:r w:rsidRPr="001662C6">
              <w:rPr>
                <w:rFonts w:eastAsia="SimSun"/>
                <w:lang w:eastAsia="en-GB"/>
              </w:rPr>
              <w:t>TS 36.307 [78]</w:t>
            </w:r>
            <w:r w:rsidRPr="001662C6">
              <w:rPr>
                <w:lang w:eastAsia="en-GB"/>
              </w:rPr>
              <w:t xml:space="preserve">. If </w:t>
            </w:r>
            <w:r w:rsidRPr="001662C6">
              <w:rPr>
                <w:i/>
                <w:lang w:eastAsia="en-GB"/>
              </w:rPr>
              <w:t>ue-CA-PowerClass-N</w:t>
            </w:r>
            <w:r w:rsidRPr="001662C6">
              <w:rPr>
                <w:lang w:eastAsia="en-GB"/>
              </w:rPr>
              <w:t xml:space="preserve"> is not included, UE supports the default UE power class in the E-UTRA band combination, see TS 36.101 [42].</w:t>
            </w:r>
          </w:p>
        </w:tc>
        <w:tc>
          <w:tcPr>
            <w:tcW w:w="862" w:type="dxa"/>
            <w:gridSpan w:val="2"/>
          </w:tcPr>
          <w:p w14:paraId="3A5E6839"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1A608F9" w14:textId="77777777" w:rsidTr="00901EE0">
        <w:trPr>
          <w:cantSplit/>
        </w:trPr>
        <w:tc>
          <w:tcPr>
            <w:tcW w:w="7793" w:type="dxa"/>
            <w:gridSpan w:val="2"/>
          </w:tcPr>
          <w:p w14:paraId="3D398D72" w14:textId="77777777" w:rsidR="009D5726" w:rsidRPr="001662C6" w:rsidRDefault="009D5726" w:rsidP="00901EE0">
            <w:pPr>
              <w:pStyle w:val="TAL"/>
              <w:rPr>
                <w:b/>
                <w:bCs/>
                <w:i/>
                <w:noProof/>
                <w:lang w:eastAsia="en-GB"/>
              </w:rPr>
            </w:pPr>
            <w:r w:rsidRPr="001662C6">
              <w:rPr>
                <w:b/>
                <w:bCs/>
                <w:i/>
                <w:noProof/>
                <w:lang w:eastAsia="en-GB"/>
              </w:rPr>
              <w:t>ue-CE-NeedULGaps</w:t>
            </w:r>
          </w:p>
          <w:p w14:paraId="63F42AF3" w14:textId="77777777" w:rsidR="009D5726" w:rsidRPr="001662C6" w:rsidRDefault="009D5726" w:rsidP="00901EE0">
            <w:pPr>
              <w:pStyle w:val="TAL"/>
              <w:rPr>
                <w:b/>
                <w:bCs/>
                <w:i/>
                <w:noProof/>
                <w:lang w:eastAsia="en-GB"/>
              </w:rPr>
            </w:pPr>
            <w:r w:rsidRPr="001662C6">
              <w:rPr>
                <w:iCs/>
                <w:noProof/>
                <w:lang w:eastAsia="en-GB"/>
              </w:rPr>
              <w:t xml:space="preserve">Indicates whether the UE needs uplink gaps during continuous uplink transmission </w:t>
            </w:r>
            <w:r w:rsidRPr="001662C6">
              <w:rPr>
                <w:lang w:eastAsia="en-GB"/>
              </w:rPr>
              <w:t>in FDD as specified in TS 36.211 [21] and TS 36.306 [5]</w:t>
            </w:r>
            <w:r w:rsidRPr="001662C6">
              <w:t>.</w:t>
            </w:r>
          </w:p>
        </w:tc>
        <w:tc>
          <w:tcPr>
            <w:tcW w:w="862" w:type="dxa"/>
            <w:gridSpan w:val="2"/>
          </w:tcPr>
          <w:p w14:paraId="292092A2"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540FCC27" w14:textId="77777777" w:rsidTr="00901EE0">
        <w:trPr>
          <w:cantSplit/>
        </w:trPr>
        <w:tc>
          <w:tcPr>
            <w:tcW w:w="7793" w:type="dxa"/>
            <w:gridSpan w:val="2"/>
          </w:tcPr>
          <w:p w14:paraId="39B3142C" w14:textId="77777777" w:rsidR="009D5726" w:rsidRPr="001662C6" w:rsidRDefault="009D5726" w:rsidP="00901EE0">
            <w:pPr>
              <w:pStyle w:val="TAL"/>
              <w:rPr>
                <w:b/>
                <w:bCs/>
                <w:i/>
                <w:noProof/>
                <w:lang w:eastAsia="en-GB"/>
              </w:rPr>
            </w:pPr>
            <w:r w:rsidRPr="001662C6">
              <w:rPr>
                <w:b/>
                <w:bCs/>
                <w:i/>
                <w:noProof/>
                <w:lang w:eastAsia="en-GB"/>
              </w:rPr>
              <w:t>ue-PowerClass-N, ue-PowerClass-5</w:t>
            </w:r>
          </w:p>
          <w:p w14:paraId="26199C0D" w14:textId="77777777" w:rsidR="009D5726" w:rsidRPr="001662C6" w:rsidRDefault="009D5726" w:rsidP="00901EE0">
            <w:pPr>
              <w:pStyle w:val="TAL"/>
              <w:rPr>
                <w:b/>
                <w:bCs/>
                <w:i/>
                <w:noProof/>
                <w:lang w:eastAsia="en-GB"/>
              </w:rPr>
            </w:pPr>
            <w:r w:rsidRPr="001662C6">
              <w:rPr>
                <w:lang w:eastAsia="en-GB"/>
              </w:rPr>
              <w:t xml:space="preserve">Indicates whether the UE supports UE power class 1, 2, 4 or 5 in the E-UTRA band, see TS 36.101 [42] and </w:t>
            </w:r>
            <w:r w:rsidRPr="001662C6">
              <w:rPr>
                <w:rFonts w:eastAsia="SimSun"/>
                <w:lang w:eastAsia="en-GB"/>
              </w:rPr>
              <w:t>TS 36.307 [79]</w:t>
            </w:r>
            <w:r w:rsidRPr="001662C6">
              <w:rPr>
                <w:lang w:eastAsia="en-GB"/>
              </w:rPr>
              <w:t xml:space="preserve">. UE includes either </w:t>
            </w:r>
            <w:r w:rsidRPr="001662C6">
              <w:rPr>
                <w:i/>
                <w:lang w:eastAsia="en-GB"/>
              </w:rPr>
              <w:t>ue-PowerClass-N</w:t>
            </w:r>
            <w:r w:rsidRPr="001662C6">
              <w:rPr>
                <w:lang w:eastAsia="en-GB"/>
              </w:rPr>
              <w:t xml:space="preserve"> or</w:t>
            </w:r>
            <w:r w:rsidRPr="001662C6">
              <w:rPr>
                <w:i/>
                <w:lang w:eastAsia="en-GB"/>
              </w:rPr>
              <w:t xml:space="preserve"> ue-PowerClass-5</w:t>
            </w:r>
            <w:r w:rsidRPr="001662C6">
              <w:rPr>
                <w:lang w:eastAsia="en-GB"/>
              </w:rPr>
              <w:t xml:space="preserve">. If neither </w:t>
            </w:r>
            <w:r w:rsidRPr="001662C6">
              <w:rPr>
                <w:i/>
                <w:lang w:eastAsia="en-GB"/>
              </w:rPr>
              <w:t>ue-PowerClass-N</w:t>
            </w:r>
            <w:r w:rsidRPr="001662C6">
              <w:rPr>
                <w:lang w:eastAsia="en-GB"/>
              </w:rPr>
              <w:t xml:space="preserve"> nor</w:t>
            </w:r>
            <w:r w:rsidRPr="001662C6">
              <w:rPr>
                <w:i/>
                <w:lang w:eastAsia="en-GB"/>
              </w:rPr>
              <w:t xml:space="preserve"> ue-PowerClass-5</w:t>
            </w:r>
            <w:r w:rsidRPr="001662C6">
              <w:rPr>
                <w:lang w:eastAsia="en-GB"/>
              </w:rPr>
              <w:t xml:space="preserve"> is included, UE supports the default UE power class in the E-UTRA band, see TS 36.101 [42].</w:t>
            </w:r>
          </w:p>
        </w:tc>
        <w:tc>
          <w:tcPr>
            <w:tcW w:w="862" w:type="dxa"/>
            <w:gridSpan w:val="2"/>
          </w:tcPr>
          <w:p w14:paraId="3F845DD0"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7ED0E496" w14:textId="77777777" w:rsidTr="00901EE0">
        <w:trPr>
          <w:cantSplit/>
        </w:trPr>
        <w:tc>
          <w:tcPr>
            <w:tcW w:w="7793" w:type="dxa"/>
            <w:gridSpan w:val="2"/>
          </w:tcPr>
          <w:p w14:paraId="7D17DAF7" w14:textId="77777777" w:rsidR="009D5726" w:rsidRPr="001662C6" w:rsidRDefault="009D5726" w:rsidP="00901EE0">
            <w:pPr>
              <w:pStyle w:val="TAL"/>
              <w:rPr>
                <w:b/>
                <w:bCs/>
                <w:i/>
                <w:noProof/>
                <w:lang w:eastAsia="en-GB"/>
              </w:rPr>
            </w:pPr>
            <w:r w:rsidRPr="001662C6">
              <w:rPr>
                <w:b/>
                <w:bCs/>
                <w:i/>
                <w:noProof/>
                <w:lang w:eastAsia="en-GB"/>
              </w:rPr>
              <w:t>ue-Rx-TxTimeDiffMeasurements</w:t>
            </w:r>
          </w:p>
          <w:p w14:paraId="17383E07" w14:textId="77777777" w:rsidR="009D5726" w:rsidRPr="001662C6" w:rsidRDefault="009D5726" w:rsidP="00901EE0">
            <w:pPr>
              <w:pStyle w:val="TAL"/>
              <w:rPr>
                <w:b/>
                <w:bCs/>
                <w:i/>
                <w:noProof/>
                <w:lang w:eastAsia="en-GB"/>
              </w:rPr>
            </w:pPr>
            <w:r w:rsidRPr="001662C6">
              <w:rPr>
                <w:lang w:eastAsia="en-GB"/>
              </w:rPr>
              <w:t>Indicates whether the UE supports Rx - Tx time difference measurements.</w:t>
            </w:r>
          </w:p>
        </w:tc>
        <w:tc>
          <w:tcPr>
            <w:tcW w:w="862" w:type="dxa"/>
            <w:gridSpan w:val="2"/>
          </w:tcPr>
          <w:p w14:paraId="63B0559A"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0D3B5868" w14:textId="77777777" w:rsidTr="00901EE0">
        <w:trPr>
          <w:cantSplit/>
        </w:trPr>
        <w:tc>
          <w:tcPr>
            <w:tcW w:w="7793" w:type="dxa"/>
            <w:gridSpan w:val="2"/>
          </w:tcPr>
          <w:p w14:paraId="2EDE410F" w14:textId="77777777" w:rsidR="009D5726" w:rsidRPr="001662C6" w:rsidRDefault="009D5726" w:rsidP="00901EE0">
            <w:pPr>
              <w:pStyle w:val="TAL"/>
              <w:rPr>
                <w:b/>
                <w:bCs/>
                <w:i/>
                <w:noProof/>
                <w:lang w:eastAsia="en-GB"/>
              </w:rPr>
            </w:pPr>
            <w:r w:rsidRPr="001662C6">
              <w:rPr>
                <w:b/>
                <w:bCs/>
                <w:i/>
                <w:noProof/>
                <w:lang w:eastAsia="en-GB"/>
              </w:rPr>
              <w:t>ue-SpecificRefSigsSupported</w:t>
            </w:r>
          </w:p>
        </w:tc>
        <w:tc>
          <w:tcPr>
            <w:tcW w:w="862" w:type="dxa"/>
            <w:gridSpan w:val="2"/>
          </w:tcPr>
          <w:p w14:paraId="1F72ABF3" w14:textId="77777777" w:rsidR="009D5726" w:rsidRPr="001662C6" w:rsidRDefault="009D5726" w:rsidP="00901EE0">
            <w:pPr>
              <w:pStyle w:val="TAL"/>
              <w:jc w:val="center"/>
              <w:rPr>
                <w:bCs/>
                <w:noProof/>
                <w:lang w:eastAsia="en-GB"/>
              </w:rPr>
            </w:pPr>
            <w:r w:rsidRPr="001662C6">
              <w:rPr>
                <w:bCs/>
                <w:noProof/>
                <w:lang w:eastAsia="en-GB"/>
              </w:rPr>
              <w:t>No</w:t>
            </w:r>
          </w:p>
        </w:tc>
      </w:tr>
      <w:tr w:rsidR="009D5726" w:rsidRPr="001662C6" w14:paraId="6198FE6D" w14:textId="77777777" w:rsidTr="00901EE0">
        <w:trPr>
          <w:cantSplit/>
        </w:trPr>
        <w:tc>
          <w:tcPr>
            <w:tcW w:w="7793" w:type="dxa"/>
            <w:gridSpan w:val="2"/>
          </w:tcPr>
          <w:p w14:paraId="38BB3A11" w14:textId="77777777" w:rsidR="009D5726" w:rsidRPr="001662C6" w:rsidRDefault="009D5726" w:rsidP="00901EE0">
            <w:pPr>
              <w:keepNext/>
              <w:keepLines/>
              <w:spacing w:after="0"/>
              <w:rPr>
                <w:rFonts w:ascii="Arial" w:hAnsi="Arial"/>
                <w:b/>
                <w:bCs/>
                <w:i/>
                <w:noProof/>
                <w:sz w:val="18"/>
              </w:rPr>
            </w:pPr>
            <w:r w:rsidRPr="001662C6">
              <w:rPr>
                <w:rFonts w:ascii="Arial" w:hAnsi="Arial"/>
                <w:b/>
                <w:bCs/>
                <w:i/>
                <w:noProof/>
                <w:sz w:val="18"/>
              </w:rPr>
              <w:t>ue-SSTD-Meas</w:t>
            </w:r>
          </w:p>
          <w:p w14:paraId="01AF5F11" w14:textId="77777777" w:rsidR="009D5726" w:rsidRPr="001662C6" w:rsidRDefault="009D5726" w:rsidP="00901EE0">
            <w:pPr>
              <w:keepNext/>
              <w:keepLines/>
              <w:spacing w:after="0"/>
              <w:rPr>
                <w:rFonts w:ascii="Arial" w:hAnsi="Arial"/>
                <w:b/>
                <w:i/>
                <w:noProof/>
                <w:sz w:val="18"/>
              </w:rPr>
            </w:pPr>
            <w:r w:rsidRPr="001662C6">
              <w:rPr>
                <w:rFonts w:ascii="Arial" w:hAnsi="Arial"/>
                <w:sz w:val="18"/>
              </w:rPr>
              <w:t>Indicates whether the UE supports SSTD measurements between the PCell and the PSCell as specified in TS 36.214 [48] and TS 36.133 [16].</w:t>
            </w:r>
          </w:p>
        </w:tc>
        <w:tc>
          <w:tcPr>
            <w:tcW w:w="862" w:type="dxa"/>
            <w:gridSpan w:val="2"/>
          </w:tcPr>
          <w:p w14:paraId="3FDECE31" w14:textId="77777777" w:rsidR="009D5726" w:rsidRPr="001662C6" w:rsidRDefault="009D5726" w:rsidP="00901EE0">
            <w:pPr>
              <w:keepNext/>
              <w:keepLines/>
              <w:spacing w:after="0"/>
              <w:jc w:val="center"/>
              <w:rPr>
                <w:rFonts w:ascii="Arial" w:hAnsi="Arial"/>
                <w:noProof/>
                <w:sz w:val="18"/>
              </w:rPr>
            </w:pPr>
            <w:r w:rsidRPr="001662C6">
              <w:rPr>
                <w:rFonts w:ascii="Arial" w:hAnsi="Arial"/>
                <w:noProof/>
                <w:sz w:val="18"/>
              </w:rPr>
              <w:t>-</w:t>
            </w:r>
          </w:p>
        </w:tc>
      </w:tr>
      <w:tr w:rsidR="009D5726" w:rsidRPr="001662C6" w14:paraId="4C133B73" w14:textId="77777777" w:rsidTr="00901EE0">
        <w:trPr>
          <w:cantSplit/>
        </w:trPr>
        <w:tc>
          <w:tcPr>
            <w:tcW w:w="7793" w:type="dxa"/>
            <w:gridSpan w:val="2"/>
          </w:tcPr>
          <w:p w14:paraId="45657729" w14:textId="77777777" w:rsidR="009D5726" w:rsidRPr="001662C6" w:rsidRDefault="009D5726" w:rsidP="00901EE0">
            <w:pPr>
              <w:pStyle w:val="TAL"/>
              <w:rPr>
                <w:b/>
                <w:i/>
                <w:noProof/>
                <w:lang w:eastAsia="en-GB"/>
              </w:rPr>
            </w:pPr>
            <w:r w:rsidRPr="001662C6">
              <w:rPr>
                <w:b/>
                <w:i/>
                <w:noProof/>
                <w:lang w:eastAsia="en-GB"/>
              </w:rPr>
              <w:t>ue-TxAntennaSelectionSupported</w:t>
            </w:r>
          </w:p>
          <w:p w14:paraId="60993862" w14:textId="77777777" w:rsidR="009D5726" w:rsidRPr="001662C6" w:rsidRDefault="009D5726" w:rsidP="00901EE0">
            <w:pPr>
              <w:pStyle w:val="TAL"/>
              <w:rPr>
                <w:b/>
                <w:bCs/>
                <w:i/>
                <w:noProof/>
                <w:lang w:eastAsia="en-GB"/>
              </w:rPr>
            </w:pPr>
            <w:r w:rsidRPr="001662C6">
              <w:rPr>
                <w:lang w:eastAsia="en-GB"/>
              </w:rPr>
              <w:t xml:space="preserve">Except for the supported band combinations for which </w:t>
            </w:r>
            <w:r w:rsidRPr="001662C6">
              <w:rPr>
                <w:i/>
                <w:lang w:eastAsia="en-GB"/>
              </w:rPr>
              <w:t>bandParameterList-v1380</w:t>
            </w:r>
            <w:r w:rsidRPr="001662C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662C6">
              <w:rPr>
                <w:i/>
                <w:lang w:eastAsia="en-GB"/>
              </w:rPr>
              <w:t>bandParameterList-v1380</w:t>
            </w:r>
            <w:r w:rsidRPr="001662C6">
              <w:rPr>
                <w:lang w:eastAsia="en-GB"/>
              </w:rPr>
              <w:t xml:space="preserve"> is included.</w:t>
            </w:r>
          </w:p>
        </w:tc>
        <w:tc>
          <w:tcPr>
            <w:tcW w:w="862" w:type="dxa"/>
            <w:gridSpan w:val="2"/>
          </w:tcPr>
          <w:p w14:paraId="7114F54B" w14:textId="77777777" w:rsidR="009D5726" w:rsidRPr="001662C6" w:rsidRDefault="009D5726" w:rsidP="00901EE0">
            <w:pPr>
              <w:pStyle w:val="TAL"/>
              <w:jc w:val="center"/>
              <w:rPr>
                <w:noProof/>
                <w:lang w:eastAsia="en-GB"/>
              </w:rPr>
            </w:pPr>
            <w:r w:rsidRPr="001662C6">
              <w:rPr>
                <w:noProof/>
                <w:lang w:eastAsia="en-GB"/>
              </w:rPr>
              <w:t>Y</w:t>
            </w:r>
            <w:r w:rsidRPr="001662C6">
              <w:rPr>
                <w:lang w:eastAsia="en-GB"/>
              </w:rPr>
              <w:t>es</w:t>
            </w:r>
          </w:p>
        </w:tc>
      </w:tr>
      <w:tr w:rsidR="009D5726" w:rsidRPr="001662C6" w14:paraId="44353907" w14:textId="77777777" w:rsidTr="00901EE0">
        <w:trPr>
          <w:cantSplit/>
        </w:trPr>
        <w:tc>
          <w:tcPr>
            <w:tcW w:w="7793" w:type="dxa"/>
            <w:gridSpan w:val="2"/>
          </w:tcPr>
          <w:p w14:paraId="18DC98B3" w14:textId="77777777" w:rsidR="009D5726" w:rsidRPr="001662C6" w:rsidRDefault="009D5726" w:rsidP="00901EE0">
            <w:pPr>
              <w:pStyle w:val="TAL"/>
              <w:rPr>
                <w:b/>
                <w:i/>
                <w:noProof/>
                <w:lang w:eastAsia="en-GB"/>
              </w:rPr>
            </w:pPr>
            <w:r w:rsidRPr="001662C6">
              <w:rPr>
                <w:b/>
                <w:i/>
                <w:noProof/>
                <w:lang w:eastAsia="en-GB"/>
              </w:rPr>
              <w:t>ue-TxAntennaSelection-SRS-1T4R</w:t>
            </w:r>
          </w:p>
          <w:p w14:paraId="61DAD069" w14:textId="77777777" w:rsidR="009D5726" w:rsidRPr="001662C6" w:rsidRDefault="009D5726" w:rsidP="00901EE0">
            <w:pPr>
              <w:pStyle w:val="TAL"/>
              <w:rPr>
                <w:b/>
                <w:i/>
                <w:noProof/>
                <w:lang w:eastAsia="en-GB"/>
              </w:rPr>
            </w:pPr>
            <w:r w:rsidRPr="001662C6">
              <w:rPr>
                <w:lang w:eastAsia="en-GB"/>
              </w:rPr>
              <w:t xml:space="preserve">Indicates whether the UE supports selecting one antenna among four antennas to transmit SRS </w:t>
            </w:r>
            <w:r w:rsidRPr="001662C6">
              <w:rPr>
                <w:rFonts w:eastAsia="SimSun"/>
                <w:lang w:eastAsia="zh-CN"/>
              </w:rPr>
              <w:t xml:space="preserve">for the corresponding band of the band combination </w:t>
            </w:r>
            <w:r w:rsidRPr="001662C6">
              <w:rPr>
                <w:lang w:eastAsia="en-GB"/>
              </w:rPr>
              <w:t>as described in TS 36.213 [23].</w:t>
            </w:r>
          </w:p>
        </w:tc>
        <w:tc>
          <w:tcPr>
            <w:tcW w:w="862" w:type="dxa"/>
            <w:gridSpan w:val="2"/>
          </w:tcPr>
          <w:p w14:paraId="227A2DA1" w14:textId="77777777" w:rsidR="009D5726" w:rsidRPr="001662C6" w:rsidRDefault="009D5726" w:rsidP="00901EE0">
            <w:pPr>
              <w:pStyle w:val="TAL"/>
              <w:jc w:val="center"/>
              <w:rPr>
                <w:noProof/>
                <w:lang w:eastAsia="en-GB"/>
              </w:rPr>
            </w:pPr>
            <w:r w:rsidRPr="001662C6">
              <w:rPr>
                <w:lang w:eastAsia="zh-CN"/>
              </w:rPr>
              <w:t>-</w:t>
            </w:r>
          </w:p>
        </w:tc>
      </w:tr>
      <w:tr w:rsidR="009D5726" w:rsidRPr="001662C6" w14:paraId="225CD7C3" w14:textId="77777777" w:rsidTr="00901EE0">
        <w:trPr>
          <w:cantSplit/>
        </w:trPr>
        <w:tc>
          <w:tcPr>
            <w:tcW w:w="7793" w:type="dxa"/>
            <w:gridSpan w:val="2"/>
          </w:tcPr>
          <w:p w14:paraId="48D99C95" w14:textId="77777777" w:rsidR="009D5726" w:rsidRPr="001662C6" w:rsidRDefault="009D5726" w:rsidP="00901EE0">
            <w:pPr>
              <w:pStyle w:val="TAL"/>
              <w:rPr>
                <w:rFonts w:eastAsia="SimSun"/>
                <w:b/>
                <w:i/>
                <w:noProof/>
                <w:lang w:eastAsia="zh-CN"/>
              </w:rPr>
            </w:pPr>
            <w:r w:rsidRPr="001662C6">
              <w:rPr>
                <w:b/>
                <w:i/>
                <w:noProof/>
                <w:lang w:eastAsia="en-GB"/>
              </w:rPr>
              <w:t>ue-TxAntennaSelection-SRS-2T4R</w:t>
            </w:r>
            <w:r w:rsidRPr="001662C6">
              <w:rPr>
                <w:rFonts w:eastAsia="SimSun"/>
                <w:b/>
                <w:i/>
                <w:noProof/>
                <w:lang w:eastAsia="zh-CN"/>
              </w:rPr>
              <w:t>-2Pairs</w:t>
            </w:r>
          </w:p>
          <w:p w14:paraId="5F58CE34" w14:textId="77777777" w:rsidR="009D5726" w:rsidRPr="001662C6" w:rsidRDefault="009D5726" w:rsidP="00901EE0">
            <w:pPr>
              <w:pStyle w:val="TAL"/>
              <w:rPr>
                <w:b/>
                <w:i/>
                <w:noProof/>
                <w:lang w:eastAsia="en-GB"/>
              </w:rPr>
            </w:pPr>
            <w:r w:rsidRPr="001662C6">
              <w:rPr>
                <w:lang w:eastAsia="en-GB"/>
              </w:rPr>
              <w:t>Indicates whether the UE supports selecting</w:t>
            </w:r>
            <w:r w:rsidRPr="001662C6">
              <w:rPr>
                <w:rFonts w:eastAsia="SimSun"/>
                <w:lang w:eastAsia="zh-CN"/>
              </w:rPr>
              <w:t xml:space="preserve"> one antenna pair between two antenna pairs to </w:t>
            </w:r>
            <w:r w:rsidRPr="001662C6">
              <w:rPr>
                <w:lang w:eastAsia="en-GB"/>
              </w:rPr>
              <w:t xml:space="preserve">transmit SRS simultaneously </w:t>
            </w:r>
            <w:r w:rsidRPr="001662C6">
              <w:rPr>
                <w:lang w:eastAsia="ko-KR"/>
              </w:rPr>
              <w:t xml:space="preserve">for </w:t>
            </w:r>
            <w:r w:rsidRPr="001662C6">
              <w:rPr>
                <w:rFonts w:eastAsia="SimSun"/>
                <w:lang w:eastAsia="zh-CN"/>
              </w:rPr>
              <w:t>the corresponding band of the band combination</w:t>
            </w:r>
            <w:r w:rsidRPr="001662C6">
              <w:rPr>
                <w:lang w:eastAsia="en-GB"/>
              </w:rPr>
              <w:t xml:space="preserve"> as described in TS 36.213 [23</w:t>
            </w:r>
            <w:r w:rsidRPr="001662C6">
              <w:rPr>
                <w:rFonts w:eastAsia="SimSun"/>
                <w:lang w:eastAsia="zh-CN"/>
              </w:rPr>
              <w:t>].</w:t>
            </w:r>
          </w:p>
        </w:tc>
        <w:tc>
          <w:tcPr>
            <w:tcW w:w="862" w:type="dxa"/>
            <w:gridSpan w:val="2"/>
          </w:tcPr>
          <w:p w14:paraId="6CEB8511" w14:textId="77777777" w:rsidR="009D5726" w:rsidRPr="001662C6" w:rsidRDefault="009D5726" w:rsidP="00901EE0">
            <w:pPr>
              <w:pStyle w:val="TAL"/>
              <w:jc w:val="center"/>
              <w:rPr>
                <w:noProof/>
                <w:lang w:eastAsia="en-GB"/>
              </w:rPr>
            </w:pPr>
            <w:r w:rsidRPr="001662C6">
              <w:rPr>
                <w:lang w:eastAsia="zh-CN"/>
              </w:rPr>
              <w:t>-</w:t>
            </w:r>
          </w:p>
        </w:tc>
      </w:tr>
      <w:tr w:rsidR="009D5726" w:rsidRPr="001662C6" w14:paraId="0EB7F938" w14:textId="77777777" w:rsidTr="00901EE0">
        <w:trPr>
          <w:cantSplit/>
        </w:trPr>
        <w:tc>
          <w:tcPr>
            <w:tcW w:w="7793" w:type="dxa"/>
            <w:gridSpan w:val="2"/>
          </w:tcPr>
          <w:p w14:paraId="5ECE0D9C" w14:textId="77777777" w:rsidR="009D5726" w:rsidRPr="001662C6" w:rsidRDefault="009D5726" w:rsidP="00901EE0">
            <w:pPr>
              <w:pStyle w:val="TAL"/>
              <w:rPr>
                <w:rFonts w:eastAsia="SimSun"/>
                <w:b/>
                <w:i/>
                <w:noProof/>
                <w:lang w:eastAsia="zh-CN"/>
              </w:rPr>
            </w:pPr>
            <w:r w:rsidRPr="001662C6">
              <w:rPr>
                <w:b/>
                <w:i/>
                <w:noProof/>
                <w:lang w:eastAsia="en-GB"/>
              </w:rPr>
              <w:t>ue-TxAntennaSelection-SRS-2T4R</w:t>
            </w:r>
            <w:r w:rsidRPr="001662C6">
              <w:rPr>
                <w:rFonts w:eastAsia="SimSun"/>
                <w:b/>
                <w:i/>
                <w:noProof/>
                <w:lang w:eastAsia="zh-CN"/>
              </w:rPr>
              <w:t>-3Pairs</w:t>
            </w:r>
          </w:p>
          <w:p w14:paraId="21ECF53D" w14:textId="77777777" w:rsidR="009D5726" w:rsidRPr="001662C6" w:rsidRDefault="009D5726" w:rsidP="00901EE0">
            <w:pPr>
              <w:pStyle w:val="TAL"/>
              <w:rPr>
                <w:b/>
                <w:i/>
                <w:noProof/>
                <w:lang w:eastAsia="en-GB"/>
              </w:rPr>
            </w:pPr>
            <w:r w:rsidRPr="001662C6">
              <w:rPr>
                <w:lang w:eastAsia="en-GB"/>
              </w:rPr>
              <w:t>Indicates whether the UE supports selecting</w:t>
            </w:r>
            <w:r w:rsidRPr="001662C6">
              <w:rPr>
                <w:rFonts w:eastAsia="SimSun"/>
                <w:lang w:eastAsia="zh-CN"/>
              </w:rPr>
              <w:t xml:space="preserve"> one antenna pair among three antenna pairs to </w:t>
            </w:r>
            <w:r w:rsidRPr="001662C6">
              <w:rPr>
                <w:lang w:eastAsia="en-GB"/>
              </w:rPr>
              <w:t xml:space="preserve">transmit SRS simultaneously </w:t>
            </w:r>
            <w:r w:rsidRPr="001662C6">
              <w:rPr>
                <w:lang w:eastAsia="ko-KR"/>
              </w:rPr>
              <w:t xml:space="preserve">for </w:t>
            </w:r>
            <w:r w:rsidRPr="001662C6">
              <w:rPr>
                <w:rFonts w:eastAsia="SimSun"/>
                <w:lang w:eastAsia="zh-CN"/>
              </w:rPr>
              <w:t>the corresponding band of the band combination</w:t>
            </w:r>
            <w:r w:rsidRPr="001662C6">
              <w:rPr>
                <w:lang w:eastAsia="en-GB"/>
              </w:rPr>
              <w:t xml:space="preserve"> as described in TS 36.213 [23</w:t>
            </w:r>
            <w:r w:rsidRPr="001662C6">
              <w:rPr>
                <w:rFonts w:eastAsia="SimSun"/>
                <w:lang w:eastAsia="zh-CN"/>
              </w:rPr>
              <w:t>].</w:t>
            </w:r>
          </w:p>
        </w:tc>
        <w:tc>
          <w:tcPr>
            <w:tcW w:w="862" w:type="dxa"/>
            <w:gridSpan w:val="2"/>
          </w:tcPr>
          <w:p w14:paraId="1A88D74A" w14:textId="77777777" w:rsidR="009D5726" w:rsidRPr="001662C6" w:rsidRDefault="009D5726" w:rsidP="00901EE0">
            <w:pPr>
              <w:pStyle w:val="TAL"/>
              <w:jc w:val="center"/>
              <w:rPr>
                <w:noProof/>
                <w:lang w:eastAsia="en-GB"/>
              </w:rPr>
            </w:pPr>
            <w:r w:rsidRPr="001662C6">
              <w:rPr>
                <w:lang w:eastAsia="zh-CN"/>
              </w:rPr>
              <w:t>-</w:t>
            </w:r>
          </w:p>
        </w:tc>
      </w:tr>
      <w:tr w:rsidR="009D5726" w:rsidRPr="001662C6" w14:paraId="77BD839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089D3" w14:textId="77777777" w:rsidR="009D5726" w:rsidRPr="001662C6" w:rsidRDefault="009D5726" w:rsidP="00901EE0">
            <w:pPr>
              <w:pStyle w:val="TAL"/>
              <w:rPr>
                <w:b/>
                <w:i/>
                <w:lang w:eastAsia="zh-CN"/>
              </w:rPr>
            </w:pPr>
            <w:r w:rsidRPr="001662C6">
              <w:rPr>
                <w:b/>
                <w:i/>
                <w:lang w:eastAsia="zh-CN"/>
              </w:rPr>
              <w:t>ul-64QAM</w:t>
            </w:r>
          </w:p>
          <w:p w14:paraId="3B142B22" w14:textId="77777777" w:rsidR="009D5726" w:rsidRPr="001662C6" w:rsidRDefault="009D5726" w:rsidP="00901EE0">
            <w:pPr>
              <w:pStyle w:val="TAL"/>
              <w:rPr>
                <w:b/>
                <w:i/>
                <w:lang w:eastAsia="zh-CN"/>
              </w:rPr>
            </w:pPr>
            <w:r w:rsidRPr="001662C6">
              <w:rPr>
                <w:lang w:eastAsia="en-GB"/>
              </w:rPr>
              <w:t>Indicates whether the UE supports 64QAM in UL</w:t>
            </w:r>
            <w:r w:rsidRPr="001662C6">
              <w:rPr>
                <w:lang w:eastAsia="zh-CN"/>
              </w:rPr>
              <w:t xml:space="preserve"> on the </w:t>
            </w:r>
            <w:r w:rsidRPr="001662C6">
              <w:rPr>
                <w:lang w:eastAsia="en-GB"/>
              </w:rPr>
              <w:t>band. This field is only present when the field ue</w:t>
            </w:r>
            <w:r w:rsidRPr="001662C6">
              <w:rPr>
                <w:i/>
                <w:iCs/>
                <w:lang w:eastAsia="en-GB"/>
              </w:rPr>
              <w:t>-CategoryUL</w:t>
            </w:r>
            <w:r w:rsidRPr="001662C6">
              <w:rPr>
                <w:iCs/>
                <w:lang w:eastAsia="en-GB"/>
              </w:rPr>
              <w:t xml:space="preserve"> indicates UL UE category that supports UL 64QAM, see TS 36.306 [5], Table 4.1A-2</w:t>
            </w:r>
            <w:r w:rsidRPr="001662C6">
              <w:rPr>
                <w:lang w:eastAsia="en-GB"/>
              </w:rPr>
              <w:t>.</w:t>
            </w:r>
            <w:r w:rsidRPr="001662C6">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FC79C22" w14:textId="77777777" w:rsidR="009D5726" w:rsidRPr="001662C6" w:rsidRDefault="009D5726" w:rsidP="00901EE0">
            <w:pPr>
              <w:pStyle w:val="TAL"/>
              <w:jc w:val="center"/>
              <w:rPr>
                <w:lang w:eastAsia="zh-CN"/>
              </w:rPr>
            </w:pPr>
            <w:r w:rsidRPr="001662C6">
              <w:rPr>
                <w:lang w:eastAsia="zh-CN"/>
              </w:rPr>
              <w:t>-</w:t>
            </w:r>
          </w:p>
        </w:tc>
      </w:tr>
      <w:tr w:rsidR="009D5726" w:rsidRPr="001662C6" w14:paraId="60A3ED9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6E1D62" w14:textId="77777777" w:rsidR="009D5726" w:rsidRPr="001662C6" w:rsidRDefault="009D5726" w:rsidP="00901EE0">
            <w:pPr>
              <w:pStyle w:val="TAL"/>
              <w:rPr>
                <w:b/>
                <w:i/>
                <w:lang w:eastAsia="zh-CN"/>
              </w:rPr>
            </w:pPr>
            <w:r w:rsidRPr="001662C6">
              <w:rPr>
                <w:b/>
                <w:i/>
                <w:lang w:eastAsia="zh-CN"/>
              </w:rPr>
              <w:t>ul-256QAM</w:t>
            </w:r>
          </w:p>
          <w:p w14:paraId="676A173C" w14:textId="77777777" w:rsidR="009D5726" w:rsidRPr="001662C6" w:rsidRDefault="009D5726" w:rsidP="00901EE0">
            <w:pPr>
              <w:pStyle w:val="TAL"/>
              <w:rPr>
                <w:b/>
                <w:i/>
                <w:lang w:eastAsia="zh-CN"/>
              </w:rPr>
            </w:pPr>
            <w:r w:rsidRPr="001662C6">
              <w:rPr>
                <w:lang w:eastAsia="en-GB"/>
              </w:rPr>
              <w:t>Indicates whether the UE supports 256QAM in UL</w:t>
            </w:r>
            <w:r w:rsidRPr="001662C6">
              <w:rPr>
                <w:lang w:eastAsia="zh-CN"/>
              </w:rPr>
              <w:t xml:space="preserve"> on the </w:t>
            </w:r>
            <w:r w:rsidRPr="001662C6">
              <w:rPr>
                <w:lang w:eastAsia="en-GB"/>
              </w:rPr>
              <w:t>band in the band combination. This field is only present when the field ue</w:t>
            </w:r>
            <w:r w:rsidRPr="001662C6">
              <w:rPr>
                <w:i/>
                <w:iCs/>
                <w:lang w:eastAsia="en-GB"/>
              </w:rPr>
              <w:t>-CategoryUL</w:t>
            </w:r>
            <w:r w:rsidRPr="001662C6">
              <w:rPr>
                <w:lang w:eastAsia="en-GB"/>
              </w:rPr>
              <w:t xml:space="preserve"> indicates UL UE category that supports 256QAM in UL, see TS 36.306 [5], Table 4.1A-2. The UE includes this field only if the field </w:t>
            </w:r>
            <w:r w:rsidRPr="001662C6">
              <w:rPr>
                <w:i/>
                <w:lang w:eastAsia="en-GB"/>
              </w:rPr>
              <w:t>ul-256QAM-perCC-InfoLis</w:t>
            </w:r>
            <w:r w:rsidRPr="001662C6">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C0A4272" w14:textId="77777777" w:rsidR="009D5726" w:rsidRPr="001662C6" w:rsidRDefault="009D5726" w:rsidP="00901EE0">
            <w:pPr>
              <w:pStyle w:val="TAL"/>
              <w:jc w:val="center"/>
              <w:rPr>
                <w:lang w:eastAsia="zh-CN"/>
              </w:rPr>
            </w:pPr>
            <w:r w:rsidRPr="001662C6">
              <w:rPr>
                <w:lang w:eastAsia="zh-CN"/>
              </w:rPr>
              <w:t>-</w:t>
            </w:r>
          </w:p>
        </w:tc>
      </w:tr>
      <w:tr w:rsidR="009D5726" w:rsidRPr="001662C6" w14:paraId="5D5BFF5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DEECDD" w14:textId="77777777" w:rsidR="009D5726" w:rsidRPr="001662C6" w:rsidRDefault="009D5726" w:rsidP="00901EE0">
            <w:pPr>
              <w:pStyle w:val="TAL"/>
              <w:rPr>
                <w:b/>
                <w:i/>
                <w:lang w:eastAsia="zh-CN"/>
              </w:rPr>
            </w:pPr>
            <w:r w:rsidRPr="001662C6">
              <w:rPr>
                <w:b/>
                <w:i/>
                <w:lang w:eastAsia="zh-CN"/>
              </w:rPr>
              <w:t>ul-256QAM (in FeatureSetUL-PerCC)</w:t>
            </w:r>
          </w:p>
          <w:p w14:paraId="02318B71" w14:textId="77777777" w:rsidR="009D5726" w:rsidRPr="001662C6" w:rsidRDefault="009D5726" w:rsidP="00901EE0">
            <w:pPr>
              <w:pStyle w:val="TAL"/>
              <w:rPr>
                <w:bCs/>
                <w:iCs/>
                <w:lang w:eastAsia="zh-CN"/>
              </w:rPr>
            </w:pPr>
            <w:r w:rsidRPr="001662C6">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41BF2785" w14:textId="77777777" w:rsidR="009D5726" w:rsidRPr="001662C6" w:rsidRDefault="009D5726" w:rsidP="00901EE0">
            <w:pPr>
              <w:pStyle w:val="TAL"/>
              <w:jc w:val="center"/>
              <w:rPr>
                <w:lang w:eastAsia="zh-CN"/>
              </w:rPr>
            </w:pPr>
            <w:r w:rsidRPr="001662C6">
              <w:rPr>
                <w:lang w:eastAsia="zh-CN"/>
              </w:rPr>
              <w:t>-</w:t>
            </w:r>
          </w:p>
        </w:tc>
      </w:tr>
      <w:tr w:rsidR="009D5726" w:rsidRPr="001662C6" w14:paraId="3D2839E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0B921" w14:textId="77777777" w:rsidR="009D5726" w:rsidRPr="001662C6" w:rsidRDefault="009D5726" w:rsidP="00901EE0">
            <w:pPr>
              <w:pStyle w:val="TAL"/>
              <w:rPr>
                <w:b/>
                <w:i/>
                <w:lang w:eastAsia="zh-CN"/>
              </w:rPr>
            </w:pPr>
            <w:r w:rsidRPr="001662C6">
              <w:rPr>
                <w:b/>
                <w:i/>
                <w:lang w:eastAsia="zh-CN"/>
              </w:rPr>
              <w:t>ul-256QAM-perCC-InfoList</w:t>
            </w:r>
          </w:p>
          <w:p w14:paraId="72AAE3C1" w14:textId="77777777" w:rsidR="009D5726" w:rsidRPr="001662C6" w:rsidRDefault="009D5726" w:rsidP="00901EE0">
            <w:pPr>
              <w:pStyle w:val="TAL"/>
              <w:rPr>
                <w:lang w:eastAsia="zh-CN"/>
              </w:rPr>
            </w:pPr>
            <w:r w:rsidRPr="001662C6">
              <w:t>Indicates</w:t>
            </w:r>
            <w:r w:rsidRPr="001662C6">
              <w:rPr>
                <w:lang w:eastAsia="ko-KR"/>
              </w:rPr>
              <w:t>,</w:t>
            </w:r>
            <w:r w:rsidRPr="001662C6">
              <w:rPr>
                <w:rFonts w:cs="Arial"/>
                <w:szCs w:val="18"/>
              </w:rPr>
              <w:t xml:space="preserve"> per serving carrier of which the corresponding bandwidth class includes multiple serving carriers (i.e. bandwidth class B, C, D and so on)</w:t>
            </w:r>
            <w:r w:rsidRPr="001662C6">
              <w:rPr>
                <w:rFonts w:cs="Arial"/>
                <w:szCs w:val="18"/>
                <w:lang w:eastAsia="ko-KR"/>
              </w:rPr>
              <w:t xml:space="preserve">, </w:t>
            </w:r>
            <w:r w:rsidRPr="001662C6">
              <w:rPr>
                <w:lang w:eastAsia="en-GB"/>
              </w:rPr>
              <w:t xml:space="preserve">whether the UE supports 256QAM in the band combination. </w:t>
            </w:r>
            <w:r w:rsidRPr="001662C6">
              <w:rPr>
                <w:lang w:eastAsia="ko-KR"/>
              </w:rPr>
              <w:t xml:space="preserve">The number of entries is equal to the number of component carriers in the corresponding bandwidth class. </w:t>
            </w:r>
            <w:r w:rsidRPr="001662C6">
              <w:rPr>
                <w:rFonts w:cs="Arial"/>
                <w:szCs w:val="18"/>
                <w:lang w:eastAsia="ko-KR"/>
              </w:rPr>
              <w:t xml:space="preserve">The UE shall support the setting indicated in each entry of the list regardless of the order of entries in the list. This field is only present when the field </w:t>
            </w:r>
            <w:r w:rsidRPr="001662C6">
              <w:rPr>
                <w:rFonts w:cs="Arial"/>
                <w:i/>
                <w:szCs w:val="18"/>
                <w:lang w:eastAsia="ko-KR"/>
              </w:rPr>
              <w:t>ue-CategoryUL</w:t>
            </w:r>
            <w:r w:rsidRPr="001662C6">
              <w:rPr>
                <w:rFonts w:cs="Arial"/>
                <w:szCs w:val="18"/>
                <w:lang w:eastAsia="ko-KR"/>
              </w:rPr>
              <w:t xml:space="preserve"> indicates UL UE category that supports 256QAM in UL, see TS 36.306 [5], Table 4.1A-2. The UE includes this field only if the field </w:t>
            </w:r>
            <w:r w:rsidRPr="001662C6">
              <w:rPr>
                <w:rFonts w:cs="Arial"/>
                <w:i/>
                <w:szCs w:val="18"/>
                <w:lang w:eastAsia="ko-KR"/>
              </w:rPr>
              <w:t>ul-256QAM</w:t>
            </w:r>
            <w:r w:rsidRPr="001662C6">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0F048DE" w14:textId="77777777" w:rsidR="009D5726" w:rsidRPr="001662C6" w:rsidRDefault="009D5726" w:rsidP="00901EE0">
            <w:pPr>
              <w:pStyle w:val="TAL"/>
              <w:jc w:val="center"/>
              <w:rPr>
                <w:lang w:eastAsia="zh-CN"/>
              </w:rPr>
            </w:pPr>
            <w:r w:rsidRPr="001662C6">
              <w:rPr>
                <w:lang w:eastAsia="zh-CN"/>
              </w:rPr>
              <w:t>-</w:t>
            </w:r>
          </w:p>
        </w:tc>
      </w:tr>
      <w:tr w:rsidR="009D5726" w:rsidRPr="001662C6" w14:paraId="2F24CFC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210CF" w14:textId="77777777" w:rsidR="009D5726" w:rsidRPr="001662C6" w:rsidRDefault="009D5726" w:rsidP="00901EE0">
            <w:pPr>
              <w:pStyle w:val="TAL"/>
              <w:rPr>
                <w:b/>
                <w:i/>
                <w:lang w:eastAsia="zh-CN"/>
              </w:rPr>
            </w:pPr>
            <w:r w:rsidRPr="001662C6">
              <w:rPr>
                <w:b/>
                <w:i/>
                <w:lang w:eastAsia="zh-CN"/>
              </w:rPr>
              <w:t>ul-256QAM-Slot</w:t>
            </w:r>
          </w:p>
          <w:p w14:paraId="408BB063" w14:textId="77777777" w:rsidR="009D5726" w:rsidRPr="001662C6" w:rsidRDefault="009D5726" w:rsidP="00901EE0">
            <w:pPr>
              <w:pStyle w:val="TAL"/>
              <w:rPr>
                <w:b/>
                <w:i/>
                <w:lang w:eastAsia="zh-CN"/>
              </w:rPr>
            </w:pPr>
            <w:r w:rsidRPr="001662C6">
              <w:rPr>
                <w:lang w:eastAsia="en-GB"/>
              </w:rPr>
              <w:t>Indicates whether the UE supports 256QAM in UL</w:t>
            </w:r>
            <w:r w:rsidRPr="001662C6">
              <w:rPr>
                <w:lang w:eastAsia="zh-CN"/>
              </w:rPr>
              <w:t xml:space="preserve"> for slot TTI operation on the </w:t>
            </w:r>
            <w:r w:rsidRPr="001662C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9FAA1FA" w14:textId="77777777" w:rsidR="009D5726" w:rsidRPr="001662C6" w:rsidRDefault="009D5726" w:rsidP="00901EE0">
            <w:pPr>
              <w:pStyle w:val="TAL"/>
              <w:jc w:val="center"/>
              <w:rPr>
                <w:lang w:eastAsia="zh-CN"/>
              </w:rPr>
            </w:pPr>
            <w:r w:rsidRPr="001662C6">
              <w:rPr>
                <w:lang w:eastAsia="zh-CN"/>
              </w:rPr>
              <w:t>-</w:t>
            </w:r>
          </w:p>
        </w:tc>
      </w:tr>
      <w:tr w:rsidR="009D5726" w:rsidRPr="001662C6" w14:paraId="0756C30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31A72" w14:textId="77777777" w:rsidR="009D5726" w:rsidRPr="001662C6" w:rsidRDefault="009D5726" w:rsidP="00901EE0">
            <w:pPr>
              <w:pStyle w:val="TAL"/>
              <w:rPr>
                <w:b/>
                <w:i/>
                <w:lang w:eastAsia="zh-CN"/>
              </w:rPr>
            </w:pPr>
            <w:r w:rsidRPr="001662C6">
              <w:rPr>
                <w:b/>
                <w:i/>
                <w:lang w:eastAsia="zh-CN"/>
              </w:rPr>
              <w:t>ul-256QAM-Subslot</w:t>
            </w:r>
          </w:p>
          <w:p w14:paraId="535A6081" w14:textId="77777777" w:rsidR="009D5726" w:rsidRPr="001662C6" w:rsidRDefault="009D5726" w:rsidP="00901EE0">
            <w:pPr>
              <w:pStyle w:val="TAL"/>
              <w:rPr>
                <w:b/>
                <w:i/>
                <w:lang w:eastAsia="zh-CN"/>
              </w:rPr>
            </w:pPr>
            <w:r w:rsidRPr="001662C6">
              <w:rPr>
                <w:lang w:eastAsia="en-GB"/>
              </w:rPr>
              <w:t>Indicates whether the UE supports 256QAM in UL</w:t>
            </w:r>
            <w:r w:rsidRPr="001662C6">
              <w:rPr>
                <w:lang w:eastAsia="zh-CN"/>
              </w:rPr>
              <w:t xml:space="preserve"> for subslot TTI operation on the </w:t>
            </w:r>
            <w:r w:rsidRPr="001662C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D350D94" w14:textId="77777777" w:rsidR="009D5726" w:rsidRPr="001662C6" w:rsidRDefault="009D5726" w:rsidP="00901EE0">
            <w:pPr>
              <w:pStyle w:val="TAL"/>
              <w:jc w:val="center"/>
              <w:rPr>
                <w:lang w:eastAsia="zh-CN"/>
              </w:rPr>
            </w:pPr>
            <w:r w:rsidRPr="001662C6">
              <w:rPr>
                <w:lang w:eastAsia="zh-CN"/>
              </w:rPr>
              <w:t>-</w:t>
            </w:r>
          </w:p>
        </w:tc>
      </w:tr>
      <w:tr w:rsidR="009D5726" w:rsidRPr="001662C6" w14:paraId="42A0D60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3C7D8" w14:textId="77777777" w:rsidR="009D5726" w:rsidRPr="001662C6" w:rsidRDefault="009D5726" w:rsidP="00901EE0">
            <w:pPr>
              <w:pStyle w:val="TAL"/>
              <w:rPr>
                <w:b/>
                <w:i/>
                <w:lang w:eastAsia="zh-CN"/>
              </w:rPr>
            </w:pPr>
            <w:bookmarkStart w:id="158" w:name="_Hlk523748107"/>
            <w:r w:rsidRPr="001662C6">
              <w:rPr>
                <w:b/>
                <w:i/>
                <w:lang w:eastAsia="zh-CN"/>
              </w:rPr>
              <w:t>ul-AsyncHarqSharingDiff-TTI-Lengths</w:t>
            </w:r>
            <w:bookmarkEnd w:id="158"/>
          </w:p>
          <w:p w14:paraId="28967213" w14:textId="77777777" w:rsidR="009D5726" w:rsidRPr="001662C6" w:rsidRDefault="009D5726" w:rsidP="00901EE0">
            <w:pPr>
              <w:pStyle w:val="TAL"/>
              <w:rPr>
                <w:b/>
                <w:i/>
                <w:lang w:eastAsia="zh-CN"/>
              </w:rPr>
            </w:pPr>
            <w:r w:rsidRPr="001662C6">
              <w:rPr>
                <w:lang w:eastAsia="zh-CN"/>
              </w:rPr>
              <w:t xml:space="preserve">Indicates whether the UE supports </w:t>
            </w:r>
            <w:bookmarkStart w:id="159" w:name="_Hlk523748122"/>
            <w:r w:rsidRPr="001662C6">
              <w:rPr>
                <w:lang w:eastAsia="zh-CN"/>
              </w:rPr>
              <w:t>UL asynchronous HARQ sharing between different TTI lengths for an UL serving cell</w:t>
            </w:r>
            <w:bookmarkEnd w:id="159"/>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A31D1E" w14:textId="77777777" w:rsidR="009D5726" w:rsidRPr="001662C6" w:rsidRDefault="009D5726" w:rsidP="00901EE0">
            <w:pPr>
              <w:pStyle w:val="TAL"/>
              <w:jc w:val="center"/>
              <w:rPr>
                <w:lang w:eastAsia="zh-CN"/>
              </w:rPr>
            </w:pPr>
            <w:r w:rsidRPr="001662C6">
              <w:rPr>
                <w:lang w:eastAsia="zh-CN"/>
              </w:rPr>
              <w:t>Yes</w:t>
            </w:r>
          </w:p>
        </w:tc>
      </w:tr>
      <w:tr w:rsidR="009D5726" w:rsidRPr="001662C6" w14:paraId="049C677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407582" w14:textId="77777777" w:rsidR="009D5726" w:rsidRPr="001662C6" w:rsidRDefault="009D5726" w:rsidP="00901EE0">
            <w:pPr>
              <w:pStyle w:val="TAL"/>
              <w:rPr>
                <w:b/>
                <w:i/>
                <w:lang w:eastAsia="zh-CN"/>
              </w:rPr>
            </w:pPr>
            <w:r w:rsidRPr="001662C6">
              <w:rPr>
                <w:b/>
                <w:i/>
                <w:lang w:eastAsia="zh-CN"/>
              </w:rPr>
              <w:t>ul-CoMP</w:t>
            </w:r>
          </w:p>
          <w:p w14:paraId="56E8CC53" w14:textId="77777777" w:rsidR="009D5726" w:rsidRPr="001662C6" w:rsidRDefault="009D5726" w:rsidP="00901EE0">
            <w:pPr>
              <w:pStyle w:val="TAL"/>
              <w:rPr>
                <w:b/>
                <w:i/>
                <w:lang w:eastAsia="zh-CN"/>
              </w:rPr>
            </w:pPr>
            <w:r w:rsidRPr="001662C6">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F36CA9" w14:textId="77777777" w:rsidR="009D5726" w:rsidRPr="001662C6" w:rsidRDefault="009D5726" w:rsidP="00901EE0">
            <w:pPr>
              <w:pStyle w:val="TAL"/>
              <w:jc w:val="center"/>
              <w:rPr>
                <w:lang w:eastAsia="zh-CN"/>
              </w:rPr>
            </w:pPr>
            <w:r w:rsidRPr="001662C6">
              <w:rPr>
                <w:lang w:eastAsia="zh-CN"/>
              </w:rPr>
              <w:t>No</w:t>
            </w:r>
          </w:p>
        </w:tc>
      </w:tr>
      <w:tr w:rsidR="009D5726" w:rsidRPr="001662C6" w14:paraId="18CC0BB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8F792" w14:textId="77777777" w:rsidR="009D5726" w:rsidRPr="001662C6" w:rsidRDefault="009D5726" w:rsidP="00901EE0">
            <w:pPr>
              <w:pStyle w:val="TAL"/>
              <w:rPr>
                <w:b/>
                <w:i/>
              </w:rPr>
            </w:pPr>
            <w:r w:rsidRPr="001662C6">
              <w:rPr>
                <w:b/>
                <w:i/>
              </w:rPr>
              <w:t>ul-dmrs-Enhancements</w:t>
            </w:r>
          </w:p>
          <w:p w14:paraId="477E8B9B" w14:textId="77777777" w:rsidR="009D5726" w:rsidRPr="001662C6" w:rsidRDefault="009D5726" w:rsidP="00901EE0">
            <w:pPr>
              <w:pStyle w:val="TAL"/>
              <w:rPr>
                <w:b/>
                <w:i/>
                <w:lang w:eastAsia="zh-CN"/>
              </w:rPr>
            </w:pPr>
            <w:r w:rsidRPr="001662C6">
              <w:rPr>
                <w:lang w:eastAsia="zh-CN"/>
              </w:rPr>
              <w:t xml:space="preserve">Indicates whether the UE supports UL DMRS enhancements </w:t>
            </w:r>
            <w:r w:rsidRPr="001662C6">
              <w:t>as defined in TS 36.211 [21], clause 6.10.3A</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BEA4FB" w14:textId="77777777" w:rsidR="009D5726" w:rsidRPr="001662C6" w:rsidRDefault="009D5726" w:rsidP="00901EE0">
            <w:pPr>
              <w:pStyle w:val="TAL"/>
              <w:jc w:val="center"/>
              <w:rPr>
                <w:lang w:eastAsia="zh-CN"/>
              </w:rPr>
            </w:pPr>
            <w:r w:rsidRPr="001662C6">
              <w:rPr>
                <w:lang w:eastAsia="zh-CN"/>
              </w:rPr>
              <w:t>Yes</w:t>
            </w:r>
          </w:p>
        </w:tc>
      </w:tr>
      <w:tr w:rsidR="009D5726" w:rsidRPr="001662C6" w14:paraId="26C04AEB"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E995AF" w14:textId="77777777" w:rsidR="009D5726" w:rsidRPr="001662C6" w:rsidRDefault="009D5726" w:rsidP="00901EE0">
            <w:pPr>
              <w:pStyle w:val="TAL"/>
              <w:rPr>
                <w:b/>
                <w:i/>
                <w:lang w:eastAsia="zh-CN"/>
              </w:rPr>
            </w:pPr>
            <w:r w:rsidRPr="001662C6">
              <w:rPr>
                <w:b/>
                <w:i/>
                <w:lang w:eastAsia="zh-CN"/>
              </w:rPr>
              <w:t>ul-PDCP-AvgDelay</w:t>
            </w:r>
          </w:p>
          <w:p w14:paraId="2A205B9A" w14:textId="77777777" w:rsidR="009D5726" w:rsidRPr="001662C6" w:rsidRDefault="009D5726" w:rsidP="00901EE0">
            <w:pPr>
              <w:pStyle w:val="TAL"/>
              <w:rPr>
                <w:b/>
                <w:i/>
              </w:rPr>
            </w:pPr>
            <w:r w:rsidRPr="001662C6">
              <w:rPr>
                <w:lang w:eastAsia="zh-CN"/>
              </w:rPr>
              <w:t xml:space="preserve">Indicates whether the UE supports </w:t>
            </w:r>
            <w:r w:rsidRPr="001662C6">
              <w:rPr>
                <w:kern w:val="2"/>
                <w:lang w:eastAsia="zh-CN"/>
              </w:rPr>
              <w:t>UL PDCP Packet Average Delay</w:t>
            </w:r>
            <w:r w:rsidRPr="001662C6">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666F48B" w14:textId="77777777" w:rsidR="009D5726" w:rsidRPr="001662C6" w:rsidRDefault="009D5726" w:rsidP="00901EE0">
            <w:pPr>
              <w:pStyle w:val="TAL"/>
              <w:jc w:val="center"/>
              <w:rPr>
                <w:lang w:eastAsia="zh-CN"/>
              </w:rPr>
            </w:pPr>
            <w:r w:rsidRPr="001662C6">
              <w:rPr>
                <w:lang w:eastAsia="zh-CN"/>
              </w:rPr>
              <w:t>-</w:t>
            </w:r>
          </w:p>
        </w:tc>
      </w:tr>
      <w:tr w:rsidR="009D5726" w:rsidRPr="001662C6" w14:paraId="1A04D761" w14:textId="77777777" w:rsidTr="00901EE0">
        <w:tc>
          <w:tcPr>
            <w:tcW w:w="7793" w:type="dxa"/>
            <w:gridSpan w:val="2"/>
            <w:tcBorders>
              <w:top w:val="single" w:sz="4" w:space="0" w:color="808080"/>
              <w:left w:val="single" w:sz="4" w:space="0" w:color="808080"/>
              <w:bottom w:val="single" w:sz="4" w:space="0" w:color="808080"/>
              <w:right w:val="single" w:sz="4" w:space="0" w:color="808080"/>
            </w:tcBorders>
          </w:tcPr>
          <w:p w14:paraId="3A06EBB8" w14:textId="77777777" w:rsidR="009D5726" w:rsidRPr="001662C6" w:rsidRDefault="009D5726" w:rsidP="00901EE0">
            <w:pPr>
              <w:pStyle w:val="TAL"/>
              <w:rPr>
                <w:b/>
                <w:i/>
                <w:lang w:eastAsia="zh-CN"/>
              </w:rPr>
            </w:pPr>
            <w:r w:rsidRPr="001662C6">
              <w:rPr>
                <w:b/>
                <w:i/>
                <w:lang w:eastAsia="zh-CN"/>
              </w:rPr>
              <w:t>ul-PDCP-Delay</w:t>
            </w:r>
          </w:p>
          <w:p w14:paraId="368DBD39" w14:textId="77777777" w:rsidR="009D5726" w:rsidRPr="001662C6" w:rsidRDefault="009D5726" w:rsidP="00901EE0">
            <w:pPr>
              <w:pStyle w:val="TAL"/>
              <w:rPr>
                <w:lang w:eastAsia="zh-CN"/>
              </w:rPr>
            </w:pPr>
            <w:r w:rsidRPr="001662C6">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76A10334" w14:textId="77777777" w:rsidR="009D5726" w:rsidRPr="001662C6" w:rsidRDefault="009D5726" w:rsidP="00901EE0">
            <w:pPr>
              <w:pStyle w:val="TAL"/>
              <w:jc w:val="center"/>
              <w:rPr>
                <w:lang w:eastAsia="zh-CN"/>
              </w:rPr>
            </w:pPr>
            <w:r w:rsidRPr="001662C6">
              <w:rPr>
                <w:lang w:eastAsia="zh-CN"/>
              </w:rPr>
              <w:t>-</w:t>
            </w:r>
          </w:p>
        </w:tc>
      </w:tr>
      <w:tr w:rsidR="009D5726" w:rsidRPr="001662C6" w14:paraId="30703E9A" w14:textId="77777777" w:rsidTr="00901EE0">
        <w:tc>
          <w:tcPr>
            <w:tcW w:w="7793" w:type="dxa"/>
            <w:gridSpan w:val="2"/>
            <w:tcBorders>
              <w:top w:val="single" w:sz="4" w:space="0" w:color="808080"/>
              <w:left w:val="single" w:sz="4" w:space="0" w:color="808080"/>
              <w:bottom w:val="single" w:sz="4" w:space="0" w:color="808080"/>
              <w:right w:val="single" w:sz="4" w:space="0" w:color="808080"/>
            </w:tcBorders>
          </w:tcPr>
          <w:p w14:paraId="46C776E2" w14:textId="77777777" w:rsidR="009D5726" w:rsidRPr="001662C6" w:rsidRDefault="009D5726" w:rsidP="00901EE0">
            <w:pPr>
              <w:pStyle w:val="TAL"/>
              <w:rPr>
                <w:b/>
                <w:i/>
                <w:lang w:eastAsia="zh-CN"/>
              </w:rPr>
            </w:pPr>
            <w:r w:rsidRPr="001662C6">
              <w:rPr>
                <w:b/>
                <w:i/>
                <w:lang w:eastAsia="zh-CN"/>
              </w:rPr>
              <w:t>ul-powerControlEnhancements</w:t>
            </w:r>
          </w:p>
          <w:p w14:paraId="6D28A35A" w14:textId="77777777" w:rsidR="009D5726" w:rsidRPr="001662C6" w:rsidRDefault="009D5726" w:rsidP="00901EE0">
            <w:pPr>
              <w:pStyle w:val="TAL"/>
              <w:rPr>
                <w:lang w:eastAsia="zh-CN"/>
              </w:rPr>
            </w:pPr>
            <w:r w:rsidRPr="001662C6">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4B0F9913" w14:textId="77777777" w:rsidR="009D5726" w:rsidRPr="001662C6" w:rsidRDefault="009D5726" w:rsidP="00901EE0">
            <w:pPr>
              <w:pStyle w:val="TAL"/>
              <w:jc w:val="center"/>
              <w:rPr>
                <w:lang w:eastAsia="zh-CN"/>
              </w:rPr>
            </w:pPr>
            <w:r w:rsidRPr="001662C6">
              <w:rPr>
                <w:lang w:eastAsia="zh-CN"/>
              </w:rPr>
              <w:t>Yes</w:t>
            </w:r>
          </w:p>
        </w:tc>
      </w:tr>
      <w:tr w:rsidR="009D5726" w:rsidRPr="001662C6" w14:paraId="56F5AFF2" w14:textId="77777777" w:rsidTr="00901EE0">
        <w:tc>
          <w:tcPr>
            <w:tcW w:w="7793" w:type="dxa"/>
            <w:gridSpan w:val="2"/>
            <w:tcBorders>
              <w:top w:val="single" w:sz="4" w:space="0" w:color="808080"/>
              <w:left w:val="single" w:sz="4" w:space="0" w:color="808080"/>
              <w:bottom w:val="single" w:sz="4" w:space="0" w:color="808080"/>
              <w:right w:val="single" w:sz="4" w:space="0" w:color="808080"/>
            </w:tcBorders>
          </w:tcPr>
          <w:p w14:paraId="5D1E6579" w14:textId="77777777" w:rsidR="009D5726" w:rsidRPr="001662C6" w:rsidRDefault="009D5726" w:rsidP="00901EE0">
            <w:pPr>
              <w:pStyle w:val="TAL"/>
              <w:rPr>
                <w:b/>
                <w:i/>
                <w:lang w:eastAsia="en-GB"/>
              </w:rPr>
            </w:pPr>
            <w:r w:rsidRPr="001662C6">
              <w:rPr>
                <w:b/>
                <w:i/>
                <w:lang w:eastAsia="zh-CN"/>
              </w:rPr>
              <w:t>up</w:t>
            </w:r>
            <w:r w:rsidRPr="001662C6">
              <w:rPr>
                <w:b/>
                <w:i/>
                <w:lang w:eastAsia="en-GB"/>
              </w:rPr>
              <w:t>linkLAA</w:t>
            </w:r>
          </w:p>
          <w:p w14:paraId="7227B064" w14:textId="77777777" w:rsidR="009D5726" w:rsidRPr="001662C6" w:rsidRDefault="009D5726" w:rsidP="00901EE0">
            <w:pPr>
              <w:pStyle w:val="TAL"/>
              <w:rPr>
                <w:b/>
                <w:i/>
                <w:lang w:eastAsia="zh-CN"/>
              </w:rPr>
            </w:pPr>
            <w:r w:rsidRPr="001662C6">
              <w:rPr>
                <w:lang w:eastAsia="en-GB"/>
              </w:rPr>
              <w:t xml:space="preserve">Presence of the field indicates that the UE supports </w:t>
            </w:r>
            <w:r w:rsidRPr="001662C6">
              <w:rPr>
                <w:lang w:eastAsia="zh-CN"/>
              </w:rPr>
              <w:t>uplink</w:t>
            </w:r>
            <w:r w:rsidRPr="001662C6">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A6D992" w14:textId="77777777" w:rsidR="009D5726" w:rsidRPr="001662C6" w:rsidRDefault="009D5726" w:rsidP="00901EE0">
            <w:pPr>
              <w:pStyle w:val="TAL"/>
              <w:jc w:val="center"/>
              <w:rPr>
                <w:lang w:eastAsia="zh-CN"/>
              </w:rPr>
            </w:pPr>
            <w:r w:rsidRPr="001662C6">
              <w:rPr>
                <w:lang w:eastAsia="zh-CN"/>
              </w:rPr>
              <w:t>-</w:t>
            </w:r>
          </w:p>
        </w:tc>
      </w:tr>
      <w:tr w:rsidR="009D5726" w:rsidRPr="001662C6" w14:paraId="0886AE8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6BC523" w14:textId="77777777" w:rsidR="009D5726" w:rsidRPr="001662C6" w:rsidRDefault="009D5726" w:rsidP="00901EE0">
            <w:pPr>
              <w:pStyle w:val="TAL"/>
              <w:rPr>
                <w:b/>
                <w:i/>
                <w:lang w:eastAsia="zh-CN"/>
              </w:rPr>
            </w:pPr>
            <w:r w:rsidRPr="001662C6">
              <w:rPr>
                <w:b/>
                <w:i/>
                <w:lang w:eastAsia="zh-CN"/>
              </w:rPr>
              <w:t>uss-BlindDecodingAdjustment</w:t>
            </w:r>
          </w:p>
          <w:p w14:paraId="03768A9D" w14:textId="77777777" w:rsidR="009D5726" w:rsidRPr="001662C6" w:rsidRDefault="009D5726" w:rsidP="00901EE0">
            <w:pPr>
              <w:pStyle w:val="TAL"/>
              <w:rPr>
                <w:b/>
                <w:lang w:eastAsia="zh-CN"/>
              </w:rPr>
            </w:pPr>
            <w:r w:rsidRPr="001662C6">
              <w:rPr>
                <w:lang w:eastAsia="en-GB"/>
              </w:rPr>
              <w:t>Indicates whether the UE</w:t>
            </w:r>
            <w:r w:rsidRPr="001662C6">
              <w:rPr>
                <w:b/>
                <w:lang w:eastAsia="zh-CN"/>
              </w:rPr>
              <w:t xml:space="preserve"> </w:t>
            </w:r>
            <w:r w:rsidRPr="001662C6">
              <w:rPr>
                <w:lang w:eastAsia="zh-CN"/>
              </w:rPr>
              <w:t>supports</w:t>
            </w:r>
            <w:r w:rsidRPr="001662C6">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5B053AB" w14:textId="77777777" w:rsidR="009D5726" w:rsidRPr="001662C6" w:rsidRDefault="009D5726" w:rsidP="00901EE0">
            <w:pPr>
              <w:pStyle w:val="TAL"/>
              <w:jc w:val="center"/>
              <w:rPr>
                <w:lang w:eastAsia="zh-CN"/>
              </w:rPr>
            </w:pPr>
            <w:r w:rsidRPr="001662C6">
              <w:rPr>
                <w:lang w:eastAsia="zh-CN"/>
              </w:rPr>
              <w:t>-</w:t>
            </w:r>
          </w:p>
        </w:tc>
      </w:tr>
      <w:tr w:rsidR="009D5726" w:rsidRPr="001662C6" w14:paraId="1A78F75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217A2" w14:textId="77777777" w:rsidR="009D5726" w:rsidRPr="001662C6" w:rsidRDefault="009D5726" w:rsidP="00901EE0">
            <w:pPr>
              <w:pStyle w:val="TAL"/>
              <w:rPr>
                <w:lang w:eastAsia="en-GB"/>
              </w:rPr>
            </w:pPr>
            <w:r w:rsidRPr="001662C6">
              <w:rPr>
                <w:b/>
                <w:i/>
                <w:lang w:eastAsia="zh-CN"/>
              </w:rPr>
              <w:t>uss-BlindDecodingReduction</w:t>
            </w:r>
          </w:p>
          <w:p w14:paraId="49B16A3B" w14:textId="77777777" w:rsidR="009D5726" w:rsidRPr="001662C6" w:rsidRDefault="009D5726" w:rsidP="00901EE0">
            <w:pPr>
              <w:pStyle w:val="TAL"/>
              <w:rPr>
                <w:b/>
                <w:lang w:eastAsia="zh-CN"/>
              </w:rPr>
            </w:pPr>
            <w:r w:rsidRPr="001662C6">
              <w:rPr>
                <w:lang w:eastAsia="en-GB"/>
              </w:rPr>
              <w:t xml:space="preserve">Indicates </w:t>
            </w:r>
            <w:r w:rsidRPr="001662C6">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645451B" w14:textId="77777777" w:rsidR="009D5726" w:rsidRPr="001662C6" w:rsidRDefault="009D5726" w:rsidP="00901EE0">
            <w:pPr>
              <w:pStyle w:val="TAL"/>
              <w:jc w:val="center"/>
              <w:rPr>
                <w:lang w:eastAsia="zh-CN"/>
              </w:rPr>
            </w:pPr>
            <w:r w:rsidRPr="001662C6">
              <w:rPr>
                <w:lang w:eastAsia="zh-CN"/>
              </w:rPr>
              <w:t>-</w:t>
            </w:r>
          </w:p>
        </w:tc>
      </w:tr>
      <w:tr w:rsidR="009D5726" w:rsidRPr="001662C6" w14:paraId="5BBA088A"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B4EED0" w14:textId="77777777" w:rsidR="009D5726" w:rsidRPr="001662C6" w:rsidRDefault="009D5726" w:rsidP="00901EE0">
            <w:pPr>
              <w:pStyle w:val="TAL"/>
              <w:rPr>
                <w:b/>
                <w:i/>
              </w:rPr>
            </w:pPr>
            <w:r w:rsidRPr="001662C6">
              <w:rPr>
                <w:b/>
                <w:i/>
              </w:rPr>
              <w:t>unicastFrequencyHopping</w:t>
            </w:r>
          </w:p>
          <w:p w14:paraId="113A7C3B" w14:textId="77777777" w:rsidR="009D5726" w:rsidRPr="001662C6" w:rsidRDefault="009D5726" w:rsidP="00901EE0">
            <w:pPr>
              <w:pStyle w:val="TAL"/>
              <w:rPr>
                <w:b/>
                <w:i/>
                <w:lang w:eastAsia="zh-CN"/>
              </w:rPr>
            </w:pPr>
            <w:r w:rsidRPr="001662C6">
              <w:t xml:space="preserve">Indicates whether the UE supports frequency hopping for unicast </w:t>
            </w:r>
            <w:r w:rsidRPr="001662C6">
              <w:rPr>
                <w:noProof/>
              </w:rPr>
              <w:t xml:space="preserve">MPDCCH/PDSCH (configured by </w:t>
            </w:r>
            <w:r w:rsidRPr="001662C6">
              <w:rPr>
                <w:i/>
                <w:noProof/>
              </w:rPr>
              <w:t>mpdcch-pdsch-HoppingConfig</w:t>
            </w:r>
            <w:r w:rsidRPr="001662C6">
              <w:rPr>
                <w:noProof/>
              </w:rPr>
              <w:t xml:space="preserve">) and </w:t>
            </w:r>
            <w:r w:rsidRPr="001662C6">
              <w:rPr>
                <w:lang w:eastAsia="en-GB"/>
              </w:rPr>
              <w:t xml:space="preserve">unicast PUSCH (configured by </w:t>
            </w:r>
            <w:r w:rsidRPr="001662C6">
              <w:rPr>
                <w:i/>
                <w:lang w:eastAsia="en-GB"/>
              </w:rPr>
              <w:t>pusch-HoppingConfig</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BC8EAC" w14:textId="77777777" w:rsidR="009D5726" w:rsidRPr="001662C6" w:rsidRDefault="009D5726" w:rsidP="00901EE0">
            <w:pPr>
              <w:pStyle w:val="TAL"/>
              <w:jc w:val="center"/>
              <w:rPr>
                <w:lang w:eastAsia="zh-CN"/>
              </w:rPr>
            </w:pPr>
            <w:r w:rsidRPr="001662C6">
              <w:rPr>
                <w:lang w:eastAsia="zh-CN"/>
              </w:rPr>
              <w:t>-</w:t>
            </w:r>
          </w:p>
        </w:tc>
      </w:tr>
      <w:tr w:rsidR="009D5726" w:rsidRPr="001662C6" w14:paraId="5934070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E68ED9" w14:textId="77777777" w:rsidR="009D5726" w:rsidRPr="001662C6" w:rsidRDefault="009D5726" w:rsidP="00901EE0">
            <w:pPr>
              <w:pStyle w:val="TAL"/>
              <w:rPr>
                <w:b/>
                <w:i/>
              </w:rPr>
            </w:pPr>
            <w:r w:rsidRPr="001662C6">
              <w:rPr>
                <w:b/>
                <w:i/>
              </w:rPr>
              <w:t>unicast-fembmsMixedSCell</w:t>
            </w:r>
          </w:p>
          <w:p w14:paraId="4A02BFD9" w14:textId="77777777" w:rsidR="009D5726" w:rsidRPr="001662C6" w:rsidRDefault="009D5726" w:rsidP="00901EE0">
            <w:pPr>
              <w:pStyle w:val="TAL"/>
              <w:rPr>
                <w:b/>
                <w:i/>
              </w:rPr>
            </w:pPr>
            <w:r w:rsidRPr="001662C6">
              <w:t>Indicates whether the UE supports unicast reception from FeMBMS/Unicast mixed cell. Thi</w:t>
            </w:r>
            <w:r w:rsidRPr="001662C6">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86B754" w14:textId="77777777" w:rsidR="009D5726" w:rsidRPr="001662C6" w:rsidRDefault="009D5726" w:rsidP="00901EE0">
            <w:pPr>
              <w:pStyle w:val="TAL"/>
              <w:jc w:val="center"/>
              <w:rPr>
                <w:lang w:eastAsia="zh-CN"/>
              </w:rPr>
            </w:pPr>
            <w:r w:rsidRPr="001662C6">
              <w:rPr>
                <w:lang w:eastAsia="zh-CN"/>
              </w:rPr>
              <w:t>No</w:t>
            </w:r>
          </w:p>
        </w:tc>
      </w:tr>
      <w:tr w:rsidR="009D5726" w:rsidRPr="001662C6" w14:paraId="061F8027" w14:textId="77777777" w:rsidTr="00901EE0">
        <w:tc>
          <w:tcPr>
            <w:tcW w:w="7808" w:type="dxa"/>
            <w:gridSpan w:val="3"/>
            <w:tcBorders>
              <w:top w:val="single" w:sz="4" w:space="0" w:color="808080"/>
              <w:left w:val="single" w:sz="4" w:space="0" w:color="808080"/>
              <w:bottom w:val="single" w:sz="4" w:space="0" w:color="808080"/>
              <w:right w:val="single" w:sz="4" w:space="0" w:color="808080"/>
            </w:tcBorders>
          </w:tcPr>
          <w:p w14:paraId="3BFD8402" w14:textId="77777777" w:rsidR="009D5726" w:rsidRPr="001662C6" w:rsidRDefault="009D5726" w:rsidP="00901EE0">
            <w:pPr>
              <w:pStyle w:val="TAL"/>
              <w:rPr>
                <w:b/>
                <w:i/>
                <w:lang w:eastAsia="zh-CN"/>
              </w:rPr>
            </w:pPr>
            <w:r w:rsidRPr="001662C6">
              <w:rPr>
                <w:b/>
                <w:i/>
                <w:lang w:eastAsia="zh-CN"/>
              </w:rPr>
              <w:t>utra-GERAN-CGI-Reporting-ENDC</w:t>
            </w:r>
          </w:p>
          <w:p w14:paraId="07BE27FB" w14:textId="77777777" w:rsidR="009D5726" w:rsidRPr="001662C6" w:rsidRDefault="009D5726" w:rsidP="00901EE0">
            <w:pPr>
              <w:pStyle w:val="TAL"/>
              <w:rPr>
                <w:b/>
                <w:i/>
                <w:lang w:eastAsia="zh-CN"/>
              </w:rPr>
            </w:pPr>
            <w:r w:rsidRPr="001662C6">
              <w:rPr>
                <w:lang w:eastAsia="zh-CN"/>
              </w:rPr>
              <w:t xml:space="preserve">Indicates </w:t>
            </w:r>
            <w:r w:rsidRPr="001662C6">
              <w:rPr>
                <w:lang w:eastAsia="en-GB"/>
              </w:rPr>
              <w:t xml:space="preserve">whether the UE supports </w:t>
            </w:r>
            <w:r w:rsidRPr="001662C6">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5108733" w14:textId="77777777" w:rsidR="009D5726" w:rsidRPr="001662C6" w:rsidRDefault="009D5726" w:rsidP="00901EE0">
            <w:pPr>
              <w:pStyle w:val="TAL"/>
              <w:jc w:val="center"/>
              <w:rPr>
                <w:bCs/>
                <w:noProof/>
                <w:lang w:eastAsia="zh-CN"/>
              </w:rPr>
            </w:pPr>
            <w:r w:rsidRPr="001662C6">
              <w:rPr>
                <w:bCs/>
                <w:noProof/>
                <w:lang w:eastAsia="zh-CN"/>
              </w:rPr>
              <w:t>Yes</w:t>
            </w:r>
          </w:p>
        </w:tc>
      </w:tr>
      <w:tr w:rsidR="009D5726" w:rsidRPr="001662C6" w14:paraId="4BD0D78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41CBB" w14:textId="77777777" w:rsidR="009D5726" w:rsidRPr="001662C6" w:rsidRDefault="009D5726" w:rsidP="00901EE0">
            <w:pPr>
              <w:pStyle w:val="TAL"/>
              <w:rPr>
                <w:b/>
                <w:i/>
                <w:lang w:eastAsia="zh-CN"/>
              </w:rPr>
            </w:pPr>
            <w:r w:rsidRPr="001662C6">
              <w:rPr>
                <w:b/>
                <w:i/>
                <w:lang w:eastAsia="zh-CN"/>
              </w:rPr>
              <w:t>utran-ProximityIndication</w:t>
            </w:r>
          </w:p>
          <w:p w14:paraId="444EED21" w14:textId="77777777" w:rsidR="009D5726" w:rsidRPr="001662C6" w:rsidRDefault="009D5726" w:rsidP="00901EE0">
            <w:pPr>
              <w:pStyle w:val="TAL"/>
              <w:rPr>
                <w:b/>
                <w:i/>
                <w:lang w:eastAsia="zh-CN"/>
              </w:rPr>
            </w:pPr>
            <w:r w:rsidRPr="001662C6">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2EBD180" w14:textId="77777777" w:rsidR="009D5726" w:rsidRPr="001662C6" w:rsidRDefault="009D5726" w:rsidP="00901EE0">
            <w:pPr>
              <w:pStyle w:val="TAL"/>
              <w:jc w:val="center"/>
              <w:rPr>
                <w:lang w:eastAsia="zh-CN"/>
              </w:rPr>
            </w:pPr>
            <w:r w:rsidRPr="001662C6">
              <w:rPr>
                <w:lang w:eastAsia="zh-CN"/>
              </w:rPr>
              <w:t>-</w:t>
            </w:r>
          </w:p>
        </w:tc>
      </w:tr>
      <w:tr w:rsidR="009D5726" w:rsidRPr="001662C6" w14:paraId="48F3C70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8CFC0" w14:textId="77777777" w:rsidR="009D5726" w:rsidRPr="001662C6" w:rsidRDefault="009D5726" w:rsidP="00901EE0">
            <w:pPr>
              <w:pStyle w:val="TAL"/>
              <w:rPr>
                <w:b/>
                <w:i/>
                <w:lang w:eastAsia="zh-CN"/>
              </w:rPr>
            </w:pPr>
            <w:r w:rsidRPr="001662C6">
              <w:rPr>
                <w:b/>
                <w:i/>
                <w:lang w:eastAsia="zh-CN"/>
              </w:rPr>
              <w:t>utran-SI-AcquisitionForHO</w:t>
            </w:r>
          </w:p>
          <w:p w14:paraId="6F76C8B2" w14:textId="77777777" w:rsidR="009D5726" w:rsidRPr="001662C6" w:rsidRDefault="009D5726" w:rsidP="00901EE0">
            <w:pPr>
              <w:pStyle w:val="TAL"/>
              <w:rPr>
                <w:b/>
                <w:i/>
                <w:lang w:eastAsia="zh-CN"/>
              </w:rPr>
            </w:pPr>
            <w:r w:rsidRPr="001662C6">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3AFE4D99" w14:textId="77777777" w:rsidR="009D5726" w:rsidRPr="001662C6" w:rsidRDefault="009D5726" w:rsidP="00901EE0">
            <w:pPr>
              <w:pStyle w:val="TAL"/>
              <w:jc w:val="center"/>
              <w:rPr>
                <w:lang w:eastAsia="zh-CN"/>
              </w:rPr>
            </w:pPr>
            <w:r w:rsidRPr="001662C6">
              <w:rPr>
                <w:lang w:eastAsia="zh-CN"/>
              </w:rPr>
              <w:t>Y</w:t>
            </w:r>
            <w:r w:rsidRPr="001662C6">
              <w:rPr>
                <w:lang w:eastAsia="en-GB"/>
              </w:rPr>
              <w:t>es</w:t>
            </w:r>
          </w:p>
        </w:tc>
      </w:tr>
      <w:tr w:rsidR="009D5726" w:rsidRPr="001662C6" w14:paraId="6C89E35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6B586" w14:textId="77777777" w:rsidR="009D5726" w:rsidRPr="001662C6" w:rsidRDefault="009D5726" w:rsidP="00901EE0">
            <w:pPr>
              <w:pStyle w:val="TAL"/>
              <w:rPr>
                <w:b/>
                <w:i/>
                <w:lang w:eastAsia="en-GB"/>
              </w:rPr>
            </w:pPr>
            <w:r w:rsidRPr="001662C6">
              <w:rPr>
                <w:b/>
                <w:i/>
                <w:lang w:eastAsia="en-GB"/>
              </w:rPr>
              <w:t>v2x-BandParametersNR</w:t>
            </w:r>
          </w:p>
          <w:p w14:paraId="270EC40D" w14:textId="77777777" w:rsidR="009D5726" w:rsidRPr="001662C6" w:rsidRDefault="009D5726" w:rsidP="00901EE0">
            <w:pPr>
              <w:pStyle w:val="TAL"/>
              <w:rPr>
                <w:b/>
                <w:i/>
                <w:lang w:eastAsia="en-GB"/>
              </w:rPr>
            </w:pPr>
            <w:r w:rsidRPr="001662C6">
              <w:rPr>
                <w:bCs/>
                <w:noProof/>
                <w:lang w:eastAsia="en-GB"/>
              </w:rPr>
              <w:t xml:space="preserve">Includes the NR </w:t>
            </w:r>
            <w:r w:rsidRPr="001662C6">
              <w:rPr>
                <w:i/>
              </w:rPr>
              <w:t>BandParametersSidelink-r16</w:t>
            </w:r>
            <w:r w:rsidRPr="001662C6">
              <w:rPr>
                <w:bCs/>
                <w:i/>
                <w:noProof/>
                <w:lang w:eastAsia="en-GB"/>
              </w:rPr>
              <w:t xml:space="preserve"> </w:t>
            </w:r>
            <w:r w:rsidRPr="001662C6">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7C83EF8D" w14:textId="77777777" w:rsidR="009D5726" w:rsidRPr="001662C6" w:rsidRDefault="009D5726" w:rsidP="00901EE0">
            <w:pPr>
              <w:pStyle w:val="TAL"/>
              <w:jc w:val="center"/>
              <w:rPr>
                <w:bCs/>
                <w:noProof/>
                <w:lang w:eastAsia="ko-KR"/>
              </w:rPr>
            </w:pPr>
            <w:r w:rsidRPr="001662C6">
              <w:rPr>
                <w:bCs/>
                <w:noProof/>
                <w:lang w:eastAsia="ko-KR"/>
              </w:rPr>
              <w:t>-</w:t>
            </w:r>
          </w:p>
        </w:tc>
      </w:tr>
      <w:tr w:rsidR="009D5726" w:rsidRPr="001662C6" w14:paraId="083C170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368D6" w14:textId="77777777" w:rsidR="009D5726" w:rsidRPr="001662C6" w:rsidRDefault="009D5726" w:rsidP="00901EE0">
            <w:pPr>
              <w:pStyle w:val="TAL"/>
              <w:rPr>
                <w:b/>
                <w:i/>
                <w:lang w:eastAsia="en-GB"/>
              </w:rPr>
            </w:pPr>
            <w:r w:rsidRPr="001662C6">
              <w:rPr>
                <w:b/>
                <w:i/>
                <w:lang w:eastAsia="en-GB"/>
              </w:rPr>
              <w:t>v2x-BandwidthClassTxSL, v2x-BandwidthClassRxSL</w:t>
            </w:r>
          </w:p>
          <w:p w14:paraId="2F398055" w14:textId="77777777" w:rsidR="009D5726" w:rsidRPr="001662C6" w:rsidRDefault="009D5726" w:rsidP="00901EE0">
            <w:pPr>
              <w:pStyle w:val="TAL"/>
              <w:rPr>
                <w:iCs/>
                <w:noProof/>
                <w:kern w:val="2"/>
                <w:lang w:eastAsia="zh-CN"/>
              </w:rPr>
            </w:pPr>
            <w:r w:rsidRPr="001662C6">
              <w:rPr>
                <w:iCs/>
                <w:noProof/>
                <w:lang w:eastAsia="en-GB"/>
              </w:rPr>
              <w:t xml:space="preserve">The bandwidth class </w:t>
            </w:r>
            <w:r w:rsidRPr="001662C6">
              <w:rPr>
                <w:iCs/>
                <w:noProof/>
                <w:lang w:eastAsia="zh-CN"/>
              </w:rPr>
              <w:t xml:space="preserve">for V2X sidelink transmission and reception </w:t>
            </w:r>
            <w:r w:rsidRPr="001662C6">
              <w:rPr>
                <w:iCs/>
                <w:noProof/>
                <w:lang w:eastAsia="en-GB"/>
              </w:rPr>
              <w:t>supported by the UE as defined in TS 36.101 [42], Table 5.6</w:t>
            </w:r>
            <w:r w:rsidRPr="001662C6">
              <w:rPr>
                <w:iCs/>
                <w:noProof/>
                <w:lang w:eastAsia="zh-CN"/>
              </w:rPr>
              <w:t>G.1</w:t>
            </w:r>
            <w:r w:rsidRPr="001662C6">
              <w:rPr>
                <w:iCs/>
                <w:noProof/>
                <w:lang w:eastAsia="en-GB"/>
              </w:rPr>
              <w:t>-</w:t>
            </w:r>
            <w:r w:rsidRPr="001662C6">
              <w:rPr>
                <w:iCs/>
                <w:noProof/>
                <w:lang w:eastAsia="zh-CN"/>
              </w:rPr>
              <w:t>3</w:t>
            </w:r>
            <w:r w:rsidRPr="001662C6">
              <w:rPr>
                <w:iCs/>
                <w:noProof/>
                <w:lang w:eastAsia="en-GB"/>
              </w:rPr>
              <w:t>.</w:t>
            </w:r>
          </w:p>
          <w:p w14:paraId="4BFD0543" w14:textId="77777777" w:rsidR="009D5726" w:rsidRPr="001662C6" w:rsidRDefault="009D5726" w:rsidP="00901EE0">
            <w:pPr>
              <w:pStyle w:val="TAL"/>
              <w:rPr>
                <w:b/>
                <w:i/>
                <w:lang w:eastAsia="en-GB"/>
              </w:rPr>
            </w:pPr>
            <w:r w:rsidRPr="001662C6">
              <w:rPr>
                <w:iCs/>
                <w:noProof/>
                <w:kern w:val="2"/>
                <w:lang w:eastAsia="zh-CN"/>
              </w:rPr>
              <w:t xml:space="preserve">The UE explicitly includes all the supported bandwidth class combinations </w:t>
            </w:r>
            <w:r w:rsidRPr="001662C6">
              <w:rPr>
                <w:iCs/>
                <w:noProof/>
                <w:lang w:eastAsia="zh-CN"/>
              </w:rPr>
              <w:t>for V2X sidelink transmission or reception</w:t>
            </w:r>
            <w:r w:rsidRPr="001662C6">
              <w:rPr>
                <w:iCs/>
                <w:noProof/>
                <w:kern w:val="2"/>
                <w:lang w:eastAsia="zh-CN"/>
              </w:rPr>
              <w:t xml:space="preserve"> in the band combination signalling. Support for one bandwidth class does not implicitly indicate support for another bandwidth class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BFAC26"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0E56660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B5C1B" w14:textId="77777777" w:rsidR="009D5726" w:rsidRPr="001662C6" w:rsidRDefault="009D5726" w:rsidP="00901EE0">
            <w:pPr>
              <w:pStyle w:val="TAL"/>
              <w:rPr>
                <w:b/>
                <w:i/>
                <w:lang w:eastAsia="en-GB"/>
              </w:rPr>
            </w:pPr>
            <w:r w:rsidRPr="001662C6">
              <w:rPr>
                <w:b/>
                <w:i/>
                <w:lang w:eastAsia="en-GB"/>
              </w:rPr>
              <w:t>v2x-eNB-Scheduled</w:t>
            </w:r>
          </w:p>
          <w:p w14:paraId="5A192A02" w14:textId="77777777" w:rsidR="009D5726" w:rsidRPr="001662C6" w:rsidRDefault="009D5726" w:rsidP="00901EE0">
            <w:pPr>
              <w:pStyle w:val="TAL"/>
              <w:rPr>
                <w:b/>
                <w:i/>
                <w:lang w:eastAsia="en-GB"/>
              </w:rPr>
            </w:pPr>
            <w:r w:rsidRPr="001662C6">
              <w:t xml:space="preserve">Indicates whether the UE supports transmitting PSCCH/PSSCH using dynamic scheduling, SPS in eNB scheduled mode for V2X sidelink communication, reporting SPS assistance information and the UE supports maximum transmit power </w:t>
            </w:r>
            <w:r w:rsidRPr="001662C6">
              <w:rPr>
                <w:lang w:eastAsia="ko-KR"/>
              </w:rPr>
              <w:t xml:space="preserve">associated with Power class 3 V2X UE, see </w:t>
            </w:r>
            <w:r w:rsidRPr="001662C6">
              <w:rPr>
                <w:lang w:eastAsia="en-GB"/>
              </w:rPr>
              <w:t>TS 36.101 [42]</w:t>
            </w:r>
            <w:r w:rsidRPr="001662C6">
              <w:t xml:space="preserve"> in a band</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6D8365" w14:textId="77777777" w:rsidR="009D5726" w:rsidRPr="001662C6" w:rsidRDefault="009D5726" w:rsidP="00901EE0">
            <w:pPr>
              <w:pStyle w:val="TAL"/>
              <w:jc w:val="center"/>
              <w:rPr>
                <w:bCs/>
                <w:noProof/>
                <w:lang w:eastAsia="ko-KR"/>
              </w:rPr>
            </w:pPr>
            <w:r w:rsidRPr="001662C6">
              <w:rPr>
                <w:bCs/>
                <w:noProof/>
                <w:lang w:eastAsia="ko-KR"/>
              </w:rPr>
              <w:t>-</w:t>
            </w:r>
          </w:p>
        </w:tc>
      </w:tr>
      <w:tr w:rsidR="009D5726" w:rsidRPr="001662C6" w14:paraId="67FFCFB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395C895" w14:textId="77777777" w:rsidR="009D5726" w:rsidRPr="001662C6" w:rsidRDefault="009D5726" w:rsidP="00901EE0">
            <w:pPr>
              <w:pStyle w:val="TAL"/>
              <w:rPr>
                <w:b/>
                <w:i/>
              </w:rPr>
            </w:pPr>
            <w:r w:rsidRPr="001662C6">
              <w:rPr>
                <w:b/>
                <w:i/>
              </w:rPr>
              <w:t>v2x-EnhancedHighReception</w:t>
            </w:r>
          </w:p>
          <w:p w14:paraId="443CB706" w14:textId="77777777" w:rsidR="009D5726" w:rsidRPr="001662C6" w:rsidRDefault="009D5726" w:rsidP="00901EE0">
            <w:pPr>
              <w:pStyle w:val="TAL"/>
              <w:rPr>
                <w:rFonts w:cs="Arial"/>
                <w:szCs w:val="18"/>
              </w:rPr>
            </w:pPr>
            <w:r w:rsidRPr="001662C6">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846322D" w14:textId="77777777" w:rsidR="009D5726" w:rsidRPr="001662C6" w:rsidRDefault="009D5726" w:rsidP="00901EE0">
            <w:pPr>
              <w:pStyle w:val="TAL"/>
              <w:jc w:val="center"/>
              <w:rPr>
                <w:bCs/>
                <w:noProof/>
                <w:lang w:eastAsia="zh-CN"/>
              </w:rPr>
            </w:pPr>
            <w:r w:rsidRPr="001662C6">
              <w:rPr>
                <w:bCs/>
                <w:noProof/>
                <w:lang w:eastAsia="zh-CN"/>
              </w:rPr>
              <w:t>-</w:t>
            </w:r>
          </w:p>
        </w:tc>
      </w:tr>
      <w:tr w:rsidR="009D5726" w:rsidRPr="001662C6" w14:paraId="7CFB6DAC"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1C5B3" w14:textId="77777777" w:rsidR="009D5726" w:rsidRPr="001662C6" w:rsidRDefault="009D5726" w:rsidP="00901EE0">
            <w:pPr>
              <w:pStyle w:val="TAL"/>
              <w:rPr>
                <w:b/>
                <w:i/>
                <w:lang w:eastAsia="en-GB"/>
              </w:rPr>
            </w:pPr>
            <w:r w:rsidRPr="001662C6">
              <w:rPr>
                <w:b/>
                <w:i/>
                <w:lang w:eastAsia="en-GB"/>
              </w:rPr>
              <w:t>v2x-HighPower</w:t>
            </w:r>
          </w:p>
          <w:p w14:paraId="199A52C6" w14:textId="77777777" w:rsidR="009D5726" w:rsidRPr="001662C6" w:rsidRDefault="009D5726" w:rsidP="00901EE0">
            <w:pPr>
              <w:pStyle w:val="TAL"/>
              <w:rPr>
                <w:b/>
                <w:i/>
                <w:lang w:eastAsia="en-GB"/>
              </w:rPr>
            </w:pPr>
            <w:r w:rsidRPr="001662C6">
              <w:t xml:space="preserve">Indicates whether the UE supports </w:t>
            </w:r>
            <w:r w:rsidRPr="001662C6">
              <w:rPr>
                <w:lang w:eastAsia="ko-KR"/>
              </w:rPr>
              <w:t xml:space="preserve">maximum transmit power associated with Power class 2 V2X UE for V2X sidelink transmission in a band, </w:t>
            </w:r>
            <w:r w:rsidRPr="001662C6">
              <w:rPr>
                <w:lang w:eastAsia="en-GB"/>
              </w:rPr>
              <w:t>see TS 36.101 [42]</w:t>
            </w:r>
            <w:r w:rsidRPr="001662C6">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663B3D" w14:textId="77777777" w:rsidR="009D5726" w:rsidRPr="001662C6" w:rsidRDefault="009D5726" w:rsidP="00901EE0">
            <w:pPr>
              <w:pStyle w:val="TAL"/>
              <w:jc w:val="center"/>
              <w:rPr>
                <w:bCs/>
                <w:noProof/>
                <w:lang w:eastAsia="ko-KR"/>
              </w:rPr>
            </w:pPr>
            <w:r w:rsidRPr="001662C6">
              <w:rPr>
                <w:bCs/>
                <w:noProof/>
                <w:lang w:eastAsia="ko-KR"/>
              </w:rPr>
              <w:t>-</w:t>
            </w:r>
          </w:p>
        </w:tc>
      </w:tr>
      <w:tr w:rsidR="009D5726" w:rsidRPr="001662C6" w14:paraId="1C6147E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B4982" w14:textId="77777777" w:rsidR="009D5726" w:rsidRPr="001662C6" w:rsidRDefault="009D5726" w:rsidP="00901EE0">
            <w:pPr>
              <w:pStyle w:val="TAL"/>
              <w:rPr>
                <w:b/>
                <w:i/>
                <w:lang w:eastAsia="en-GB"/>
              </w:rPr>
            </w:pPr>
            <w:r w:rsidRPr="001662C6">
              <w:rPr>
                <w:b/>
                <w:i/>
                <w:lang w:eastAsia="en-GB"/>
              </w:rPr>
              <w:t>v2x-HighReception</w:t>
            </w:r>
          </w:p>
          <w:p w14:paraId="4A2FDAF7" w14:textId="77777777" w:rsidR="009D5726" w:rsidRPr="001662C6" w:rsidRDefault="009D5726" w:rsidP="00901EE0">
            <w:pPr>
              <w:pStyle w:val="TAL"/>
              <w:rPr>
                <w:b/>
                <w:bCs/>
                <w:i/>
                <w:noProof/>
                <w:lang w:eastAsia="en-GB"/>
              </w:rPr>
            </w:pPr>
            <w:r w:rsidRPr="001662C6">
              <w:t>Indicates whether the UE supports reception of 20 PSCCH in a subframe and decoding of 136 RBs per subframe counting both PSCCH and PSSCH in a band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F00E4C" w14:textId="77777777" w:rsidR="009D5726" w:rsidRPr="001662C6" w:rsidRDefault="009D5726" w:rsidP="00901EE0">
            <w:pPr>
              <w:pStyle w:val="TAL"/>
              <w:jc w:val="center"/>
              <w:rPr>
                <w:bCs/>
                <w:noProof/>
                <w:lang w:eastAsia="en-GB"/>
              </w:rPr>
            </w:pPr>
            <w:r w:rsidRPr="001662C6">
              <w:rPr>
                <w:bCs/>
                <w:noProof/>
                <w:lang w:eastAsia="ko-KR"/>
              </w:rPr>
              <w:t>-</w:t>
            </w:r>
          </w:p>
        </w:tc>
      </w:tr>
      <w:tr w:rsidR="009D5726" w:rsidRPr="001662C6" w14:paraId="677B25C2"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10885D" w14:textId="77777777" w:rsidR="009D5726" w:rsidRPr="001662C6" w:rsidRDefault="009D5726" w:rsidP="00901EE0">
            <w:pPr>
              <w:pStyle w:val="TAL"/>
              <w:rPr>
                <w:b/>
                <w:i/>
                <w:lang w:eastAsia="en-GB"/>
              </w:rPr>
            </w:pPr>
            <w:r w:rsidRPr="001662C6">
              <w:rPr>
                <w:b/>
                <w:i/>
                <w:lang w:eastAsia="en-GB"/>
              </w:rPr>
              <w:t>v2x-nonAdjacentPSCCH-PSSCH</w:t>
            </w:r>
          </w:p>
          <w:p w14:paraId="244C4602" w14:textId="77777777" w:rsidR="009D5726" w:rsidRPr="001662C6" w:rsidRDefault="009D5726" w:rsidP="00901EE0">
            <w:pPr>
              <w:pStyle w:val="TAL"/>
              <w:rPr>
                <w:b/>
                <w:i/>
                <w:lang w:eastAsia="en-GB"/>
              </w:rPr>
            </w:pPr>
            <w:r w:rsidRPr="001662C6">
              <w:t>Indicates whether the UE supports transmission and reception in the configuration of non-adjacent PSCCH and PSSCH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26759F" w14:textId="77777777" w:rsidR="009D5726" w:rsidRPr="001662C6" w:rsidRDefault="009D5726" w:rsidP="00901EE0">
            <w:pPr>
              <w:pStyle w:val="TAL"/>
              <w:jc w:val="center"/>
              <w:rPr>
                <w:bCs/>
                <w:noProof/>
                <w:lang w:eastAsia="ko-KR"/>
              </w:rPr>
            </w:pPr>
            <w:r w:rsidRPr="001662C6">
              <w:rPr>
                <w:bCs/>
                <w:noProof/>
                <w:lang w:eastAsia="ko-KR"/>
              </w:rPr>
              <w:t>-</w:t>
            </w:r>
          </w:p>
        </w:tc>
      </w:tr>
      <w:tr w:rsidR="009D5726" w:rsidRPr="001662C6" w14:paraId="2DC4EAD4"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46AE0" w14:textId="77777777" w:rsidR="009D5726" w:rsidRPr="001662C6" w:rsidRDefault="009D5726" w:rsidP="00901EE0">
            <w:pPr>
              <w:pStyle w:val="TAL"/>
              <w:rPr>
                <w:b/>
                <w:i/>
                <w:lang w:eastAsia="en-GB"/>
              </w:rPr>
            </w:pPr>
            <w:r w:rsidRPr="001662C6">
              <w:rPr>
                <w:b/>
                <w:i/>
                <w:lang w:eastAsia="en-GB"/>
              </w:rPr>
              <w:t>v2x-numberTxRxTiming</w:t>
            </w:r>
          </w:p>
          <w:p w14:paraId="796506B0" w14:textId="77777777" w:rsidR="009D5726" w:rsidRPr="001662C6" w:rsidRDefault="009D5726" w:rsidP="00901EE0">
            <w:pPr>
              <w:pStyle w:val="TAL"/>
              <w:rPr>
                <w:b/>
                <w:i/>
                <w:lang w:eastAsia="en-GB"/>
              </w:rPr>
            </w:pPr>
            <w:r w:rsidRPr="001662C6">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BE7CC2" w14:textId="77777777" w:rsidR="009D5726" w:rsidRPr="001662C6" w:rsidRDefault="009D5726" w:rsidP="00901EE0">
            <w:pPr>
              <w:pStyle w:val="TAL"/>
              <w:jc w:val="center"/>
              <w:rPr>
                <w:bCs/>
                <w:noProof/>
                <w:lang w:eastAsia="ko-KR"/>
              </w:rPr>
            </w:pPr>
            <w:r w:rsidRPr="001662C6">
              <w:rPr>
                <w:bCs/>
                <w:noProof/>
                <w:lang w:eastAsia="ko-KR"/>
              </w:rPr>
              <w:t>-</w:t>
            </w:r>
          </w:p>
        </w:tc>
      </w:tr>
      <w:tr w:rsidR="009D5726" w:rsidRPr="001662C6" w14:paraId="5F97114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1A460" w14:textId="77777777" w:rsidR="009D5726" w:rsidRPr="001662C6" w:rsidRDefault="009D5726" w:rsidP="00901EE0">
            <w:pPr>
              <w:pStyle w:val="TAL"/>
              <w:rPr>
                <w:b/>
                <w:i/>
              </w:rPr>
            </w:pPr>
            <w:r w:rsidRPr="001662C6">
              <w:rPr>
                <w:b/>
                <w:i/>
              </w:rPr>
              <w:t>v2x-SensingReportingMode3</w:t>
            </w:r>
          </w:p>
          <w:p w14:paraId="00BBDD28" w14:textId="77777777" w:rsidR="009D5726" w:rsidRPr="001662C6" w:rsidRDefault="009D5726" w:rsidP="00901EE0">
            <w:pPr>
              <w:pStyle w:val="TAL"/>
              <w:rPr>
                <w:b/>
                <w:i/>
                <w:lang w:eastAsia="en-GB"/>
              </w:rPr>
            </w:pPr>
            <w:r w:rsidRPr="001662C6">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1FF8C2" w14:textId="77777777" w:rsidR="009D5726" w:rsidRPr="001662C6" w:rsidRDefault="009D5726" w:rsidP="00901EE0">
            <w:pPr>
              <w:pStyle w:val="TAL"/>
              <w:jc w:val="center"/>
              <w:rPr>
                <w:bCs/>
                <w:noProof/>
                <w:lang w:eastAsia="ko-KR"/>
              </w:rPr>
            </w:pPr>
            <w:r w:rsidRPr="001662C6">
              <w:rPr>
                <w:rFonts w:cs="Arial"/>
                <w:bCs/>
                <w:noProof/>
                <w:lang w:eastAsia="zh-CN"/>
              </w:rPr>
              <w:t>-</w:t>
            </w:r>
          </w:p>
        </w:tc>
      </w:tr>
      <w:tr w:rsidR="009D5726" w:rsidRPr="001662C6" w14:paraId="2B48E5B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EBE30" w14:textId="77777777" w:rsidR="009D5726" w:rsidRPr="001662C6" w:rsidRDefault="009D5726" w:rsidP="00901EE0">
            <w:pPr>
              <w:pStyle w:val="TAL"/>
              <w:rPr>
                <w:b/>
                <w:i/>
                <w:lang w:eastAsia="en-GB"/>
              </w:rPr>
            </w:pPr>
            <w:r w:rsidRPr="001662C6">
              <w:rPr>
                <w:b/>
                <w:i/>
                <w:lang w:eastAsia="en-GB"/>
              </w:rPr>
              <w:t>v2x-SupportedBandCombinationList</w:t>
            </w:r>
          </w:p>
          <w:p w14:paraId="365318C5" w14:textId="77777777" w:rsidR="009D5726" w:rsidRPr="001662C6" w:rsidRDefault="009D5726" w:rsidP="00901EE0">
            <w:pPr>
              <w:pStyle w:val="TAL"/>
              <w:rPr>
                <w:b/>
                <w:i/>
                <w:lang w:eastAsia="en-GB"/>
              </w:rPr>
            </w:pPr>
            <w:r w:rsidRPr="001662C6">
              <w:rPr>
                <w:lang w:eastAsia="ko-KR"/>
              </w:rPr>
              <w:t xml:space="preserve">Indicates the supported band combination list </w:t>
            </w:r>
            <w:r w:rsidRPr="001662C6">
              <w:t xml:space="preserve">on which the UE supports simultaneous transmission and/or reception of V2X </w:t>
            </w:r>
            <w:r w:rsidRPr="001662C6">
              <w:rPr>
                <w:rFonts w:eastAsia="SimSun"/>
                <w:lang w:eastAsia="zh-CN"/>
              </w:rPr>
              <w:t>sidelink</w:t>
            </w:r>
            <w:r w:rsidRPr="001662C6">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CEA1589" w14:textId="77777777" w:rsidR="009D5726" w:rsidRPr="001662C6" w:rsidRDefault="009D5726" w:rsidP="00901EE0">
            <w:pPr>
              <w:pStyle w:val="TAL"/>
              <w:jc w:val="center"/>
              <w:rPr>
                <w:bCs/>
                <w:noProof/>
                <w:lang w:eastAsia="ko-KR"/>
              </w:rPr>
            </w:pPr>
          </w:p>
        </w:tc>
      </w:tr>
      <w:tr w:rsidR="009D5726" w:rsidRPr="001662C6" w14:paraId="19F777C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A05E44" w14:textId="77777777" w:rsidR="009D5726" w:rsidRPr="001662C6" w:rsidRDefault="009D5726" w:rsidP="00901EE0">
            <w:pPr>
              <w:pStyle w:val="TAL"/>
              <w:rPr>
                <w:b/>
                <w:i/>
                <w:lang w:eastAsia="en-GB"/>
              </w:rPr>
            </w:pPr>
            <w:r w:rsidRPr="001662C6">
              <w:rPr>
                <w:b/>
                <w:i/>
                <w:lang w:eastAsia="en-GB"/>
              </w:rPr>
              <w:t>v2x-SupportedBandCombinationListEUTRA-NR</w:t>
            </w:r>
          </w:p>
          <w:p w14:paraId="714D1B8F" w14:textId="77777777" w:rsidR="009D5726" w:rsidRPr="001662C6" w:rsidRDefault="009D5726" w:rsidP="00901EE0">
            <w:pPr>
              <w:pStyle w:val="TAL"/>
              <w:rPr>
                <w:b/>
                <w:i/>
                <w:lang w:eastAsia="en-GB"/>
              </w:rPr>
            </w:pPr>
            <w:r w:rsidRPr="001662C6">
              <w:rPr>
                <w:lang w:eastAsia="ko-KR"/>
              </w:rPr>
              <w:t xml:space="preserve">Indicates the supported band combination list </w:t>
            </w:r>
            <w:r w:rsidRPr="001662C6">
              <w:t xml:space="preserve">on which the UE supports simultaneous transmission and/or reception of NR sidelink communication only, or joint V2X </w:t>
            </w:r>
            <w:r w:rsidRPr="001662C6">
              <w:rPr>
                <w:rFonts w:eastAsia="SimSun"/>
                <w:lang w:eastAsia="zh-CN"/>
              </w:rPr>
              <w:t>sidelink</w:t>
            </w:r>
            <w:r w:rsidRPr="001662C6">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36273A61" w14:textId="77777777" w:rsidR="009D5726" w:rsidRPr="001662C6" w:rsidRDefault="009D5726" w:rsidP="00901EE0">
            <w:pPr>
              <w:pStyle w:val="TAL"/>
              <w:jc w:val="center"/>
              <w:rPr>
                <w:bCs/>
                <w:noProof/>
                <w:lang w:eastAsia="ko-KR"/>
              </w:rPr>
            </w:pPr>
            <w:r w:rsidRPr="001662C6">
              <w:rPr>
                <w:bCs/>
                <w:noProof/>
                <w:lang w:eastAsia="ko-KR"/>
              </w:rPr>
              <w:t>-</w:t>
            </w:r>
          </w:p>
        </w:tc>
      </w:tr>
      <w:tr w:rsidR="009D5726" w:rsidRPr="001662C6" w14:paraId="5E94394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BACD48" w14:textId="77777777" w:rsidR="009D5726" w:rsidRPr="001662C6" w:rsidRDefault="009D5726" w:rsidP="00901EE0">
            <w:pPr>
              <w:pStyle w:val="TAL"/>
              <w:rPr>
                <w:b/>
                <w:i/>
                <w:lang w:eastAsia="en-GB"/>
              </w:rPr>
            </w:pPr>
            <w:r w:rsidRPr="001662C6">
              <w:rPr>
                <w:b/>
                <w:i/>
                <w:lang w:eastAsia="en-GB"/>
              </w:rPr>
              <w:t>v2x-SupportedTxBandCombListPerBC, v2x-SupportedRxBandCombListPerBC</w:t>
            </w:r>
          </w:p>
          <w:p w14:paraId="2A6221A4" w14:textId="77777777" w:rsidR="009D5726" w:rsidRPr="001662C6" w:rsidRDefault="009D5726" w:rsidP="00901EE0">
            <w:pPr>
              <w:pStyle w:val="TAL"/>
              <w:rPr>
                <w:b/>
                <w:i/>
                <w:lang w:eastAsia="en-GB"/>
              </w:rPr>
            </w:pPr>
            <w:r w:rsidRPr="001662C6">
              <w:t xml:space="preserve">Indicates, for a particular band combination of EUTRA, the supported band combination list among </w:t>
            </w:r>
            <w:r w:rsidRPr="001662C6">
              <w:rPr>
                <w:i/>
              </w:rPr>
              <w:t>v2x-SupportedBandCombinationList</w:t>
            </w:r>
            <w:r w:rsidRPr="001662C6">
              <w:t xml:space="preserve"> on which the UE supports simultaneous transmission or reception of EUTRA and V2X </w:t>
            </w:r>
            <w:r w:rsidRPr="001662C6">
              <w:rPr>
                <w:rFonts w:eastAsia="SimSun"/>
                <w:lang w:eastAsia="zh-CN"/>
              </w:rPr>
              <w:t>sidelink</w:t>
            </w:r>
            <w:r w:rsidRPr="001662C6">
              <w:t xml:space="preserve"> communication respectively. The first bit refers to the first entry of </w:t>
            </w:r>
            <w:r w:rsidRPr="001662C6">
              <w:rPr>
                <w:i/>
              </w:rPr>
              <w:t>v2x-SupportedBandCombinationList</w:t>
            </w:r>
            <w:r w:rsidRPr="001662C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1B16C4B" w14:textId="77777777" w:rsidR="009D5726" w:rsidRPr="001662C6" w:rsidRDefault="009D5726" w:rsidP="00901EE0">
            <w:pPr>
              <w:pStyle w:val="TAL"/>
              <w:jc w:val="center"/>
              <w:rPr>
                <w:bCs/>
                <w:noProof/>
                <w:lang w:eastAsia="ko-KR"/>
              </w:rPr>
            </w:pPr>
            <w:r w:rsidRPr="001662C6">
              <w:rPr>
                <w:bCs/>
                <w:noProof/>
                <w:lang w:eastAsia="ko-KR"/>
              </w:rPr>
              <w:t>-</w:t>
            </w:r>
          </w:p>
        </w:tc>
      </w:tr>
      <w:tr w:rsidR="009D5726" w:rsidRPr="001662C6" w14:paraId="1A7B769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77126" w14:textId="77777777" w:rsidR="009D5726" w:rsidRPr="001662C6" w:rsidRDefault="009D5726" w:rsidP="00901EE0">
            <w:pPr>
              <w:keepNext/>
              <w:keepLines/>
              <w:spacing w:after="0"/>
              <w:rPr>
                <w:rFonts w:ascii="Arial" w:hAnsi="Arial"/>
                <w:b/>
                <w:i/>
                <w:sz w:val="18"/>
                <w:lang w:eastAsia="en-GB"/>
              </w:rPr>
            </w:pPr>
            <w:r w:rsidRPr="001662C6">
              <w:rPr>
                <w:rFonts w:ascii="Arial" w:hAnsi="Arial"/>
                <w:b/>
                <w:i/>
                <w:sz w:val="18"/>
                <w:lang w:eastAsia="en-GB"/>
              </w:rPr>
              <w:t>v2x-SupportedTxBandCombListPerBC-v1630, v2x-SupportedRxBandCombListPerBC-v1630</w:t>
            </w:r>
          </w:p>
          <w:p w14:paraId="566CBCC2" w14:textId="77777777" w:rsidR="009D5726" w:rsidRPr="001662C6" w:rsidRDefault="009D5726" w:rsidP="00901EE0">
            <w:pPr>
              <w:pStyle w:val="TAL"/>
              <w:rPr>
                <w:b/>
                <w:i/>
                <w:lang w:eastAsia="en-GB"/>
              </w:rPr>
            </w:pPr>
            <w:r w:rsidRPr="001662C6">
              <w:t xml:space="preserve">Indicates, for a particular band combination of EUTRA, the supported band combination list among </w:t>
            </w:r>
            <w:r w:rsidRPr="001662C6">
              <w:rPr>
                <w:i/>
              </w:rPr>
              <w:t>v2x-SupportedBandCombinationListEUTRA-NR</w:t>
            </w:r>
            <w:r w:rsidRPr="001662C6">
              <w:t xml:space="preserve"> on which the UE supports simultaneous transmission or reception of EUTRA and NR </w:t>
            </w:r>
            <w:r w:rsidRPr="001662C6">
              <w:rPr>
                <w:rFonts w:eastAsia="SimSun"/>
                <w:lang w:eastAsia="zh-CN"/>
              </w:rPr>
              <w:t>sidelink</w:t>
            </w:r>
            <w:r w:rsidRPr="001662C6">
              <w:t xml:space="preserve"> communication respectively, or simultaneous transmission or reception of EUTRA and joint V2X sidelink communication and NR </w:t>
            </w:r>
            <w:r w:rsidRPr="001662C6">
              <w:rPr>
                <w:rFonts w:eastAsia="SimSun"/>
                <w:lang w:eastAsia="zh-CN"/>
              </w:rPr>
              <w:t>sidelink</w:t>
            </w:r>
            <w:r w:rsidRPr="001662C6">
              <w:t xml:space="preserve"> communication respectively. The first bit refers to the first entry of </w:t>
            </w:r>
            <w:r w:rsidRPr="001662C6">
              <w:rPr>
                <w:i/>
              </w:rPr>
              <w:t>v2x-SupportedBandCombinationListEUTRA-NR</w:t>
            </w:r>
            <w:r w:rsidRPr="001662C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492455B" w14:textId="77777777" w:rsidR="009D5726" w:rsidRPr="001662C6" w:rsidRDefault="009D5726" w:rsidP="00901EE0">
            <w:pPr>
              <w:pStyle w:val="TAL"/>
              <w:jc w:val="center"/>
              <w:rPr>
                <w:bCs/>
                <w:noProof/>
                <w:lang w:eastAsia="ko-KR"/>
              </w:rPr>
            </w:pPr>
            <w:r w:rsidRPr="001662C6">
              <w:rPr>
                <w:rFonts w:eastAsia="DengXian"/>
                <w:bCs/>
                <w:noProof/>
                <w:lang w:eastAsia="zh-CN"/>
              </w:rPr>
              <w:t>-</w:t>
            </w:r>
          </w:p>
        </w:tc>
      </w:tr>
      <w:tr w:rsidR="009D5726" w:rsidRPr="001662C6" w14:paraId="27A50DB7"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818A73" w14:textId="77777777" w:rsidR="009D5726" w:rsidRPr="001662C6" w:rsidRDefault="009D5726" w:rsidP="00901EE0">
            <w:pPr>
              <w:pStyle w:val="TAL"/>
              <w:rPr>
                <w:b/>
                <w:i/>
                <w:lang w:eastAsia="en-GB"/>
              </w:rPr>
            </w:pPr>
            <w:r w:rsidRPr="001662C6">
              <w:rPr>
                <w:b/>
                <w:i/>
                <w:lang w:eastAsia="en-GB"/>
              </w:rPr>
              <w:t>v2x-TxWithShortResvInterval</w:t>
            </w:r>
          </w:p>
          <w:p w14:paraId="3DA92077" w14:textId="77777777" w:rsidR="009D5726" w:rsidRPr="001662C6" w:rsidRDefault="009D5726" w:rsidP="00901EE0">
            <w:pPr>
              <w:pStyle w:val="TAL"/>
              <w:rPr>
                <w:b/>
                <w:i/>
                <w:lang w:eastAsia="en-GB"/>
              </w:rPr>
            </w:pPr>
            <w:r w:rsidRPr="001662C6">
              <w:t xml:space="preserve">Indicates whether the UE supports 20 ms and 50 ms resource reservation periods for </w:t>
            </w:r>
            <w:r w:rsidRPr="001662C6">
              <w:rPr>
                <w:lang w:eastAsia="ko-KR"/>
              </w:rPr>
              <w:t>UE autonomous resource selection and eNB scheduled resource allocation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4F4209" w14:textId="77777777" w:rsidR="009D5726" w:rsidRPr="001662C6" w:rsidRDefault="009D5726" w:rsidP="00901EE0">
            <w:pPr>
              <w:pStyle w:val="TAL"/>
              <w:jc w:val="center"/>
              <w:rPr>
                <w:bCs/>
                <w:noProof/>
                <w:lang w:eastAsia="ko-KR"/>
              </w:rPr>
            </w:pPr>
            <w:r w:rsidRPr="001662C6">
              <w:rPr>
                <w:bCs/>
                <w:noProof/>
                <w:lang w:eastAsia="ko-KR"/>
              </w:rPr>
              <w:t>-</w:t>
            </w:r>
          </w:p>
        </w:tc>
      </w:tr>
      <w:tr w:rsidR="009D5726" w:rsidRPr="001662C6" w14:paraId="6B93FDF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0BF309" w14:textId="77777777" w:rsidR="009D5726" w:rsidRPr="001662C6" w:rsidRDefault="009D5726" w:rsidP="00901EE0">
            <w:pPr>
              <w:pStyle w:val="TAL"/>
              <w:rPr>
                <w:b/>
                <w:i/>
                <w:lang w:eastAsia="en-GB"/>
              </w:rPr>
            </w:pPr>
            <w:r w:rsidRPr="001662C6">
              <w:rPr>
                <w:b/>
                <w:i/>
                <w:lang w:eastAsia="en-GB"/>
              </w:rPr>
              <w:t>virtualCellID-BasicSRS</w:t>
            </w:r>
          </w:p>
          <w:p w14:paraId="1F7753AC" w14:textId="77777777" w:rsidR="009D5726" w:rsidRPr="001662C6" w:rsidRDefault="009D5726" w:rsidP="00901EE0">
            <w:pPr>
              <w:pStyle w:val="TAL"/>
              <w:rPr>
                <w:b/>
                <w:i/>
                <w:lang w:eastAsia="en-GB"/>
              </w:rPr>
            </w:pPr>
            <w:r w:rsidRPr="001662C6">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FD1B831" w14:textId="77777777" w:rsidR="009D5726" w:rsidRPr="001662C6" w:rsidRDefault="009D5726" w:rsidP="00901EE0">
            <w:pPr>
              <w:pStyle w:val="TAL"/>
              <w:jc w:val="center"/>
              <w:rPr>
                <w:bCs/>
                <w:noProof/>
                <w:lang w:eastAsia="ko-KR"/>
              </w:rPr>
            </w:pPr>
            <w:r w:rsidRPr="001662C6">
              <w:rPr>
                <w:bCs/>
                <w:noProof/>
                <w:lang w:eastAsia="ko-KR"/>
              </w:rPr>
              <w:t>-</w:t>
            </w:r>
          </w:p>
        </w:tc>
      </w:tr>
      <w:tr w:rsidR="009D5726" w:rsidRPr="001662C6" w14:paraId="3D1ABFCF"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23E6D" w14:textId="77777777" w:rsidR="009D5726" w:rsidRPr="001662C6" w:rsidRDefault="009D5726" w:rsidP="00901EE0">
            <w:pPr>
              <w:pStyle w:val="TAL"/>
              <w:rPr>
                <w:b/>
                <w:i/>
                <w:lang w:eastAsia="en-GB"/>
              </w:rPr>
            </w:pPr>
            <w:r w:rsidRPr="001662C6">
              <w:rPr>
                <w:b/>
                <w:i/>
                <w:lang w:eastAsia="en-GB"/>
              </w:rPr>
              <w:t>virtualCellID-AddSRS</w:t>
            </w:r>
          </w:p>
          <w:p w14:paraId="4AA1ABD8" w14:textId="77777777" w:rsidR="009D5726" w:rsidRPr="001662C6" w:rsidRDefault="009D5726" w:rsidP="00901EE0">
            <w:pPr>
              <w:pStyle w:val="TAL"/>
              <w:rPr>
                <w:b/>
                <w:i/>
                <w:lang w:eastAsia="en-GB"/>
              </w:rPr>
            </w:pPr>
            <w:r w:rsidRPr="001662C6">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74A6BEA" w14:textId="77777777" w:rsidR="009D5726" w:rsidRPr="001662C6" w:rsidRDefault="009D5726" w:rsidP="00901EE0">
            <w:pPr>
              <w:pStyle w:val="TAL"/>
              <w:jc w:val="center"/>
              <w:rPr>
                <w:bCs/>
                <w:noProof/>
                <w:lang w:eastAsia="ko-KR"/>
              </w:rPr>
            </w:pPr>
            <w:r w:rsidRPr="001662C6">
              <w:rPr>
                <w:bCs/>
                <w:noProof/>
                <w:lang w:eastAsia="ko-KR"/>
              </w:rPr>
              <w:t>-</w:t>
            </w:r>
          </w:p>
        </w:tc>
      </w:tr>
      <w:tr w:rsidR="009D5726" w:rsidRPr="001662C6" w14:paraId="51D8AC6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D2CD5" w14:textId="77777777" w:rsidR="009D5726" w:rsidRPr="001662C6" w:rsidRDefault="009D5726" w:rsidP="00901EE0">
            <w:pPr>
              <w:pStyle w:val="TAL"/>
              <w:rPr>
                <w:b/>
                <w:bCs/>
                <w:i/>
                <w:noProof/>
                <w:lang w:eastAsia="en-GB"/>
              </w:rPr>
            </w:pPr>
            <w:r w:rsidRPr="001662C6">
              <w:rPr>
                <w:b/>
                <w:bCs/>
                <w:i/>
                <w:noProof/>
                <w:lang w:eastAsia="en-GB"/>
              </w:rPr>
              <w:t>voiceOverPS-HS-UTRA-FDD</w:t>
            </w:r>
          </w:p>
          <w:p w14:paraId="33EDCFE8" w14:textId="77777777" w:rsidR="009D5726" w:rsidRPr="001662C6" w:rsidRDefault="009D5726" w:rsidP="00901EE0">
            <w:pPr>
              <w:pStyle w:val="TAL"/>
              <w:rPr>
                <w:b/>
                <w:i/>
                <w:lang w:eastAsia="zh-CN"/>
              </w:rPr>
            </w:pPr>
            <w:r w:rsidRPr="001662C6">
              <w:rPr>
                <w:lang w:eastAsia="en-GB"/>
              </w:rPr>
              <w:t>Indicates whether UE supports IMS voice according to GSMA IR.58 profile in UTRA FDD</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4DB9AB" w14:textId="77777777" w:rsidR="009D5726" w:rsidRPr="001662C6" w:rsidRDefault="009D5726" w:rsidP="00901EE0">
            <w:pPr>
              <w:pStyle w:val="TAL"/>
              <w:jc w:val="center"/>
              <w:rPr>
                <w:lang w:eastAsia="zh-CN"/>
              </w:rPr>
            </w:pPr>
            <w:r w:rsidRPr="001662C6">
              <w:rPr>
                <w:bCs/>
                <w:noProof/>
                <w:lang w:eastAsia="en-GB"/>
              </w:rPr>
              <w:t>-</w:t>
            </w:r>
          </w:p>
        </w:tc>
      </w:tr>
      <w:tr w:rsidR="009D5726" w:rsidRPr="001662C6" w14:paraId="29039360"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5B2971" w14:textId="77777777" w:rsidR="009D5726" w:rsidRPr="001662C6" w:rsidRDefault="009D5726" w:rsidP="00901EE0">
            <w:pPr>
              <w:pStyle w:val="TAL"/>
              <w:rPr>
                <w:b/>
                <w:bCs/>
                <w:i/>
                <w:noProof/>
                <w:lang w:eastAsia="en-GB"/>
              </w:rPr>
            </w:pPr>
            <w:r w:rsidRPr="001662C6">
              <w:rPr>
                <w:b/>
                <w:bCs/>
                <w:i/>
                <w:noProof/>
                <w:lang w:eastAsia="en-GB"/>
              </w:rPr>
              <w:t>voiceOverPS-HS-UTRA-TDD128</w:t>
            </w:r>
          </w:p>
          <w:p w14:paraId="445179BD" w14:textId="77777777" w:rsidR="009D5726" w:rsidRPr="001662C6" w:rsidRDefault="009D5726" w:rsidP="00901EE0">
            <w:pPr>
              <w:pStyle w:val="TAL"/>
              <w:rPr>
                <w:b/>
                <w:i/>
                <w:lang w:eastAsia="zh-CN"/>
              </w:rPr>
            </w:pPr>
            <w:r w:rsidRPr="001662C6">
              <w:rPr>
                <w:lang w:eastAsia="en-GB"/>
              </w:rPr>
              <w:t>Indicates whether UE supports IMS voice in UTRA TDD 1.28Mcps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B82F84" w14:textId="77777777" w:rsidR="009D5726" w:rsidRPr="001662C6" w:rsidRDefault="009D5726" w:rsidP="00901EE0">
            <w:pPr>
              <w:pStyle w:val="TAL"/>
              <w:jc w:val="center"/>
              <w:rPr>
                <w:lang w:eastAsia="zh-CN"/>
              </w:rPr>
            </w:pPr>
            <w:r w:rsidRPr="001662C6">
              <w:rPr>
                <w:bCs/>
                <w:noProof/>
                <w:lang w:eastAsia="en-GB"/>
              </w:rPr>
              <w:t>-</w:t>
            </w:r>
          </w:p>
        </w:tc>
      </w:tr>
      <w:tr w:rsidR="009D5726" w:rsidRPr="001662C6" w14:paraId="14C15ED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99B1A" w14:textId="77777777" w:rsidR="009D5726" w:rsidRPr="001662C6" w:rsidRDefault="009D5726" w:rsidP="00901EE0">
            <w:pPr>
              <w:pStyle w:val="TAL"/>
              <w:rPr>
                <w:b/>
                <w:i/>
                <w:lang w:eastAsia="en-GB"/>
              </w:rPr>
            </w:pPr>
            <w:r w:rsidRPr="001662C6">
              <w:rPr>
                <w:b/>
                <w:i/>
                <w:lang w:eastAsia="en-GB"/>
              </w:rPr>
              <w:t>whiteCellList</w:t>
            </w:r>
          </w:p>
          <w:p w14:paraId="01FFE407" w14:textId="77777777" w:rsidR="009D5726" w:rsidRPr="001662C6" w:rsidRDefault="009D5726" w:rsidP="00901EE0">
            <w:pPr>
              <w:pStyle w:val="TAL"/>
              <w:rPr>
                <w:b/>
                <w:i/>
                <w:lang w:eastAsia="en-GB"/>
              </w:rPr>
            </w:pPr>
            <w:r w:rsidRPr="001662C6">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0DBA121" w14:textId="77777777" w:rsidR="009D5726" w:rsidRPr="001662C6" w:rsidRDefault="009D5726" w:rsidP="00901EE0">
            <w:pPr>
              <w:pStyle w:val="TAL"/>
              <w:jc w:val="center"/>
              <w:rPr>
                <w:lang w:eastAsia="en-GB"/>
              </w:rPr>
            </w:pPr>
            <w:r w:rsidRPr="001662C6">
              <w:rPr>
                <w:lang w:eastAsia="en-GB"/>
              </w:rPr>
              <w:t>-</w:t>
            </w:r>
          </w:p>
        </w:tc>
      </w:tr>
      <w:tr w:rsidR="009D5726" w:rsidRPr="001662C6" w14:paraId="4C29949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60EFAB" w14:textId="77777777" w:rsidR="009D5726" w:rsidRPr="001662C6" w:rsidRDefault="009D5726" w:rsidP="00901EE0">
            <w:pPr>
              <w:pStyle w:val="TAL"/>
              <w:rPr>
                <w:b/>
                <w:bCs/>
                <w:i/>
                <w:iCs/>
                <w:lang w:eastAsia="en-GB"/>
              </w:rPr>
            </w:pPr>
            <w:r w:rsidRPr="001662C6">
              <w:rPr>
                <w:b/>
                <w:bCs/>
                <w:i/>
                <w:iCs/>
                <w:lang w:eastAsia="en-GB"/>
              </w:rPr>
              <w:t>widebandPRG-Slot, widebandPRG-Subslot, widebandPRG-Subframe</w:t>
            </w:r>
          </w:p>
          <w:p w14:paraId="76D7537A" w14:textId="77777777" w:rsidR="009D5726" w:rsidRPr="001662C6" w:rsidRDefault="009D5726" w:rsidP="00901EE0">
            <w:pPr>
              <w:pStyle w:val="TAL"/>
              <w:rPr>
                <w:lang w:eastAsia="en-GB"/>
              </w:rPr>
            </w:pPr>
            <w:r w:rsidRPr="001662C6">
              <w:t xml:space="preserve">Indicates whether the UE supports wideband </w:t>
            </w:r>
            <w:r w:rsidRPr="001662C6">
              <w:rPr>
                <w:lang w:eastAsia="en-GB"/>
              </w:rPr>
              <w:t>precoding resource block group</w:t>
            </w:r>
            <w:r w:rsidRPr="001662C6">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DAA5FCA" w14:textId="77777777" w:rsidR="009D5726" w:rsidRPr="001662C6" w:rsidRDefault="009D5726" w:rsidP="00901EE0">
            <w:pPr>
              <w:pStyle w:val="TAL"/>
              <w:jc w:val="center"/>
              <w:rPr>
                <w:lang w:eastAsia="en-GB"/>
              </w:rPr>
            </w:pPr>
            <w:r w:rsidRPr="001662C6">
              <w:rPr>
                <w:lang w:eastAsia="zh-CN"/>
              </w:rPr>
              <w:t>-</w:t>
            </w:r>
          </w:p>
        </w:tc>
      </w:tr>
      <w:tr w:rsidR="009D5726" w:rsidRPr="001662C6" w14:paraId="13E070F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60DEA" w14:textId="77777777" w:rsidR="009D5726" w:rsidRPr="001662C6" w:rsidRDefault="009D5726" w:rsidP="00901EE0">
            <w:pPr>
              <w:pStyle w:val="TAL"/>
              <w:rPr>
                <w:b/>
                <w:i/>
                <w:lang w:eastAsia="en-GB"/>
              </w:rPr>
            </w:pPr>
            <w:r w:rsidRPr="001662C6">
              <w:rPr>
                <w:b/>
                <w:i/>
                <w:lang w:eastAsia="en-GB"/>
              </w:rPr>
              <w:t>wlan-IW-RAN-Rules</w:t>
            </w:r>
          </w:p>
          <w:p w14:paraId="1EC0B888" w14:textId="77777777" w:rsidR="009D5726" w:rsidRPr="001662C6" w:rsidRDefault="009D5726" w:rsidP="00901EE0">
            <w:pPr>
              <w:pStyle w:val="TAL"/>
              <w:rPr>
                <w:b/>
                <w:bCs/>
                <w:i/>
                <w:noProof/>
                <w:lang w:eastAsia="en-GB"/>
              </w:rPr>
            </w:pPr>
            <w:r w:rsidRPr="001662C6">
              <w:rPr>
                <w:lang w:eastAsia="en-GB"/>
              </w:rPr>
              <w:t xml:space="preserve">Indicates whether the UE supports </w:t>
            </w:r>
            <w:r w:rsidRPr="001662C6">
              <w:rPr>
                <w:noProof/>
                <w:lang w:eastAsia="en-GB"/>
              </w:rPr>
              <w:t>RAN-assisted WLAN interworking based on access network selection and traffic steering rules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73E9E2"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3845C5F9"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9D8B2" w14:textId="77777777" w:rsidR="009D5726" w:rsidRPr="001662C6" w:rsidRDefault="009D5726" w:rsidP="00901EE0">
            <w:pPr>
              <w:pStyle w:val="TAL"/>
              <w:rPr>
                <w:b/>
                <w:i/>
                <w:lang w:eastAsia="en-GB"/>
              </w:rPr>
            </w:pPr>
            <w:r w:rsidRPr="001662C6">
              <w:rPr>
                <w:b/>
                <w:i/>
                <w:lang w:eastAsia="en-GB"/>
              </w:rPr>
              <w:t>wlan-IW-ANDSF-Policies</w:t>
            </w:r>
          </w:p>
          <w:p w14:paraId="25DAE3E8" w14:textId="77777777" w:rsidR="009D5726" w:rsidRPr="001662C6" w:rsidRDefault="009D5726" w:rsidP="00901EE0">
            <w:pPr>
              <w:pStyle w:val="TAL"/>
              <w:rPr>
                <w:b/>
                <w:bCs/>
                <w:i/>
                <w:noProof/>
                <w:lang w:eastAsia="en-GB"/>
              </w:rPr>
            </w:pPr>
            <w:r w:rsidRPr="001662C6">
              <w:rPr>
                <w:lang w:eastAsia="en-GB"/>
              </w:rPr>
              <w:t xml:space="preserve">Indicates whether the UE supports </w:t>
            </w:r>
            <w:r w:rsidRPr="001662C6">
              <w:rPr>
                <w:noProof/>
                <w:lang w:eastAsia="en-GB"/>
              </w:rPr>
              <w:t>RAN-assisted WLAN interworking based on ANDSF policies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65FA72"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243D3C03"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8C423" w14:textId="77777777" w:rsidR="009D5726" w:rsidRPr="001662C6" w:rsidRDefault="009D5726" w:rsidP="00901EE0">
            <w:pPr>
              <w:pStyle w:val="TAL"/>
              <w:rPr>
                <w:b/>
                <w:i/>
                <w:lang w:eastAsia="en-GB"/>
              </w:rPr>
            </w:pPr>
            <w:r w:rsidRPr="001662C6">
              <w:rPr>
                <w:b/>
                <w:i/>
                <w:lang w:eastAsia="en-GB"/>
              </w:rPr>
              <w:t>wlan-MAC-Address</w:t>
            </w:r>
          </w:p>
          <w:p w14:paraId="1C195506" w14:textId="77777777" w:rsidR="009D5726" w:rsidRPr="001662C6" w:rsidRDefault="009D5726" w:rsidP="00901EE0">
            <w:pPr>
              <w:pStyle w:val="TAL"/>
              <w:rPr>
                <w:b/>
                <w:i/>
                <w:lang w:eastAsia="en-GB"/>
              </w:rPr>
            </w:pPr>
            <w:r w:rsidRPr="001662C6">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12DF86A6"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3A6DB391"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41149" w14:textId="77777777" w:rsidR="009D5726" w:rsidRPr="001662C6" w:rsidRDefault="009D5726" w:rsidP="00901EE0">
            <w:pPr>
              <w:pStyle w:val="TAL"/>
              <w:rPr>
                <w:b/>
                <w:i/>
                <w:lang w:eastAsia="en-GB"/>
              </w:rPr>
            </w:pPr>
            <w:r w:rsidRPr="001662C6">
              <w:rPr>
                <w:b/>
                <w:i/>
                <w:lang w:eastAsia="en-GB"/>
              </w:rPr>
              <w:t>wlan-PeriodicMeas</w:t>
            </w:r>
          </w:p>
          <w:p w14:paraId="54880153" w14:textId="77777777" w:rsidR="009D5726" w:rsidRPr="001662C6" w:rsidRDefault="009D5726" w:rsidP="00901EE0">
            <w:pPr>
              <w:pStyle w:val="TAL"/>
              <w:rPr>
                <w:lang w:eastAsia="en-GB"/>
              </w:rPr>
            </w:pPr>
            <w:r w:rsidRPr="001662C6">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0A7A4E6"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12BE0E0D"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8E9B5E" w14:textId="77777777" w:rsidR="009D5726" w:rsidRPr="001662C6" w:rsidRDefault="009D5726" w:rsidP="00901EE0">
            <w:pPr>
              <w:pStyle w:val="TAL"/>
              <w:rPr>
                <w:b/>
                <w:i/>
                <w:lang w:eastAsia="en-GB"/>
              </w:rPr>
            </w:pPr>
            <w:r w:rsidRPr="001662C6">
              <w:rPr>
                <w:b/>
                <w:i/>
                <w:lang w:eastAsia="en-GB"/>
              </w:rPr>
              <w:t>wlan-ReportAnyWLAN</w:t>
            </w:r>
          </w:p>
          <w:p w14:paraId="02EB345A" w14:textId="77777777" w:rsidR="009D5726" w:rsidRPr="001662C6" w:rsidRDefault="009D5726" w:rsidP="00901EE0">
            <w:pPr>
              <w:pStyle w:val="TAL"/>
              <w:rPr>
                <w:lang w:eastAsia="en-GB"/>
              </w:rPr>
            </w:pPr>
            <w:r w:rsidRPr="001662C6">
              <w:rPr>
                <w:lang w:eastAsia="en-GB"/>
              </w:rPr>
              <w:t xml:space="preserve">Indicates whether the UE supports reporting of WLANs not listed in the </w:t>
            </w:r>
            <w:r w:rsidRPr="001662C6">
              <w:rPr>
                <w:i/>
                <w:lang w:eastAsia="en-GB"/>
              </w:rPr>
              <w:t>measObjectWLAN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4413F3"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1C6C5746"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DB8C1" w14:textId="77777777" w:rsidR="009D5726" w:rsidRPr="001662C6" w:rsidRDefault="009D5726" w:rsidP="00901EE0">
            <w:pPr>
              <w:pStyle w:val="TAL"/>
              <w:rPr>
                <w:b/>
                <w:i/>
                <w:lang w:eastAsia="en-GB"/>
              </w:rPr>
            </w:pPr>
            <w:r w:rsidRPr="001662C6">
              <w:rPr>
                <w:b/>
                <w:i/>
                <w:lang w:eastAsia="en-GB"/>
              </w:rPr>
              <w:t>wlan-SupportedDataRate</w:t>
            </w:r>
          </w:p>
          <w:p w14:paraId="15158827" w14:textId="77777777" w:rsidR="009D5726" w:rsidRPr="001662C6" w:rsidRDefault="009D5726" w:rsidP="00901EE0">
            <w:pPr>
              <w:pStyle w:val="TAL"/>
              <w:rPr>
                <w:lang w:eastAsia="en-GB"/>
              </w:rPr>
            </w:pPr>
            <w:r w:rsidRPr="001662C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7614F0F1" w14:textId="77777777" w:rsidR="009D5726" w:rsidRPr="001662C6" w:rsidRDefault="009D5726" w:rsidP="00901EE0">
            <w:pPr>
              <w:pStyle w:val="TAL"/>
              <w:jc w:val="center"/>
              <w:rPr>
                <w:bCs/>
                <w:noProof/>
                <w:lang w:eastAsia="en-GB"/>
              </w:rPr>
            </w:pPr>
            <w:r w:rsidRPr="001662C6">
              <w:rPr>
                <w:bCs/>
                <w:noProof/>
                <w:lang w:eastAsia="en-GB"/>
              </w:rPr>
              <w:t>-</w:t>
            </w:r>
          </w:p>
        </w:tc>
      </w:tr>
      <w:tr w:rsidR="009D5726" w:rsidRPr="001662C6" w14:paraId="690BE888" w14:textId="77777777" w:rsidTr="00901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5CC684" w14:textId="77777777" w:rsidR="009D5726" w:rsidRPr="001662C6" w:rsidRDefault="009D5726" w:rsidP="00901EE0">
            <w:pPr>
              <w:pStyle w:val="TAL"/>
              <w:rPr>
                <w:b/>
                <w:i/>
              </w:rPr>
            </w:pPr>
            <w:r w:rsidRPr="001662C6">
              <w:rPr>
                <w:b/>
                <w:i/>
              </w:rPr>
              <w:t>zp-CSI-RS-AperiodicInfo</w:t>
            </w:r>
          </w:p>
          <w:p w14:paraId="19385E44" w14:textId="77777777" w:rsidR="009D5726" w:rsidRPr="001662C6" w:rsidRDefault="009D5726" w:rsidP="00901EE0">
            <w:pPr>
              <w:pStyle w:val="TAL"/>
              <w:rPr>
                <w:b/>
                <w:i/>
                <w:lang w:eastAsia="en-GB"/>
              </w:rPr>
            </w:pPr>
            <w:r w:rsidRPr="001662C6">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28525E8" w14:textId="77777777" w:rsidR="009D5726" w:rsidRPr="001662C6" w:rsidRDefault="009D5726" w:rsidP="00901EE0">
            <w:pPr>
              <w:pStyle w:val="TAL"/>
              <w:jc w:val="center"/>
              <w:rPr>
                <w:bCs/>
                <w:noProof/>
                <w:lang w:eastAsia="en-GB"/>
              </w:rPr>
            </w:pPr>
            <w:r w:rsidRPr="001662C6">
              <w:rPr>
                <w:bCs/>
                <w:noProof/>
                <w:lang w:eastAsia="en-GB"/>
              </w:rPr>
              <w:t>Yes</w:t>
            </w:r>
          </w:p>
        </w:tc>
      </w:tr>
    </w:tbl>
    <w:p w14:paraId="08E48C8A" w14:textId="77777777" w:rsidR="009D5726" w:rsidRPr="001662C6" w:rsidRDefault="009D5726" w:rsidP="009D5726"/>
    <w:p w14:paraId="42F04986" w14:textId="77777777" w:rsidR="009D5726" w:rsidRPr="001662C6" w:rsidRDefault="009D5726" w:rsidP="009D5726">
      <w:pPr>
        <w:pStyle w:val="NO"/>
      </w:pPr>
      <w:r w:rsidRPr="001662C6">
        <w:t>NOTE 1:</w:t>
      </w:r>
      <w:r w:rsidRPr="001662C6">
        <w:tab/>
        <w:t xml:space="preserve">The IE </w:t>
      </w:r>
      <w:r w:rsidRPr="001662C6">
        <w:rPr>
          <w:i/>
          <w:noProof/>
        </w:rPr>
        <w:t>UE-EUTRA-Capability</w:t>
      </w:r>
      <w:r w:rsidRPr="001662C6">
        <w:t xml:space="preserve"> does not include AS security capability information, since these are the same as the security capabilities that are signalled by NAS. Consequently, AS need not provide "man-in-the-middle" protection for the security capabilities.</w:t>
      </w:r>
    </w:p>
    <w:p w14:paraId="174166C9" w14:textId="77777777" w:rsidR="009D5726" w:rsidRPr="001662C6" w:rsidRDefault="009D5726" w:rsidP="009D5726">
      <w:pPr>
        <w:pStyle w:val="NO"/>
        <w:rPr>
          <w:noProof/>
          <w:lang w:eastAsia="ko-KR"/>
        </w:rPr>
      </w:pPr>
      <w:r w:rsidRPr="001662C6">
        <w:rPr>
          <w:noProof/>
          <w:lang w:eastAsia="ko-KR"/>
        </w:rPr>
        <w:t>NOTE 2:</w:t>
      </w:r>
      <w:r w:rsidRPr="001662C6">
        <w:rPr>
          <w:noProof/>
          <w:lang w:eastAsia="ko-KR"/>
        </w:rPr>
        <w:tab/>
        <w:t xml:space="preserve">The column FDD/ TDD diff indicates if the UE is allowed to signal, as part of the additional capabilities for an XDD mode i.e. within </w:t>
      </w:r>
      <w:r w:rsidRPr="001662C6">
        <w:rPr>
          <w:i/>
          <w:noProof/>
          <w:lang w:eastAsia="ko-KR"/>
        </w:rPr>
        <w:t>UE-EUTRA-CapabilityAddXDD-Mode-xNM</w:t>
      </w:r>
      <w:r w:rsidRPr="001662C6">
        <w:rPr>
          <w:noProof/>
          <w:lang w:eastAsia="ko-KR"/>
        </w:rPr>
        <w:t xml:space="preserve">, a different value compared to the value signalled elsewhere within </w:t>
      </w:r>
      <w:r w:rsidRPr="001662C6">
        <w:rPr>
          <w:i/>
          <w:noProof/>
          <w:lang w:eastAsia="ko-KR"/>
        </w:rPr>
        <w:t>UE-EUTRA-Capability</w:t>
      </w:r>
      <w:r w:rsidRPr="001662C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310DCF9" w14:textId="77777777" w:rsidR="009D5726" w:rsidRPr="001662C6" w:rsidRDefault="009D5726" w:rsidP="009D5726">
      <w:pPr>
        <w:pStyle w:val="NO"/>
        <w:rPr>
          <w:noProof/>
          <w:lang w:eastAsia="ko-KR"/>
        </w:rPr>
      </w:pPr>
      <w:r w:rsidRPr="001662C6">
        <w:rPr>
          <w:noProof/>
          <w:lang w:eastAsia="ko-KR"/>
        </w:rPr>
        <w:t>NOTE 2a:</w:t>
      </w:r>
      <w:r w:rsidRPr="001662C6">
        <w:rPr>
          <w:noProof/>
          <w:lang w:eastAsia="ko-KR"/>
        </w:rPr>
        <w:tab/>
        <w:t>From REL-15 onwards, the UE is not allowed to signal different values for FDD and TDD unless yes is indicated in column FDD/ TDD diff (i.e. no need to introduce field description solely for the purpose of indicate no)</w:t>
      </w:r>
      <w:r w:rsidRPr="001662C6">
        <w:rPr>
          <w:noProof/>
          <w:lang w:eastAsia="zh-CN"/>
        </w:rPr>
        <w:t>.</w:t>
      </w:r>
    </w:p>
    <w:p w14:paraId="78FA1FE2" w14:textId="77777777" w:rsidR="009D5726" w:rsidRPr="001662C6" w:rsidRDefault="009D5726" w:rsidP="009D5726">
      <w:pPr>
        <w:pStyle w:val="NO"/>
        <w:rPr>
          <w:iCs/>
          <w:noProof/>
          <w:lang w:eastAsia="ko-KR"/>
        </w:rPr>
      </w:pPr>
      <w:r w:rsidRPr="001662C6">
        <w:rPr>
          <w:noProof/>
          <w:lang w:eastAsia="ko-KR"/>
        </w:rPr>
        <w:t>NOTE 3:</w:t>
      </w:r>
      <w:r w:rsidRPr="001662C6">
        <w:rPr>
          <w:noProof/>
          <w:lang w:eastAsia="ko-KR"/>
        </w:rPr>
        <w:tab/>
        <w:t xml:space="preserve">The </w:t>
      </w:r>
      <w:r w:rsidRPr="001662C6">
        <w:rPr>
          <w:i/>
          <w:iCs/>
          <w:noProof/>
          <w:lang w:eastAsia="ko-KR"/>
        </w:rPr>
        <w:t xml:space="preserve">BandCombinationParameters </w:t>
      </w:r>
      <w:r w:rsidRPr="001662C6">
        <w:rPr>
          <w:iCs/>
          <w:noProof/>
          <w:lang w:eastAsia="ko-KR"/>
        </w:rPr>
        <w:t>for the same band combination can be included more than once.</w:t>
      </w:r>
    </w:p>
    <w:p w14:paraId="2EA622BB" w14:textId="77777777" w:rsidR="009D5726" w:rsidRPr="001662C6" w:rsidRDefault="009D5726" w:rsidP="009D5726">
      <w:pPr>
        <w:pStyle w:val="NO"/>
        <w:rPr>
          <w:noProof/>
          <w:lang w:eastAsia="ko-KR"/>
        </w:rPr>
      </w:pPr>
      <w:r w:rsidRPr="001662C6">
        <w:rPr>
          <w:noProof/>
          <w:lang w:eastAsia="ko-KR"/>
        </w:rPr>
        <w:t>NOTE 4:</w:t>
      </w:r>
      <w:r w:rsidRPr="001662C6">
        <w:rPr>
          <w:noProof/>
          <w:lang w:eastAsia="ko-KR"/>
        </w:rPr>
        <w:tab/>
        <w:t>UE CA and measurement capabilities indicate the combinations of frequencies that can be configured as serving frequencies.</w:t>
      </w:r>
    </w:p>
    <w:p w14:paraId="368F1CB4" w14:textId="77777777" w:rsidR="009D5726" w:rsidRPr="001662C6" w:rsidRDefault="009D5726" w:rsidP="009D5726">
      <w:pPr>
        <w:pStyle w:val="NO"/>
        <w:rPr>
          <w:noProof/>
          <w:lang w:eastAsia="ko-KR"/>
        </w:rPr>
      </w:pPr>
      <w:r w:rsidRPr="001662C6">
        <w:rPr>
          <w:noProof/>
          <w:lang w:eastAsia="ko-KR"/>
        </w:rPr>
        <w:t>NOTE 5:</w:t>
      </w:r>
      <w:r w:rsidRPr="001662C6">
        <w:rPr>
          <w:noProof/>
          <w:lang w:eastAsia="ko-KR"/>
        </w:rPr>
        <w:tab/>
        <w:t xml:space="preserve">The grouping of the cells to the first and second cell group, as indicated by </w:t>
      </w:r>
      <w:r w:rsidRPr="001662C6">
        <w:rPr>
          <w:i/>
          <w:noProof/>
          <w:lang w:eastAsia="ko-KR"/>
        </w:rPr>
        <w:t>supportedCellGrouping</w:t>
      </w:r>
      <w:r w:rsidRPr="001662C6">
        <w:rPr>
          <w:noProof/>
          <w:lang w:eastAsia="ko-KR"/>
        </w:rPr>
        <w:t>, is shown in the table below.</w:t>
      </w:r>
      <w:r w:rsidRPr="001662C6">
        <w:rPr>
          <w:noProof/>
          <w:lang w:eastAsia="zh-CN"/>
        </w:rPr>
        <w:t xml:space="preserve"> The leading / leftmost bit of </w:t>
      </w:r>
      <w:r w:rsidRPr="001662C6">
        <w:rPr>
          <w:i/>
          <w:noProof/>
          <w:lang w:eastAsia="ko-KR"/>
        </w:rPr>
        <w:t>supportedCellGrouping</w:t>
      </w:r>
      <w:r w:rsidRPr="001662C6">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D5726" w:rsidRPr="001662C6" w14:paraId="5DF8719C" w14:textId="77777777" w:rsidTr="00901EE0">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B4CE4C8" w14:textId="77777777" w:rsidR="009D5726" w:rsidRPr="001662C6" w:rsidRDefault="009D5726" w:rsidP="00901EE0">
            <w:pPr>
              <w:pStyle w:val="TAH"/>
              <w:rPr>
                <w:lang w:eastAsia="en-GB"/>
              </w:rPr>
            </w:pPr>
            <w:r w:rsidRPr="001662C6">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FF199C2" w14:textId="77777777" w:rsidR="009D5726" w:rsidRPr="001662C6" w:rsidRDefault="009D5726" w:rsidP="00901EE0">
            <w:pPr>
              <w:pStyle w:val="TAL"/>
              <w:rPr>
                <w:lang w:eastAsia="en-GB"/>
              </w:rPr>
            </w:pPr>
            <w:r w:rsidRPr="001662C6">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2A47DCC" w14:textId="77777777" w:rsidR="009D5726" w:rsidRPr="001662C6" w:rsidRDefault="009D5726" w:rsidP="00901EE0">
            <w:pPr>
              <w:pStyle w:val="TAL"/>
              <w:rPr>
                <w:lang w:eastAsia="en-GB"/>
              </w:rPr>
            </w:pPr>
            <w:r w:rsidRPr="001662C6">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B7AB82C" w14:textId="77777777" w:rsidR="009D5726" w:rsidRPr="001662C6" w:rsidRDefault="009D5726" w:rsidP="00901EE0">
            <w:pPr>
              <w:pStyle w:val="TAL"/>
              <w:rPr>
                <w:lang w:eastAsia="en-GB"/>
              </w:rPr>
            </w:pPr>
            <w:r w:rsidRPr="001662C6">
              <w:rPr>
                <w:lang w:eastAsia="en-GB"/>
              </w:rPr>
              <w:t>3</w:t>
            </w:r>
          </w:p>
        </w:tc>
      </w:tr>
      <w:tr w:rsidR="009D5726" w:rsidRPr="001662C6" w14:paraId="2C37B767" w14:textId="77777777" w:rsidTr="00901EE0">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F2B50CE" w14:textId="77777777" w:rsidR="009D5726" w:rsidRPr="001662C6" w:rsidRDefault="009D5726" w:rsidP="00901EE0">
            <w:pPr>
              <w:pStyle w:val="TAH"/>
              <w:rPr>
                <w:lang w:eastAsia="en-GB"/>
              </w:rPr>
            </w:pPr>
            <w:r w:rsidRPr="001662C6">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BC7AE39" w14:textId="77777777" w:rsidR="009D5726" w:rsidRPr="001662C6" w:rsidRDefault="009D5726" w:rsidP="00901EE0">
            <w:pPr>
              <w:pStyle w:val="TAL"/>
              <w:rPr>
                <w:lang w:eastAsia="en-GB"/>
              </w:rPr>
            </w:pPr>
            <w:r w:rsidRPr="001662C6">
              <w:rPr>
                <w:lang w:eastAsia="en-GB"/>
              </w:rPr>
              <w:t>15</w:t>
            </w:r>
          </w:p>
        </w:tc>
        <w:tc>
          <w:tcPr>
            <w:tcW w:w="960" w:type="dxa"/>
            <w:tcBorders>
              <w:top w:val="nil"/>
              <w:left w:val="nil"/>
              <w:bottom w:val="single" w:sz="8" w:space="0" w:color="auto"/>
              <w:right w:val="nil"/>
            </w:tcBorders>
            <w:shd w:val="clear" w:color="auto" w:fill="auto"/>
            <w:noWrap/>
            <w:vAlign w:val="bottom"/>
            <w:hideMark/>
          </w:tcPr>
          <w:p w14:paraId="1673B42D" w14:textId="77777777" w:rsidR="009D5726" w:rsidRPr="001662C6" w:rsidRDefault="009D5726" w:rsidP="00901EE0">
            <w:pPr>
              <w:pStyle w:val="TAL"/>
              <w:rPr>
                <w:lang w:eastAsia="en-GB"/>
              </w:rPr>
            </w:pPr>
            <w:r w:rsidRPr="001662C6">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FD3D24D" w14:textId="77777777" w:rsidR="009D5726" w:rsidRPr="001662C6" w:rsidRDefault="009D5726" w:rsidP="00901EE0">
            <w:pPr>
              <w:pStyle w:val="TAL"/>
              <w:rPr>
                <w:lang w:eastAsia="en-GB"/>
              </w:rPr>
            </w:pPr>
            <w:r w:rsidRPr="001662C6">
              <w:rPr>
                <w:lang w:eastAsia="en-GB"/>
              </w:rPr>
              <w:t>3</w:t>
            </w:r>
          </w:p>
        </w:tc>
      </w:tr>
      <w:tr w:rsidR="009D5726" w:rsidRPr="001662C6" w14:paraId="49ECA4A8" w14:textId="77777777" w:rsidTr="00901EE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083C5C1" w14:textId="77777777" w:rsidR="009D5726" w:rsidRPr="001662C6" w:rsidRDefault="009D5726" w:rsidP="00901EE0">
            <w:pPr>
              <w:pStyle w:val="TAH"/>
              <w:rPr>
                <w:lang w:eastAsia="en-GB"/>
              </w:rPr>
            </w:pPr>
            <w:r w:rsidRPr="001662C6">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A466711" w14:textId="77777777" w:rsidR="009D5726" w:rsidRPr="001662C6" w:rsidRDefault="009D5726" w:rsidP="00901EE0">
            <w:pPr>
              <w:pStyle w:val="TAH"/>
              <w:rPr>
                <w:lang w:eastAsia="en-GB"/>
              </w:rPr>
            </w:pPr>
            <w:r w:rsidRPr="001662C6">
              <w:rPr>
                <w:lang w:eastAsia="en-GB"/>
              </w:rPr>
              <w:t>Cell grouping option (0= first cell group, 1= second cell group)</w:t>
            </w:r>
          </w:p>
        </w:tc>
      </w:tr>
      <w:tr w:rsidR="009D5726" w:rsidRPr="001662C6" w14:paraId="5F55AD18" w14:textId="77777777" w:rsidTr="00901E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75A4B0" w14:textId="77777777" w:rsidR="009D5726" w:rsidRPr="001662C6" w:rsidRDefault="009D5726" w:rsidP="00901EE0">
            <w:pPr>
              <w:pStyle w:val="TAL"/>
              <w:rPr>
                <w:lang w:eastAsia="en-GB"/>
              </w:rPr>
            </w:pPr>
            <w:r w:rsidRPr="001662C6">
              <w:rPr>
                <w:lang w:eastAsia="en-GB"/>
              </w:rPr>
              <w:t>1</w:t>
            </w:r>
          </w:p>
        </w:tc>
        <w:tc>
          <w:tcPr>
            <w:tcW w:w="960" w:type="dxa"/>
            <w:tcBorders>
              <w:top w:val="nil"/>
              <w:left w:val="nil"/>
              <w:bottom w:val="nil"/>
              <w:right w:val="single" w:sz="8" w:space="0" w:color="auto"/>
            </w:tcBorders>
            <w:shd w:val="clear" w:color="auto" w:fill="auto"/>
            <w:noWrap/>
            <w:vAlign w:val="bottom"/>
            <w:hideMark/>
          </w:tcPr>
          <w:p w14:paraId="3A3BBDBE" w14:textId="77777777" w:rsidR="009D5726" w:rsidRPr="001662C6" w:rsidRDefault="009D5726" w:rsidP="00901EE0">
            <w:pPr>
              <w:pStyle w:val="TAL"/>
              <w:rPr>
                <w:lang w:eastAsia="en-GB"/>
              </w:rPr>
            </w:pPr>
            <w:r w:rsidRPr="001662C6">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0EAF8A5" w14:textId="77777777" w:rsidR="009D5726" w:rsidRPr="001662C6" w:rsidRDefault="009D5726" w:rsidP="00901EE0">
            <w:pPr>
              <w:pStyle w:val="TAL"/>
              <w:rPr>
                <w:lang w:eastAsia="en-GB"/>
              </w:rPr>
            </w:pPr>
            <w:r w:rsidRPr="001662C6">
              <w:rPr>
                <w:lang w:eastAsia="en-GB"/>
              </w:rPr>
              <w:t>0001</w:t>
            </w:r>
          </w:p>
        </w:tc>
        <w:tc>
          <w:tcPr>
            <w:tcW w:w="960" w:type="dxa"/>
            <w:tcBorders>
              <w:top w:val="nil"/>
              <w:left w:val="nil"/>
              <w:bottom w:val="nil"/>
              <w:right w:val="single" w:sz="8" w:space="0" w:color="auto"/>
            </w:tcBorders>
            <w:shd w:val="clear" w:color="auto" w:fill="auto"/>
            <w:noWrap/>
            <w:vAlign w:val="bottom"/>
            <w:hideMark/>
          </w:tcPr>
          <w:p w14:paraId="71518484" w14:textId="77777777" w:rsidR="009D5726" w:rsidRPr="001662C6" w:rsidRDefault="009D5726" w:rsidP="00901EE0">
            <w:pPr>
              <w:pStyle w:val="TAL"/>
              <w:rPr>
                <w:lang w:eastAsia="en-GB"/>
              </w:rPr>
            </w:pPr>
            <w:r w:rsidRPr="001662C6">
              <w:rPr>
                <w:lang w:eastAsia="en-GB"/>
              </w:rPr>
              <w:t>001</w:t>
            </w:r>
          </w:p>
        </w:tc>
      </w:tr>
      <w:tr w:rsidR="009D5726" w:rsidRPr="001662C6" w14:paraId="329C805D" w14:textId="77777777" w:rsidTr="00901E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4DE5658" w14:textId="77777777" w:rsidR="009D5726" w:rsidRPr="001662C6" w:rsidRDefault="009D5726" w:rsidP="00901EE0">
            <w:pPr>
              <w:pStyle w:val="TAL"/>
              <w:rPr>
                <w:lang w:eastAsia="en-GB"/>
              </w:rPr>
            </w:pPr>
            <w:r w:rsidRPr="001662C6">
              <w:rPr>
                <w:lang w:eastAsia="en-GB"/>
              </w:rPr>
              <w:t>2</w:t>
            </w:r>
          </w:p>
        </w:tc>
        <w:tc>
          <w:tcPr>
            <w:tcW w:w="960" w:type="dxa"/>
            <w:tcBorders>
              <w:top w:val="nil"/>
              <w:left w:val="nil"/>
              <w:bottom w:val="nil"/>
              <w:right w:val="single" w:sz="8" w:space="0" w:color="auto"/>
            </w:tcBorders>
            <w:shd w:val="clear" w:color="auto" w:fill="auto"/>
            <w:noWrap/>
            <w:vAlign w:val="bottom"/>
            <w:hideMark/>
          </w:tcPr>
          <w:p w14:paraId="10A36C00" w14:textId="77777777" w:rsidR="009D5726" w:rsidRPr="001662C6" w:rsidRDefault="009D5726" w:rsidP="00901EE0">
            <w:pPr>
              <w:pStyle w:val="TAL"/>
              <w:rPr>
                <w:lang w:eastAsia="en-GB"/>
              </w:rPr>
            </w:pPr>
            <w:r w:rsidRPr="001662C6">
              <w:rPr>
                <w:lang w:eastAsia="en-GB"/>
              </w:rPr>
              <w:t>00010</w:t>
            </w:r>
          </w:p>
        </w:tc>
        <w:tc>
          <w:tcPr>
            <w:tcW w:w="960" w:type="dxa"/>
            <w:tcBorders>
              <w:top w:val="nil"/>
              <w:left w:val="nil"/>
              <w:bottom w:val="nil"/>
              <w:right w:val="single" w:sz="8" w:space="0" w:color="auto"/>
            </w:tcBorders>
            <w:shd w:val="clear" w:color="auto" w:fill="auto"/>
            <w:noWrap/>
            <w:vAlign w:val="bottom"/>
            <w:hideMark/>
          </w:tcPr>
          <w:p w14:paraId="6873038E" w14:textId="77777777" w:rsidR="009D5726" w:rsidRPr="001662C6" w:rsidRDefault="009D5726" w:rsidP="00901EE0">
            <w:pPr>
              <w:pStyle w:val="TAL"/>
              <w:rPr>
                <w:lang w:eastAsia="en-GB"/>
              </w:rPr>
            </w:pPr>
            <w:r w:rsidRPr="001662C6">
              <w:rPr>
                <w:lang w:eastAsia="en-GB"/>
              </w:rPr>
              <w:t>0010</w:t>
            </w:r>
          </w:p>
        </w:tc>
        <w:tc>
          <w:tcPr>
            <w:tcW w:w="960" w:type="dxa"/>
            <w:tcBorders>
              <w:top w:val="nil"/>
              <w:left w:val="nil"/>
              <w:bottom w:val="nil"/>
              <w:right w:val="single" w:sz="8" w:space="0" w:color="auto"/>
            </w:tcBorders>
            <w:shd w:val="clear" w:color="auto" w:fill="auto"/>
            <w:noWrap/>
            <w:vAlign w:val="bottom"/>
            <w:hideMark/>
          </w:tcPr>
          <w:p w14:paraId="1F5C4A56" w14:textId="77777777" w:rsidR="009D5726" w:rsidRPr="001662C6" w:rsidRDefault="009D5726" w:rsidP="00901EE0">
            <w:pPr>
              <w:pStyle w:val="TAL"/>
              <w:rPr>
                <w:lang w:eastAsia="en-GB"/>
              </w:rPr>
            </w:pPr>
            <w:r w:rsidRPr="001662C6">
              <w:rPr>
                <w:lang w:eastAsia="en-GB"/>
              </w:rPr>
              <w:t>010</w:t>
            </w:r>
          </w:p>
        </w:tc>
      </w:tr>
      <w:tr w:rsidR="009D5726" w:rsidRPr="001662C6" w14:paraId="3EAD7FCF" w14:textId="77777777" w:rsidTr="00901EE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8F52F53" w14:textId="77777777" w:rsidR="009D5726" w:rsidRPr="001662C6" w:rsidRDefault="009D5726" w:rsidP="00901EE0">
            <w:pPr>
              <w:pStyle w:val="TAL"/>
              <w:rPr>
                <w:lang w:eastAsia="en-GB"/>
              </w:rPr>
            </w:pPr>
            <w:r w:rsidRPr="001662C6">
              <w:rPr>
                <w:lang w:eastAsia="en-GB"/>
              </w:rPr>
              <w:t>3</w:t>
            </w:r>
          </w:p>
        </w:tc>
        <w:tc>
          <w:tcPr>
            <w:tcW w:w="960" w:type="dxa"/>
            <w:tcBorders>
              <w:top w:val="nil"/>
              <w:left w:val="nil"/>
              <w:bottom w:val="nil"/>
              <w:right w:val="single" w:sz="8" w:space="0" w:color="auto"/>
            </w:tcBorders>
            <w:shd w:val="clear" w:color="auto" w:fill="auto"/>
            <w:noWrap/>
            <w:vAlign w:val="bottom"/>
            <w:hideMark/>
          </w:tcPr>
          <w:p w14:paraId="31255E31" w14:textId="77777777" w:rsidR="009D5726" w:rsidRPr="001662C6" w:rsidRDefault="009D5726" w:rsidP="00901EE0">
            <w:pPr>
              <w:pStyle w:val="TAL"/>
              <w:rPr>
                <w:lang w:eastAsia="en-GB"/>
              </w:rPr>
            </w:pPr>
            <w:r w:rsidRPr="001662C6">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19B4BE1" w14:textId="77777777" w:rsidR="009D5726" w:rsidRPr="001662C6" w:rsidRDefault="009D5726" w:rsidP="00901EE0">
            <w:pPr>
              <w:pStyle w:val="TAL"/>
              <w:rPr>
                <w:lang w:eastAsia="en-GB"/>
              </w:rPr>
            </w:pPr>
            <w:r w:rsidRPr="001662C6">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DBAB48E" w14:textId="77777777" w:rsidR="009D5726" w:rsidRPr="001662C6" w:rsidRDefault="009D5726" w:rsidP="00901EE0">
            <w:pPr>
              <w:pStyle w:val="TAL"/>
              <w:rPr>
                <w:lang w:eastAsia="en-GB"/>
              </w:rPr>
            </w:pPr>
            <w:r w:rsidRPr="001662C6">
              <w:rPr>
                <w:lang w:eastAsia="en-GB"/>
              </w:rPr>
              <w:t>011</w:t>
            </w:r>
          </w:p>
        </w:tc>
      </w:tr>
      <w:tr w:rsidR="009D5726" w:rsidRPr="001662C6" w14:paraId="6F3DA463" w14:textId="77777777" w:rsidTr="00901E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0CED6F" w14:textId="77777777" w:rsidR="009D5726" w:rsidRPr="001662C6" w:rsidRDefault="009D5726" w:rsidP="00901EE0">
            <w:pPr>
              <w:pStyle w:val="TAL"/>
              <w:rPr>
                <w:lang w:eastAsia="en-GB"/>
              </w:rPr>
            </w:pPr>
            <w:r w:rsidRPr="001662C6">
              <w:rPr>
                <w:lang w:eastAsia="en-GB"/>
              </w:rPr>
              <w:t>4</w:t>
            </w:r>
          </w:p>
        </w:tc>
        <w:tc>
          <w:tcPr>
            <w:tcW w:w="960" w:type="dxa"/>
            <w:tcBorders>
              <w:top w:val="nil"/>
              <w:left w:val="nil"/>
              <w:bottom w:val="nil"/>
              <w:right w:val="single" w:sz="8" w:space="0" w:color="auto"/>
            </w:tcBorders>
            <w:shd w:val="clear" w:color="auto" w:fill="auto"/>
            <w:noWrap/>
            <w:vAlign w:val="bottom"/>
            <w:hideMark/>
          </w:tcPr>
          <w:p w14:paraId="07FD8EDF" w14:textId="77777777" w:rsidR="009D5726" w:rsidRPr="001662C6" w:rsidRDefault="009D5726" w:rsidP="00901EE0">
            <w:pPr>
              <w:pStyle w:val="TAL"/>
              <w:rPr>
                <w:lang w:eastAsia="en-GB"/>
              </w:rPr>
            </w:pPr>
            <w:r w:rsidRPr="001662C6">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55EC8CC" w14:textId="77777777" w:rsidR="009D5726" w:rsidRPr="001662C6" w:rsidRDefault="009D5726" w:rsidP="00901EE0">
            <w:pPr>
              <w:pStyle w:val="TAL"/>
              <w:rPr>
                <w:lang w:eastAsia="en-GB"/>
              </w:rPr>
            </w:pPr>
            <w:r w:rsidRPr="001662C6">
              <w:rPr>
                <w:lang w:eastAsia="en-GB"/>
              </w:rPr>
              <w:t>0100</w:t>
            </w:r>
          </w:p>
        </w:tc>
        <w:tc>
          <w:tcPr>
            <w:tcW w:w="960" w:type="dxa"/>
            <w:tcBorders>
              <w:top w:val="nil"/>
              <w:left w:val="nil"/>
              <w:bottom w:val="nil"/>
              <w:right w:val="nil"/>
            </w:tcBorders>
            <w:shd w:val="clear" w:color="auto" w:fill="auto"/>
            <w:noWrap/>
            <w:vAlign w:val="bottom"/>
            <w:hideMark/>
          </w:tcPr>
          <w:p w14:paraId="4049EE09" w14:textId="77777777" w:rsidR="009D5726" w:rsidRPr="001662C6" w:rsidRDefault="009D5726" w:rsidP="00901EE0">
            <w:pPr>
              <w:pStyle w:val="TAL"/>
              <w:rPr>
                <w:lang w:eastAsia="en-GB"/>
              </w:rPr>
            </w:pPr>
          </w:p>
        </w:tc>
      </w:tr>
      <w:tr w:rsidR="009D5726" w:rsidRPr="001662C6" w14:paraId="60CBED06" w14:textId="77777777" w:rsidTr="00901E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D850FE" w14:textId="77777777" w:rsidR="009D5726" w:rsidRPr="001662C6" w:rsidRDefault="009D5726" w:rsidP="00901EE0">
            <w:pPr>
              <w:pStyle w:val="TAL"/>
              <w:rPr>
                <w:lang w:eastAsia="en-GB"/>
              </w:rPr>
            </w:pPr>
            <w:r w:rsidRPr="001662C6">
              <w:rPr>
                <w:lang w:eastAsia="en-GB"/>
              </w:rPr>
              <w:t>5</w:t>
            </w:r>
          </w:p>
        </w:tc>
        <w:tc>
          <w:tcPr>
            <w:tcW w:w="960" w:type="dxa"/>
            <w:tcBorders>
              <w:top w:val="nil"/>
              <w:left w:val="nil"/>
              <w:bottom w:val="nil"/>
              <w:right w:val="single" w:sz="8" w:space="0" w:color="auto"/>
            </w:tcBorders>
            <w:shd w:val="clear" w:color="auto" w:fill="auto"/>
            <w:noWrap/>
            <w:vAlign w:val="bottom"/>
            <w:hideMark/>
          </w:tcPr>
          <w:p w14:paraId="47A7F0D2" w14:textId="77777777" w:rsidR="009D5726" w:rsidRPr="001662C6" w:rsidRDefault="009D5726" w:rsidP="00901EE0">
            <w:pPr>
              <w:pStyle w:val="TAL"/>
              <w:rPr>
                <w:lang w:eastAsia="en-GB"/>
              </w:rPr>
            </w:pPr>
            <w:r w:rsidRPr="001662C6">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0CE8C3F" w14:textId="77777777" w:rsidR="009D5726" w:rsidRPr="001662C6" w:rsidRDefault="009D5726" w:rsidP="00901EE0">
            <w:pPr>
              <w:pStyle w:val="TAL"/>
              <w:rPr>
                <w:lang w:eastAsia="en-GB"/>
              </w:rPr>
            </w:pPr>
            <w:r w:rsidRPr="001662C6">
              <w:rPr>
                <w:lang w:eastAsia="en-GB"/>
              </w:rPr>
              <w:t>0101</w:t>
            </w:r>
          </w:p>
        </w:tc>
        <w:tc>
          <w:tcPr>
            <w:tcW w:w="960" w:type="dxa"/>
            <w:tcBorders>
              <w:top w:val="nil"/>
              <w:left w:val="nil"/>
              <w:bottom w:val="nil"/>
              <w:right w:val="nil"/>
            </w:tcBorders>
            <w:shd w:val="clear" w:color="auto" w:fill="auto"/>
            <w:noWrap/>
            <w:vAlign w:val="bottom"/>
            <w:hideMark/>
          </w:tcPr>
          <w:p w14:paraId="5EE70C33" w14:textId="77777777" w:rsidR="009D5726" w:rsidRPr="001662C6" w:rsidRDefault="009D5726" w:rsidP="00901EE0">
            <w:pPr>
              <w:pStyle w:val="TAL"/>
              <w:rPr>
                <w:lang w:eastAsia="en-GB"/>
              </w:rPr>
            </w:pPr>
          </w:p>
        </w:tc>
      </w:tr>
      <w:tr w:rsidR="009D5726" w:rsidRPr="001662C6" w14:paraId="63CD39BB" w14:textId="77777777" w:rsidTr="00901E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50D99F" w14:textId="77777777" w:rsidR="009D5726" w:rsidRPr="001662C6" w:rsidRDefault="009D5726" w:rsidP="00901EE0">
            <w:pPr>
              <w:pStyle w:val="TAL"/>
              <w:rPr>
                <w:lang w:eastAsia="en-GB"/>
              </w:rPr>
            </w:pPr>
            <w:r w:rsidRPr="001662C6">
              <w:rPr>
                <w:lang w:eastAsia="en-GB"/>
              </w:rPr>
              <w:t>6</w:t>
            </w:r>
          </w:p>
        </w:tc>
        <w:tc>
          <w:tcPr>
            <w:tcW w:w="960" w:type="dxa"/>
            <w:tcBorders>
              <w:top w:val="nil"/>
              <w:left w:val="nil"/>
              <w:bottom w:val="nil"/>
              <w:right w:val="single" w:sz="8" w:space="0" w:color="auto"/>
            </w:tcBorders>
            <w:shd w:val="clear" w:color="auto" w:fill="auto"/>
            <w:noWrap/>
            <w:vAlign w:val="bottom"/>
            <w:hideMark/>
          </w:tcPr>
          <w:p w14:paraId="5AB96574" w14:textId="77777777" w:rsidR="009D5726" w:rsidRPr="001662C6" w:rsidRDefault="009D5726" w:rsidP="00901EE0">
            <w:pPr>
              <w:pStyle w:val="TAL"/>
              <w:rPr>
                <w:lang w:eastAsia="en-GB"/>
              </w:rPr>
            </w:pPr>
            <w:r w:rsidRPr="001662C6">
              <w:rPr>
                <w:lang w:eastAsia="en-GB"/>
              </w:rPr>
              <w:t>00110</w:t>
            </w:r>
          </w:p>
        </w:tc>
        <w:tc>
          <w:tcPr>
            <w:tcW w:w="960" w:type="dxa"/>
            <w:tcBorders>
              <w:top w:val="nil"/>
              <w:left w:val="nil"/>
              <w:bottom w:val="nil"/>
              <w:right w:val="single" w:sz="8" w:space="0" w:color="auto"/>
            </w:tcBorders>
            <w:shd w:val="clear" w:color="auto" w:fill="auto"/>
            <w:noWrap/>
            <w:vAlign w:val="bottom"/>
            <w:hideMark/>
          </w:tcPr>
          <w:p w14:paraId="1575F1EE" w14:textId="77777777" w:rsidR="009D5726" w:rsidRPr="001662C6" w:rsidRDefault="009D5726" w:rsidP="00901EE0">
            <w:pPr>
              <w:pStyle w:val="TAL"/>
              <w:rPr>
                <w:lang w:eastAsia="en-GB"/>
              </w:rPr>
            </w:pPr>
            <w:r w:rsidRPr="001662C6">
              <w:rPr>
                <w:lang w:eastAsia="en-GB"/>
              </w:rPr>
              <w:t>0110</w:t>
            </w:r>
          </w:p>
        </w:tc>
        <w:tc>
          <w:tcPr>
            <w:tcW w:w="960" w:type="dxa"/>
            <w:tcBorders>
              <w:top w:val="nil"/>
              <w:left w:val="nil"/>
              <w:bottom w:val="nil"/>
              <w:right w:val="nil"/>
            </w:tcBorders>
            <w:shd w:val="clear" w:color="auto" w:fill="auto"/>
            <w:noWrap/>
            <w:vAlign w:val="bottom"/>
            <w:hideMark/>
          </w:tcPr>
          <w:p w14:paraId="68CEE251" w14:textId="77777777" w:rsidR="009D5726" w:rsidRPr="001662C6" w:rsidRDefault="009D5726" w:rsidP="00901EE0">
            <w:pPr>
              <w:pStyle w:val="TAL"/>
              <w:rPr>
                <w:lang w:eastAsia="en-GB"/>
              </w:rPr>
            </w:pPr>
          </w:p>
        </w:tc>
      </w:tr>
      <w:tr w:rsidR="009D5726" w:rsidRPr="001662C6" w14:paraId="0B48A7ED" w14:textId="77777777" w:rsidTr="00901EE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32CA1E2" w14:textId="77777777" w:rsidR="009D5726" w:rsidRPr="001662C6" w:rsidRDefault="009D5726" w:rsidP="00901EE0">
            <w:pPr>
              <w:pStyle w:val="TAL"/>
              <w:rPr>
                <w:lang w:eastAsia="en-GB"/>
              </w:rPr>
            </w:pPr>
            <w:r w:rsidRPr="001662C6">
              <w:rPr>
                <w:lang w:eastAsia="en-GB"/>
              </w:rPr>
              <w:t>7</w:t>
            </w:r>
          </w:p>
        </w:tc>
        <w:tc>
          <w:tcPr>
            <w:tcW w:w="960" w:type="dxa"/>
            <w:tcBorders>
              <w:top w:val="nil"/>
              <w:left w:val="nil"/>
              <w:bottom w:val="nil"/>
              <w:right w:val="single" w:sz="8" w:space="0" w:color="auto"/>
            </w:tcBorders>
            <w:shd w:val="clear" w:color="auto" w:fill="auto"/>
            <w:noWrap/>
            <w:vAlign w:val="bottom"/>
            <w:hideMark/>
          </w:tcPr>
          <w:p w14:paraId="724B4AF7" w14:textId="77777777" w:rsidR="009D5726" w:rsidRPr="001662C6" w:rsidRDefault="009D5726" w:rsidP="00901EE0">
            <w:pPr>
              <w:pStyle w:val="TAL"/>
              <w:rPr>
                <w:lang w:eastAsia="en-GB"/>
              </w:rPr>
            </w:pPr>
            <w:r w:rsidRPr="001662C6">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D87ED33" w14:textId="77777777" w:rsidR="009D5726" w:rsidRPr="001662C6" w:rsidRDefault="009D5726" w:rsidP="00901EE0">
            <w:pPr>
              <w:pStyle w:val="TAL"/>
              <w:rPr>
                <w:lang w:eastAsia="en-GB"/>
              </w:rPr>
            </w:pPr>
            <w:r w:rsidRPr="001662C6">
              <w:rPr>
                <w:lang w:eastAsia="en-GB"/>
              </w:rPr>
              <w:t>0111</w:t>
            </w:r>
          </w:p>
        </w:tc>
        <w:tc>
          <w:tcPr>
            <w:tcW w:w="960" w:type="dxa"/>
            <w:tcBorders>
              <w:top w:val="nil"/>
              <w:left w:val="nil"/>
              <w:bottom w:val="nil"/>
              <w:right w:val="nil"/>
            </w:tcBorders>
            <w:shd w:val="clear" w:color="auto" w:fill="auto"/>
            <w:noWrap/>
            <w:vAlign w:val="bottom"/>
            <w:hideMark/>
          </w:tcPr>
          <w:p w14:paraId="72A3A6F3" w14:textId="77777777" w:rsidR="009D5726" w:rsidRPr="001662C6" w:rsidRDefault="009D5726" w:rsidP="00901EE0">
            <w:pPr>
              <w:pStyle w:val="TAL"/>
              <w:rPr>
                <w:lang w:eastAsia="en-GB"/>
              </w:rPr>
            </w:pPr>
          </w:p>
        </w:tc>
      </w:tr>
      <w:tr w:rsidR="009D5726" w:rsidRPr="001662C6" w14:paraId="3F49D312" w14:textId="77777777" w:rsidTr="00901E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D5ED515" w14:textId="77777777" w:rsidR="009D5726" w:rsidRPr="001662C6" w:rsidRDefault="009D5726" w:rsidP="00901EE0">
            <w:pPr>
              <w:pStyle w:val="TAL"/>
              <w:rPr>
                <w:lang w:eastAsia="en-GB"/>
              </w:rPr>
            </w:pPr>
            <w:r w:rsidRPr="001662C6">
              <w:rPr>
                <w:lang w:eastAsia="en-GB"/>
              </w:rPr>
              <w:t>8</w:t>
            </w:r>
          </w:p>
        </w:tc>
        <w:tc>
          <w:tcPr>
            <w:tcW w:w="960" w:type="dxa"/>
            <w:tcBorders>
              <w:top w:val="nil"/>
              <w:left w:val="nil"/>
              <w:bottom w:val="nil"/>
              <w:right w:val="single" w:sz="8" w:space="0" w:color="auto"/>
            </w:tcBorders>
            <w:shd w:val="clear" w:color="auto" w:fill="auto"/>
            <w:noWrap/>
            <w:vAlign w:val="bottom"/>
            <w:hideMark/>
          </w:tcPr>
          <w:p w14:paraId="3A218A5B" w14:textId="77777777" w:rsidR="009D5726" w:rsidRPr="001662C6" w:rsidRDefault="009D5726" w:rsidP="00901EE0">
            <w:pPr>
              <w:pStyle w:val="TAL"/>
              <w:rPr>
                <w:lang w:eastAsia="en-GB"/>
              </w:rPr>
            </w:pPr>
            <w:r w:rsidRPr="001662C6">
              <w:rPr>
                <w:lang w:eastAsia="en-GB"/>
              </w:rPr>
              <w:t>01000</w:t>
            </w:r>
          </w:p>
        </w:tc>
        <w:tc>
          <w:tcPr>
            <w:tcW w:w="960" w:type="dxa"/>
            <w:tcBorders>
              <w:top w:val="nil"/>
              <w:left w:val="nil"/>
              <w:bottom w:val="nil"/>
              <w:right w:val="nil"/>
            </w:tcBorders>
            <w:shd w:val="clear" w:color="auto" w:fill="auto"/>
            <w:noWrap/>
            <w:vAlign w:val="bottom"/>
            <w:hideMark/>
          </w:tcPr>
          <w:p w14:paraId="33C58520" w14:textId="77777777" w:rsidR="009D5726" w:rsidRPr="001662C6" w:rsidRDefault="009D5726" w:rsidP="00901EE0">
            <w:pPr>
              <w:pStyle w:val="TAL"/>
              <w:rPr>
                <w:lang w:eastAsia="en-GB"/>
              </w:rPr>
            </w:pPr>
          </w:p>
        </w:tc>
        <w:tc>
          <w:tcPr>
            <w:tcW w:w="960" w:type="dxa"/>
            <w:tcBorders>
              <w:top w:val="nil"/>
              <w:left w:val="nil"/>
              <w:bottom w:val="nil"/>
              <w:right w:val="nil"/>
            </w:tcBorders>
            <w:shd w:val="clear" w:color="auto" w:fill="auto"/>
            <w:noWrap/>
            <w:vAlign w:val="bottom"/>
            <w:hideMark/>
          </w:tcPr>
          <w:p w14:paraId="3B90DBB7" w14:textId="77777777" w:rsidR="009D5726" w:rsidRPr="001662C6" w:rsidRDefault="009D5726" w:rsidP="00901EE0">
            <w:pPr>
              <w:pStyle w:val="TAL"/>
              <w:rPr>
                <w:lang w:eastAsia="en-GB"/>
              </w:rPr>
            </w:pPr>
          </w:p>
        </w:tc>
      </w:tr>
      <w:tr w:rsidR="009D5726" w:rsidRPr="001662C6" w14:paraId="011ED2BB" w14:textId="77777777" w:rsidTr="00901E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334058" w14:textId="77777777" w:rsidR="009D5726" w:rsidRPr="001662C6" w:rsidRDefault="009D5726" w:rsidP="00901EE0">
            <w:pPr>
              <w:pStyle w:val="TAL"/>
              <w:rPr>
                <w:lang w:eastAsia="en-GB"/>
              </w:rPr>
            </w:pPr>
            <w:r w:rsidRPr="001662C6">
              <w:rPr>
                <w:lang w:eastAsia="en-GB"/>
              </w:rPr>
              <w:t>9</w:t>
            </w:r>
          </w:p>
        </w:tc>
        <w:tc>
          <w:tcPr>
            <w:tcW w:w="960" w:type="dxa"/>
            <w:tcBorders>
              <w:top w:val="nil"/>
              <w:left w:val="nil"/>
              <w:bottom w:val="nil"/>
              <w:right w:val="single" w:sz="8" w:space="0" w:color="auto"/>
            </w:tcBorders>
            <w:shd w:val="clear" w:color="auto" w:fill="auto"/>
            <w:noWrap/>
            <w:vAlign w:val="bottom"/>
            <w:hideMark/>
          </w:tcPr>
          <w:p w14:paraId="5F382B89" w14:textId="77777777" w:rsidR="009D5726" w:rsidRPr="001662C6" w:rsidRDefault="009D5726" w:rsidP="00901EE0">
            <w:pPr>
              <w:pStyle w:val="TAL"/>
              <w:rPr>
                <w:lang w:eastAsia="en-GB"/>
              </w:rPr>
            </w:pPr>
            <w:r w:rsidRPr="001662C6">
              <w:rPr>
                <w:lang w:eastAsia="en-GB"/>
              </w:rPr>
              <w:t>01001</w:t>
            </w:r>
          </w:p>
        </w:tc>
        <w:tc>
          <w:tcPr>
            <w:tcW w:w="960" w:type="dxa"/>
            <w:tcBorders>
              <w:top w:val="nil"/>
              <w:left w:val="nil"/>
              <w:bottom w:val="nil"/>
              <w:right w:val="nil"/>
            </w:tcBorders>
            <w:shd w:val="clear" w:color="auto" w:fill="auto"/>
            <w:noWrap/>
            <w:vAlign w:val="bottom"/>
            <w:hideMark/>
          </w:tcPr>
          <w:p w14:paraId="08EB101F" w14:textId="77777777" w:rsidR="009D5726" w:rsidRPr="001662C6" w:rsidRDefault="009D5726" w:rsidP="00901EE0">
            <w:pPr>
              <w:pStyle w:val="TAL"/>
              <w:rPr>
                <w:lang w:eastAsia="en-GB"/>
              </w:rPr>
            </w:pPr>
          </w:p>
        </w:tc>
        <w:tc>
          <w:tcPr>
            <w:tcW w:w="960" w:type="dxa"/>
            <w:tcBorders>
              <w:top w:val="nil"/>
              <w:left w:val="nil"/>
              <w:bottom w:val="nil"/>
              <w:right w:val="nil"/>
            </w:tcBorders>
            <w:shd w:val="clear" w:color="auto" w:fill="auto"/>
            <w:noWrap/>
            <w:vAlign w:val="bottom"/>
            <w:hideMark/>
          </w:tcPr>
          <w:p w14:paraId="3CD63793" w14:textId="77777777" w:rsidR="009D5726" w:rsidRPr="001662C6" w:rsidRDefault="009D5726" w:rsidP="00901EE0">
            <w:pPr>
              <w:pStyle w:val="TAL"/>
              <w:rPr>
                <w:lang w:eastAsia="en-GB"/>
              </w:rPr>
            </w:pPr>
          </w:p>
        </w:tc>
      </w:tr>
      <w:tr w:rsidR="009D5726" w:rsidRPr="001662C6" w14:paraId="354E1F70" w14:textId="77777777" w:rsidTr="00901E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86F89F" w14:textId="77777777" w:rsidR="009D5726" w:rsidRPr="001662C6" w:rsidRDefault="009D5726" w:rsidP="00901EE0">
            <w:pPr>
              <w:pStyle w:val="TAL"/>
              <w:rPr>
                <w:lang w:eastAsia="en-GB"/>
              </w:rPr>
            </w:pPr>
            <w:r w:rsidRPr="001662C6">
              <w:rPr>
                <w:lang w:eastAsia="en-GB"/>
              </w:rPr>
              <w:t>10</w:t>
            </w:r>
          </w:p>
        </w:tc>
        <w:tc>
          <w:tcPr>
            <w:tcW w:w="960" w:type="dxa"/>
            <w:tcBorders>
              <w:top w:val="nil"/>
              <w:left w:val="nil"/>
              <w:bottom w:val="nil"/>
              <w:right w:val="single" w:sz="8" w:space="0" w:color="auto"/>
            </w:tcBorders>
            <w:shd w:val="clear" w:color="auto" w:fill="auto"/>
            <w:noWrap/>
            <w:vAlign w:val="bottom"/>
            <w:hideMark/>
          </w:tcPr>
          <w:p w14:paraId="52FCB771" w14:textId="77777777" w:rsidR="009D5726" w:rsidRPr="001662C6" w:rsidRDefault="009D5726" w:rsidP="00901EE0">
            <w:pPr>
              <w:pStyle w:val="TAL"/>
              <w:rPr>
                <w:lang w:eastAsia="en-GB"/>
              </w:rPr>
            </w:pPr>
            <w:r w:rsidRPr="001662C6">
              <w:rPr>
                <w:lang w:eastAsia="en-GB"/>
              </w:rPr>
              <w:t>01010</w:t>
            </w:r>
          </w:p>
        </w:tc>
        <w:tc>
          <w:tcPr>
            <w:tcW w:w="960" w:type="dxa"/>
            <w:tcBorders>
              <w:top w:val="nil"/>
              <w:left w:val="nil"/>
              <w:bottom w:val="nil"/>
              <w:right w:val="nil"/>
            </w:tcBorders>
            <w:shd w:val="clear" w:color="auto" w:fill="auto"/>
            <w:noWrap/>
            <w:vAlign w:val="bottom"/>
            <w:hideMark/>
          </w:tcPr>
          <w:p w14:paraId="44163A90" w14:textId="77777777" w:rsidR="009D5726" w:rsidRPr="001662C6" w:rsidRDefault="009D5726" w:rsidP="00901EE0">
            <w:pPr>
              <w:pStyle w:val="TAL"/>
              <w:rPr>
                <w:lang w:eastAsia="en-GB"/>
              </w:rPr>
            </w:pPr>
          </w:p>
        </w:tc>
        <w:tc>
          <w:tcPr>
            <w:tcW w:w="960" w:type="dxa"/>
            <w:tcBorders>
              <w:top w:val="nil"/>
              <w:left w:val="nil"/>
              <w:bottom w:val="nil"/>
              <w:right w:val="nil"/>
            </w:tcBorders>
            <w:shd w:val="clear" w:color="auto" w:fill="auto"/>
            <w:noWrap/>
            <w:vAlign w:val="bottom"/>
            <w:hideMark/>
          </w:tcPr>
          <w:p w14:paraId="23D173A4" w14:textId="77777777" w:rsidR="009D5726" w:rsidRPr="001662C6" w:rsidRDefault="009D5726" w:rsidP="00901EE0">
            <w:pPr>
              <w:pStyle w:val="TAL"/>
              <w:rPr>
                <w:lang w:eastAsia="en-GB"/>
              </w:rPr>
            </w:pPr>
          </w:p>
        </w:tc>
      </w:tr>
      <w:tr w:rsidR="009D5726" w:rsidRPr="001662C6" w14:paraId="4121F943" w14:textId="77777777" w:rsidTr="00901E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18E2C2" w14:textId="77777777" w:rsidR="009D5726" w:rsidRPr="001662C6" w:rsidRDefault="009D5726" w:rsidP="00901EE0">
            <w:pPr>
              <w:pStyle w:val="TAL"/>
              <w:rPr>
                <w:lang w:eastAsia="en-GB"/>
              </w:rPr>
            </w:pPr>
            <w:r w:rsidRPr="001662C6">
              <w:rPr>
                <w:lang w:eastAsia="en-GB"/>
              </w:rPr>
              <w:t>11</w:t>
            </w:r>
          </w:p>
        </w:tc>
        <w:tc>
          <w:tcPr>
            <w:tcW w:w="960" w:type="dxa"/>
            <w:tcBorders>
              <w:top w:val="nil"/>
              <w:left w:val="nil"/>
              <w:bottom w:val="nil"/>
              <w:right w:val="single" w:sz="8" w:space="0" w:color="auto"/>
            </w:tcBorders>
            <w:shd w:val="clear" w:color="auto" w:fill="auto"/>
            <w:noWrap/>
            <w:vAlign w:val="bottom"/>
            <w:hideMark/>
          </w:tcPr>
          <w:p w14:paraId="02BFE281" w14:textId="77777777" w:rsidR="009D5726" w:rsidRPr="001662C6" w:rsidRDefault="009D5726" w:rsidP="00901EE0">
            <w:pPr>
              <w:pStyle w:val="TAL"/>
              <w:rPr>
                <w:lang w:eastAsia="en-GB"/>
              </w:rPr>
            </w:pPr>
            <w:r w:rsidRPr="001662C6">
              <w:rPr>
                <w:lang w:eastAsia="en-GB"/>
              </w:rPr>
              <w:t>01011</w:t>
            </w:r>
          </w:p>
        </w:tc>
        <w:tc>
          <w:tcPr>
            <w:tcW w:w="960" w:type="dxa"/>
            <w:tcBorders>
              <w:top w:val="nil"/>
              <w:left w:val="nil"/>
              <w:bottom w:val="nil"/>
              <w:right w:val="nil"/>
            </w:tcBorders>
            <w:shd w:val="clear" w:color="auto" w:fill="auto"/>
            <w:noWrap/>
            <w:vAlign w:val="bottom"/>
            <w:hideMark/>
          </w:tcPr>
          <w:p w14:paraId="166120EB" w14:textId="77777777" w:rsidR="009D5726" w:rsidRPr="001662C6" w:rsidRDefault="009D5726" w:rsidP="00901EE0">
            <w:pPr>
              <w:pStyle w:val="TAL"/>
              <w:rPr>
                <w:lang w:eastAsia="en-GB"/>
              </w:rPr>
            </w:pPr>
          </w:p>
        </w:tc>
        <w:tc>
          <w:tcPr>
            <w:tcW w:w="960" w:type="dxa"/>
            <w:tcBorders>
              <w:top w:val="nil"/>
              <w:left w:val="nil"/>
              <w:bottom w:val="nil"/>
              <w:right w:val="nil"/>
            </w:tcBorders>
            <w:shd w:val="clear" w:color="auto" w:fill="auto"/>
            <w:noWrap/>
            <w:vAlign w:val="bottom"/>
            <w:hideMark/>
          </w:tcPr>
          <w:p w14:paraId="273897BD" w14:textId="77777777" w:rsidR="009D5726" w:rsidRPr="001662C6" w:rsidRDefault="009D5726" w:rsidP="00901EE0">
            <w:pPr>
              <w:pStyle w:val="TAL"/>
              <w:rPr>
                <w:lang w:eastAsia="en-GB"/>
              </w:rPr>
            </w:pPr>
          </w:p>
        </w:tc>
      </w:tr>
      <w:tr w:rsidR="009D5726" w:rsidRPr="001662C6" w14:paraId="04793E5C" w14:textId="77777777" w:rsidTr="00901E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6463BE" w14:textId="77777777" w:rsidR="009D5726" w:rsidRPr="001662C6" w:rsidRDefault="009D5726" w:rsidP="00901EE0">
            <w:pPr>
              <w:pStyle w:val="TAL"/>
              <w:rPr>
                <w:lang w:eastAsia="en-GB"/>
              </w:rPr>
            </w:pPr>
            <w:r w:rsidRPr="001662C6">
              <w:rPr>
                <w:lang w:eastAsia="en-GB"/>
              </w:rPr>
              <w:t>12</w:t>
            </w:r>
          </w:p>
        </w:tc>
        <w:tc>
          <w:tcPr>
            <w:tcW w:w="960" w:type="dxa"/>
            <w:tcBorders>
              <w:top w:val="nil"/>
              <w:left w:val="nil"/>
              <w:bottom w:val="nil"/>
              <w:right w:val="single" w:sz="8" w:space="0" w:color="auto"/>
            </w:tcBorders>
            <w:shd w:val="clear" w:color="auto" w:fill="auto"/>
            <w:noWrap/>
            <w:vAlign w:val="bottom"/>
            <w:hideMark/>
          </w:tcPr>
          <w:p w14:paraId="59535926" w14:textId="77777777" w:rsidR="009D5726" w:rsidRPr="001662C6" w:rsidRDefault="009D5726" w:rsidP="00901EE0">
            <w:pPr>
              <w:pStyle w:val="TAL"/>
              <w:rPr>
                <w:lang w:eastAsia="en-GB"/>
              </w:rPr>
            </w:pPr>
            <w:r w:rsidRPr="001662C6">
              <w:rPr>
                <w:lang w:eastAsia="en-GB"/>
              </w:rPr>
              <w:t>01100</w:t>
            </w:r>
          </w:p>
        </w:tc>
        <w:tc>
          <w:tcPr>
            <w:tcW w:w="960" w:type="dxa"/>
            <w:tcBorders>
              <w:top w:val="nil"/>
              <w:left w:val="nil"/>
              <w:bottom w:val="nil"/>
              <w:right w:val="nil"/>
            </w:tcBorders>
            <w:shd w:val="clear" w:color="auto" w:fill="auto"/>
            <w:noWrap/>
            <w:vAlign w:val="bottom"/>
            <w:hideMark/>
          </w:tcPr>
          <w:p w14:paraId="6D8FDA92" w14:textId="77777777" w:rsidR="009D5726" w:rsidRPr="001662C6" w:rsidRDefault="009D5726" w:rsidP="00901EE0">
            <w:pPr>
              <w:pStyle w:val="TAL"/>
              <w:rPr>
                <w:lang w:eastAsia="en-GB"/>
              </w:rPr>
            </w:pPr>
          </w:p>
        </w:tc>
        <w:tc>
          <w:tcPr>
            <w:tcW w:w="960" w:type="dxa"/>
            <w:tcBorders>
              <w:top w:val="nil"/>
              <w:left w:val="nil"/>
              <w:bottom w:val="nil"/>
              <w:right w:val="nil"/>
            </w:tcBorders>
            <w:shd w:val="clear" w:color="auto" w:fill="auto"/>
            <w:noWrap/>
            <w:vAlign w:val="bottom"/>
            <w:hideMark/>
          </w:tcPr>
          <w:p w14:paraId="42C11617" w14:textId="77777777" w:rsidR="009D5726" w:rsidRPr="001662C6" w:rsidRDefault="009D5726" w:rsidP="00901EE0">
            <w:pPr>
              <w:pStyle w:val="TAL"/>
              <w:rPr>
                <w:lang w:eastAsia="en-GB"/>
              </w:rPr>
            </w:pPr>
          </w:p>
        </w:tc>
      </w:tr>
      <w:tr w:rsidR="009D5726" w:rsidRPr="001662C6" w14:paraId="05011214" w14:textId="77777777" w:rsidTr="00901E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5A0645" w14:textId="77777777" w:rsidR="009D5726" w:rsidRPr="001662C6" w:rsidRDefault="009D5726" w:rsidP="00901EE0">
            <w:pPr>
              <w:pStyle w:val="TAL"/>
              <w:rPr>
                <w:lang w:eastAsia="en-GB"/>
              </w:rPr>
            </w:pPr>
            <w:r w:rsidRPr="001662C6">
              <w:rPr>
                <w:lang w:eastAsia="en-GB"/>
              </w:rPr>
              <w:t>13</w:t>
            </w:r>
          </w:p>
        </w:tc>
        <w:tc>
          <w:tcPr>
            <w:tcW w:w="960" w:type="dxa"/>
            <w:tcBorders>
              <w:top w:val="nil"/>
              <w:left w:val="nil"/>
              <w:bottom w:val="nil"/>
              <w:right w:val="single" w:sz="8" w:space="0" w:color="auto"/>
            </w:tcBorders>
            <w:shd w:val="clear" w:color="auto" w:fill="auto"/>
            <w:noWrap/>
            <w:vAlign w:val="bottom"/>
            <w:hideMark/>
          </w:tcPr>
          <w:p w14:paraId="2AAF5D69" w14:textId="77777777" w:rsidR="009D5726" w:rsidRPr="001662C6" w:rsidRDefault="009D5726" w:rsidP="00901EE0">
            <w:pPr>
              <w:pStyle w:val="TAL"/>
              <w:rPr>
                <w:lang w:eastAsia="en-GB"/>
              </w:rPr>
            </w:pPr>
            <w:r w:rsidRPr="001662C6">
              <w:rPr>
                <w:lang w:eastAsia="en-GB"/>
              </w:rPr>
              <w:t>01101</w:t>
            </w:r>
          </w:p>
        </w:tc>
        <w:tc>
          <w:tcPr>
            <w:tcW w:w="960" w:type="dxa"/>
            <w:tcBorders>
              <w:top w:val="nil"/>
              <w:left w:val="nil"/>
              <w:bottom w:val="nil"/>
              <w:right w:val="nil"/>
            </w:tcBorders>
            <w:shd w:val="clear" w:color="auto" w:fill="auto"/>
            <w:noWrap/>
            <w:vAlign w:val="bottom"/>
            <w:hideMark/>
          </w:tcPr>
          <w:p w14:paraId="249F3E8B" w14:textId="77777777" w:rsidR="009D5726" w:rsidRPr="001662C6" w:rsidRDefault="009D5726" w:rsidP="00901EE0">
            <w:pPr>
              <w:pStyle w:val="TAL"/>
              <w:rPr>
                <w:lang w:eastAsia="en-GB"/>
              </w:rPr>
            </w:pPr>
          </w:p>
        </w:tc>
        <w:tc>
          <w:tcPr>
            <w:tcW w:w="960" w:type="dxa"/>
            <w:tcBorders>
              <w:top w:val="nil"/>
              <w:left w:val="nil"/>
              <w:bottom w:val="nil"/>
              <w:right w:val="nil"/>
            </w:tcBorders>
            <w:shd w:val="clear" w:color="auto" w:fill="auto"/>
            <w:noWrap/>
            <w:vAlign w:val="bottom"/>
            <w:hideMark/>
          </w:tcPr>
          <w:p w14:paraId="0C2F1338" w14:textId="77777777" w:rsidR="009D5726" w:rsidRPr="001662C6" w:rsidRDefault="009D5726" w:rsidP="00901EE0">
            <w:pPr>
              <w:pStyle w:val="TAL"/>
              <w:rPr>
                <w:lang w:eastAsia="en-GB"/>
              </w:rPr>
            </w:pPr>
          </w:p>
        </w:tc>
      </w:tr>
      <w:tr w:rsidR="009D5726" w:rsidRPr="001662C6" w14:paraId="6DD2203E" w14:textId="77777777" w:rsidTr="00901EE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1F4EBA" w14:textId="77777777" w:rsidR="009D5726" w:rsidRPr="001662C6" w:rsidRDefault="009D5726" w:rsidP="00901EE0">
            <w:pPr>
              <w:pStyle w:val="TAL"/>
              <w:rPr>
                <w:lang w:eastAsia="en-GB"/>
              </w:rPr>
            </w:pPr>
            <w:r w:rsidRPr="001662C6">
              <w:rPr>
                <w:lang w:eastAsia="en-GB"/>
              </w:rPr>
              <w:t>14</w:t>
            </w:r>
          </w:p>
        </w:tc>
        <w:tc>
          <w:tcPr>
            <w:tcW w:w="960" w:type="dxa"/>
            <w:tcBorders>
              <w:top w:val="nil"/>
              <w:left w:val="nil"/>
              <w:bottom w:val="nil"/>
              <w:right w:val="single" w:sz="8" w:space="0" w:color="auto"/>
            </w:tcBorders>
            <w:shd w:val="clear" w:color="auto" w:fill="auto"/>
            <w:noWrap/>
            <w:vAlign w:val="bottom"/>
            <w:hideMark/>
          </w:tcPr>
          <w:p w14:paraId="6D1BF7A8" w14:textId="77777777" w:rsidR="009D5726" w:rsidRPr="001662C6" w:rsidRDefault="009D5726" w:rsidP="00901EE0">
            <w:pPr>
              <w:pStyle w:val="TAL"/>
              <w:rPr>
                <w:lang w:eastAsia="en-GB"/>
              </w:rPr>
            </w:pPr>
            <w:r w:rsidRPr="001662C6">
              <w:rPr>
                <w:lang w:eastAsia="en-GB"/>
              </w:rPr>
              <w:t>01110</w:t>
            </w:r>
          </w:p>
        </w:tc>
        <w:tc>
          <w:tcPr>
            <w:tcW w:w="960" w:type="dxa"/>
            <w:tcBorders>
              <w:top w:val="nil"/>
              <w:left w:val="nil"/>
              <w:bottom w:val="nil"/>
              <w:right w:val="nil"/>
            </w:tcBorders>
            <w:shd w:val="clear" w:color="auto" w:fill="auto"/>
            <w:noWrap/>
            <w:vAlign w:val="bottom"/>
            <w:hideMark/>
          </w:tcPr>
          <w:p w14:paraId="64F8C9D0" w14:textId="77777777" w:rsidR="009D5726" w:rsidRPr="001662C6" w:rsidRDefault="009D5726" w:rsidP="00901EE0">
            <w:pPr>
              <w:pStyle w:val="TAL"/>
              <w:rPr>
                <w:lang w:eastAsia="en-GB"/>
              </w:rPr>
            </w:pPr>
          </w:p>
        </w:tc>
        <w:tc>
          <w:tcPr>
            <w:tcW w:w="960" w:type="dxa"/>
            <w:tcBorders>
              <w:top w:val="nil"/>
              <w:left w:val="nil"/>
              <w:bottom w:val="nil"/>
              <w:right w:val="nil"/>
            </w:tcBorders>
            <w:shd w:val="clear" w:color="auto" w:fill="auto"/>
            <w:noWrap/>
            <w:vAlign w:val="bottom"/>
            <w:hideMark/>
          </w:tcPr>
          <w:p w14:paraId="37630C0D" w14:textId="77777777" w:rsidR="009D5726" w:rsidRPr="001662C6" w:rsidRDefault="009D5726" w:rsidP="00901EE0">
            <w:pPr>
              <w:pStyle w:val="TAL"/>
              <w:rPr>
                <w:lang w:eastAsia="en-GB"/>
              </w:rPr>
            </w:pPr>
          </w:p>
        </w:tc>
      </w:tr>
      <w:tr w:rsidR="009D5726" w:rsidRPr="001662C6" w14:paraId="1F904FB9" w14:textId="77777777" w:rsidTr="00901EE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12BDC57" w14:textId="77777777" w:rsidR="009D5726" w:rsidRPr="001662C6" w:rsidRDefault="009D5726" w:rsidP="00901EE0">
            <w:pPr>
              <w:pStyle w:val="TAL"/>
              <w:rPr>
                <w:lang w:eastAsia="en-GB"/>
              </w:rPr>
            </w:pPr>
            <w:r w:rsidRPr="001662C6">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AB0CC25" w14:textId="77777777" w:rsidR="009D5726" w:rsidRPr="001662C6" w:rsidRDefault="009D5726" w:rsidP="00901EE0">
            <w:pPr>
              <w:pStyle w:val="TAL"/>
              <w:rPr>
                <w:lang w:eastAsia="en-GB"/>
              </w:rPr>
            </w:pPr>
            <w:r w:rsidRPr="001662C6">
              <w:rPr>
                <w:lang w:eastAsia="en-GB"/>
              </w:rPr>
              <w:t>01111</w:t>
            </w:r>
          </w:p>
        </w:tc>
        <w:tc>
          <w:tcPr>
            <w:tcW w:w="960" w:type="dxa"/>
            <w:tcBorders>
              <w:top w:val="nil"/>
              <w:left w:val="nil"/>
              <w:bottom w:val="nil"/>
              <w:right w:val="nil"/>
            </w:tcBorders>
            <w:shd w:val="clear" w:color="auto" w:fill="auto"/>
            <w:noWrap/>
            <w:vAlign w:val="bottom"/>
            <w:hideMark/>
          </w:tcPr>
          <w:p w14:paraId="6B949FC6" w14:textId="77777777" w:rsidR="009D5726" w:rsidRPr="001662C6" w:rsidRDefault="009D5726" w:rsidP="00901EE0">
            <w:pPr>
              <w:pStyle w:val="TAL"/>
              <w:rPr>
                <w:lang w:eastAsia="en-GB"/>
              </w:rPr>
            </w:pPr>
          </w:p>
        </w:tc>
        <w:tc>
          <w:tcPr>
            <w:tcW w:w="960" w:type="dxa"/>
            <w:tcBorders>
              <w:top w:val="nil"/>
              <w:left w:val="nil"/>
              <w:bottom w:val="nil"/>
              <w:right w:val="nil"/>
            </w:tcBorders>
            <w:shd w:val="clear" w:color="auto" w:fill="auto"/>
            <w:noWrap/>
            <w:vAlign w:val="bottom"/>
            <w:hideMark/>
          </w:tcPr>
          <w:p w14:paraId="3FC26458" w14:textId="77777777" w:rsidR="009D5726" w:rsidRPr="001662C6" w:rsidRDefault="009D5726" w:rsidP="00901EE0">
            <w:pPr>
              <w:pStyle w:val="TAL"/>
              <w:rPr>
                <w:lang w:eastAsia="en-GB"/>
              </w:rPr>
            </w:pPr>
          </w:p>
        </w:tc>
      </w:tr>
    </w:tbl>
    <w:p w14:paraId="7E4F382E" w14:textId="77777777" w:rsidR="009D5726" w:rsidRPr="001662C6" w:rsidRDefault="009D5726" w:rsidP="009D5726">
      <w:pPr>
        <w:rPr>
          <w:noProof/>
        </w:rPr>
      </w:pPr>
    </w:p>
    <w:p w14:paraId="402B43F5" w14:textId="77777777" w:rsidR="009D5726" w:rsidRPr="001662C6" w:rsidRDefault="009D5726" w:rsidP="009D5726">
      <w:pPr>
        <w:pStyle w:val="NO"/>
        <w:rPr>
          <w:noProof/>
        </w:rPr>
      </w:pPr>
      <w:r w:rsidRPr="001662C6">
        <w:rPr>
          <w:noProof/>
        </w:rPr>
        <w:t>NOTE 6:</w:t>
      </w:r>
      <w:r w:rsidRPr="001662C6">
        <w:rPr>
          <w:noProof/>
        </w:rPr>
        <w:tab/>
        <w:t xml:space="preserve">UE includes the </w:t>
      </w:r>
      <w:r w:rsidRPr="001662C6">
        <w:rPr>
          <w:i/>
          <w:noProof/>
        </w:rPr>
        <w:t>intraBandContiguousCC-InfoList-r12</w:t>
      </w:r>
      <w:r w:rsidRPr="001662C6">
        <w:rPr>
          <w:noProof/>
        </w:rPr>
        <w:t xml:space="preserve"> also for bandwidth class A because of the presence conditions in </w:t>
      </w:r>
      <w:r w:rsidRPr="001662C6">
        <w:rPr>
          <w:i/>
          <w:noProof/>
        </w:rPr>
        <w:t>BandCombinationParameters-v1270</w:t>
      </w:r>
      <w:r w:rsidRPr="001662C6">
        <w:rPr>
          <w:noProof/>
        </w:rPr>
        <w:t xml:space="preserve">. For example, if UE supports CA_1A_41D band combination, if UE includes the field </w:t>
      </w:r>
      <w:r w:rsidRPr="001662C6">
        <w:rPr>
          <w:i/>
          <w:noProof/>
        </w:rPr>
        <w:t>intraBandContiguousCC-InfoList-r12</w:t>
      </w:r>
      <w:r w:rsidRPr="001662C6">
        <w:rPr>
          <w:noProof/>
        </w:rPr>
        <w:t xml:space="preserve"> for band 41, the UE includes </w:t>
      </w:r>
      <w:r w:rsidRPr="001662C6">
        <w:rPr>
          <w:i/>
          <w:noProof/>
        </w:rPr>
        <w:t>intraBandContiguousCC-InfoList-r12</w:t>
      </w:r>
      <w:r w:rsidRPr="001662C6">
        <w:rPr>
          <w:noProof/>
        </w:rPr>
        <w:t xml:space="preserve"> also for band 1.</w:t>
      </w:r>
    </w:p>
    <w:p w14:paraId="56DAE299" w14:textId="77777777" w:rsidR="009D5726" w:rsidRPr="001662C6" w:rsidRDefault="009D5726" w:rsidP="009D5726">
      <w:pPr>
        <w:pStyle w:val="NO"/>
        <w:rPr>
          <w:noProof/>
          <w:lang w:eastAsia="ko-KR"/>
        </w:rPr>
      </w:pPr>
      <w:bookmarkStart w:id="160" w:name="_Hlk49984300"/>
      <w:r w:rsidRPr="001662C6">
        <w:rPr>
          <w:noProof/>
          <w:lang w:eastAsia="ko-KR"/>
        </w:rPr>
        <w:t>NOTE 6a:</w:t>
      </w:r>
      <w:r w:rsidRPr="001662C6">
        <w:rPr>
          <w:noProof/>
          <w:lang w:eastAsia="ko-KR"/>
        </w:rPr>
        <w:tab/>
        <w:t xml:space="preserve">For multiple </w:t>
      </w:r>
      <w:r w:rsidRPr="001662C6">
        <w:rPr>
          <w:i/>
          <w:iCs/>
          <w:noProof/>
          <w:lang w:eastAsia="ko-KR"/>
        </w:rPr>
        <w:t>BandParameters</w:t>
      </w:r>
      <w:r w:rsidRPr="001662C6">
        <w:rPr>
          <w:noProof/>
          <w:lang w:eastAsia="ko-KR"/>
        </w:rPr>
        <w:t xml:space="preserve"> entries with the same </w:t>
      </w:r>
      <w:r w:rsidRPr="001662C6">
        <w:rPr>
          <w:i/>
          <w:iCs/>
          <w:noProof/>
          <w:lang w:eastAsia="ko-KR"/>
        </w:rPr>
        <w:t>bandEUTRA</w:t>
      </w:r>
      <w:r w:rsidRPr="001662C6">
        <w:rPr>
          <w:noProof/>
          <w:lang w:eastAsia="ko-KR"/>
        </w:rPr>
        <w:t xml:space="preserve"> and same </w:t>
      </w:r>
      <w:r w:rsidRPr="001662C6">
        <w:rPr>
          <w:i/>
          <w:iCs/>
          <w:noProof/>
          <w:lang w:eastAsia="ko-KR"/>
        </w:rPr>
        <w:t xml:space="preserve">ca-BandwidthClassDL </w:t>
      </w:r>
      <w:r w:rsidRPr="001662C6">
        <w:rPr>
          <w:noProof/>
          <w:lang w:eastAsia="ko-KR"/>
        </w:rPr>
        <w:t xml:space="preserve">in a supported band combination, the UE capabilities indicated by </w:t>
      </w:r>
      <w:r w:rsidRPr="001662C6">
        <w:rPr>
          <w:i/>
          <w:iCs/>
          <w:noProof/>
          <w:lang w:eastAsia="ko-KR"/>
        </w:rPr>
        <w:t>BandParameters</w:t>
      </w:r>
      <w:r w:rsidRPr="001662C6">
        <w:rPr>
          <w:noProof/>
          <w:lang w:eastAsia="ko-KR"/>
        </w:rPr>
        <w:t xml:space="preserve"> are agnostic to the order in which they are indicated in the </w:t>
      </w:r>
      <w:r w:rsidRPr="001662C6">
        <w:rPr>
          <w:i/>
          <w:iCs/>
          <w:noProof/>
          <w:lang w:eastAsia="ko-KR"/>
        </w:rPr>
        <w:t>bandParameterList</w:t>
      </w:r>
      <w:r w:rsidRPr="001662C6">
        <w:rPr>
          <w:noProof/>
          <w:lang w:eastAsia="ko-KR"/>
        </w:rPr>
        <w:t xml:space="preserve">, under the condition that the set of the capabilities indicated for the concerned </w:t>
      </w:r>
      <w:r w:rsidRPr="001662C6">
        <w:rPr>
          <w:i/>
          <w:iCs/>
          <w:noProof/>
          <w:lang w:eastAsia="ko-KR"/>
        </w:rPr>
        <w:t>bandEUTRA</w:t>
      </w:r>
      <w:r w:rsidRPr="001662C6">
        <w:rPr>
          <w:noProof/>
          <w:lang w:eastAsia="ko-KR"/>
        </w:rPr>
        <w:t xml:space="preserve"> (e.g. </w:t>
      </w:r>
      <w:r w:rsidRPr="001662C6">
        <w:rPr>
          <w:i/>
          <w:iCs/>
          <w:noProof/>
          <w:lang w:eastAsia="ko-KR"/>
        </w:rPr>
        <w:t>bandParametersDL</w:t>
      </w:r>
      <w:r w:rsidRPr="001662C6">
        <w:rPr>
          <w:noProof/>
          <w:lang w:eastAsia="ko-KR"/>
        </w:rPr>
        <w:t xml:space="preserve"> and </w:t>
      </w:r>
      <w:r w:rsidRPr="001662C6">
        <w:rPr>
          <w:i/>
          <w:iCs/>
          <w:noProof/>
          <w:lang w:eastAsia="ko-KR"/>
        </w:rPr>
        <w:t>bandParametersUL)</w:t>
      </w:r>
      <w:r w:rsidRPr="001662C6">
        <w:rPr>
          <w:noProof/>
          <w:lang w:eastAsia="ko-KR"/>
        </w:rPr>
        <w:t xml:space="preserve"> are used together, and the concerned </w:t>
      </w:r>
      <w:r w:rsidRPr="001662C6">
        <w:rPr>
          <w:i/>
          <w:iCs/>
          <w:noProof/>
          <w:lang w:eastAsia="ko-KR"/>
        </w:rPr>
        <w:t>BandParameters</w:t>
      </w:r>
      <w:r w:rsidRPr="001662C6">
        <w:rPr>
          <w:noProof/>
          <w:lang w:eastAsia="ko-KR"/>
        </w:rPr>
        <w:t xml:space="preserve"> correspond to the </w:t>
      </w:r>
      <w:r w:rsidRPr="001662C6">
        <w:rPr>
          <w:i/>
          <w:iCs/>
          <w:noProof/>
          <w:lang w:eastAsia="ko-KR"/>
        </w:rPr>
        <w:t>supportedBandwithCombinationSet</w:t>
      </w:r>
      <w:r w:rsidRPr="001662C6">
        <w:rPr>
          <w:noProof/>
          <w:lang w:eastAsia="ko-KR"/>
        </w:rPr>
        <w:t xml:space="preserve"> for which set of channel bandwidths for carrier(s) is the same among sub-blocks, as defined in TS 36.101 [42], Table 5.6A.1-3, Table</w:t>
      </w:r>
      <w:r w:rsidRPr="001662C6">
        <w:t xml:space="preserve"> 5.6A.1-4, Table 5.6A.1-5.</w:t>
      </w:r>
      <w:bookmarkEnd w:id="160"/>
    </w:p>
    <w:p w14:paraId="2633E432" w14:textId="77777777" w:rsidR="009D5726" w:rsidRPr="001662C6" w:rsidRDefault="009D5726" w:rsidP="009D5726">
      <w:pPr>
        <w:pStyle w:val="NO"/>
        <w:rPr>
          <w:noProof/>
          <w:lang w:eastAsia="ko-KR"/>
        </w:rPr>
      </w:pPr>
      <w:r w:rsidRPr="001662C6">
        <w:rPr>
          <w:noProof/>
          <w:lang w:eastAsia="ko-KR"/>
        </w:rPr>
        <w:t>NOTE 7:</w:t>
      </w:r>
      <w:r w:rsidRPr="001662C6">
        <w:rPr>
          <w:noProof/>
          <w:lang w:eastAsia="ko-KR"/>
        </w:rPr>
        <w:tab/>
        <w:t xml:space="preserve">For a UE that indicates release X in field </w:t>
      </w:r>
      <w:r w:rsidRPr="001662C6">
        <w:rPr>
          <w:i/>
          <w:noProof/>
          <w:lang w:eastAsia="ko-KR"/>
        </w:rPr>
        <w:t>accessStratumRelease</w:t>
      </w:r>
      <w:r w:rsidRPr="001662C6">
        <w:rPr>
          <w:noProof/>
          <w:lang w:eastAsia="ko-KR"/>
        </w:rPr>
        <w:t xml:space="preserve"> but supports a feature specified in release X+ N (i.e. early UE implementation), the ASN.1 comprehension requirement are specified in Annex F.</w:t>
      </w:r>
    </w:p>
    <w:p w14:paraId="2FC6191F" w14:textId="77777777" w:rsidR="009D5726" w:rsidRPr="001662C6" w:rsidRDefault="009D5726" w:rsidP="009D5726">
      <w:pPr>
        <w:pStyle w:val="NO"/>
        <w:rPr>
          <w:noProof/>
        </w:rPr>
      </w:pPr>
      <w:bookmarkStart w:id="161" w:name="_Hlk6668875"/>
      <w:r w:rsidRPr="001662C6">
        <w:t>NOTE 8:</w:t>
      </w:r>
      <w:r w:rsidRPr="001662C6">
        <w:tab/>
        <w:t xml:space="preserve">For a UE that does not include </w:t>
      </w:r>
      <w:r w:rsidRPr="001662C6">
        <w:rPr>
          <w:i/>
        </w:rPr>
        <w:t>mimo-WeightedLayersCapabilities-r13</w:t>
      </w:r>
      <w:r w:rsidRPr="001662C6">
        <w:t xml:space="preserve">, or for the case with no CC configured with FD-MIMO, the </w:t>
      </w:r>
      <w:r w:rsidRPr="001662C6">
        <w:rPr>
          <w:lang w:eastAsia="en-GB"/>
        </w:rPr>
        <w:t>FD-MIMO processing capability</w:t>
      </w:r>
      <w:r w:rsidRPr="001662C6">
        <w:t xml:space="preserve"> condition is not applicable (i.e. considered as satisfied). For a UE that includes </w:t>
      </w:r>
      <w:r w:rsidRPr="001662C6">
        <w:rPr>
          <w:i/>
        </w:rPr>
        <w:t>mimo-WeightedLayersCapabilities-r13</w:t>
      </w:r>
      <w:r w:rsidRPr="001662C6">
        <w:t xml:space="preserve">, the </w:t>
      </w:r>
      <w:r w:rsidRPr="001662C6">
        <w:rPr>
          <w:lang w:eastAsia="en-GB"/>
        </w:rPr>
        <w:t>FD-MIMO processing capability</w:t>
      </w:r>
      <w:r w:rsidRPr="001662C6">
        <w:t xml:space="preserve"> condition is satisfied if the </w:t>
      </w:r>
      <w:r w:rsidRPr="001662C6">
        <w:rPr>
          <w:noProof/>
        </w:rPr>
        <w:t>equation 4.3.28.13-1 in TS 36.306 [5] is satisfied.</w:t>
      </w:r>
      <w:bookmarkEnd w:id="161"/>
    </w:p>
    <w:p w14:paraId="10187DB0" w14:textId="77777777" w:rsidR="001C49AE" w:rsidRDefault="001C49AE" w:rsidP="001C49AE">
      <w:pPr>
        <w:rPr>
          <w:color w:val="FF0000"/>
        </w:rPr>
      </w:pPr>
      <w:r w:rsidRPr="006E3574">
        <w:rPr>
          <w:color w:val="FF0000"/>
        </w:rPr>
        <w:t xml:space="preserve">/* </w:t>
      </w:r>
      <w:r>
        <w:rPr>
          <w:color w:val="FF0000"/>
        </w:rPr>
        <w:t>End of change</w:t>
      </w:r>
      <w:r w:rsidRPr="006E3574">
        <w:rPr>
          <w:color w:val="FF0000"/>
        </w:rPr>
        <w:t xml:space="preserve"> */</w:t>
      </w:r>
    </w:p>
    <w:p w14:paraId="757D1801" w14:textId="77777777" w:rsidR="00FE1A29" w:rsidRPr="000D7713" w:rsidRDefault="00FE1A29" w:rsidP="000D7713">
      <w:pPr>
        <w:rPr>
          <w:color w:val="FF0000"/>
        </w:rPr>
      </w:pPr>
    </w:p>
    <w:sectPr w:rsidR="00FE1A29" w:rsidRPr="000D77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B39FE" w14:textId="77777777" w:rsidR="00605EAE" w:rsidRDefault="00605EAE">
      <w:r>
        <w:separator/>
      </w:r>
    </w:p>
  </w:endnote>
  <w:endnote w:type="continuationSeparator" w:id="0">
    <w:p w14:paraId="237034C4" w14:textId="77777777" w:rsidR="00605EAE" w:rsidRDefault="00605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430AA" w14:textId="77777777" w:rsidR="00605EAE" w:rsidRDefault="00605EAE">
      <w:r>
        <w:separator/>
      </w:r>
    </w:p>
  </w:footnote>
  <w:footnote w:type="continuationSeparator" w:id="0">
    <w:p w14:paraId="5B61920F" w14:textId="77777777" w:rsidR="00605EAE" w:rsidRDefault="00605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12"/>
  </w:num>
  <w:num w:numId="9">
    <w:abstractNumId w:val="0"/>
    <w:lvlOverride w:ilvl="0">
      <w:startOverride w:val="1"/>
    </w:lvlOverride>
  </w:num>
  <w:num w:numId="10">
    <w:abstractNumId w:val="11"/>
  </w:num>
  <w:num w:numId="11">
    <w:abstractNumId w:val="8"/>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D0"/>
    <w:rsid w:val="00022E4A"/>
    <w:rsid w:val="00037954"/>
    <w:rsid w:val="000755B8"/>
    <w:rsid w:val="000817C7"/>
    <w:rsid w:val="000905D6"/>
    <w:rsid w:val="000A6394"/>
    <w:rsid w:val="000B7FED"/>
    <w:rsid w:val="000C038A"/>
    <w:rsid w:val="000C21C6"/>
    <w:rsid w:val="000C6598"/>
    <w:rsid w:val="000D312A"/>
    <w:rsid w:val="000D44B3"/>
    <w:rsid w:val="000D7713"/>
    <w:rsid w:val="000E1AC5"/>
    <w:rsid w:val="00105C23"/>
    <w:rsid w:val="00117902"/>
    <w:rsid w:val="00133C41"/>
    <w:rsid w:val="00137BE6"/>
    <w:rsid w:val="00145D43"/>
    <w:rsid w:val="00151B83"/>
    <w:rsid w:val="00164895"/>
    <w:rsid w:val="00170E38"/>
    <w:rsid w:val="001848AD"/>
    <w:rsid w:val="00192C46"/>
    <w:rsid w:val="001A08B3"/>
    <w:rsid w:val="001A0FC6"/>
    <w:rsid w:val="001A3874"/>
    <w:rsid w:val="001A4E13"/>
    <w:rsid w:val="001A7B60"/>
    <w:rsid w:val="001B52F0"/>
    <w:rsid w:val="001B7A65"/>
    <w:rsid w:val="001C49AE"/>
    <w:rsid w:val="001C5792"/>
    <w:rsid w:val="001D0B40"/>
    <w:rsid w:val="001E0046"/>
    <w:rsid w:val="001E0522"/>
    <w:rsid w:val="001E41F3"/>
    <w:rsid w:val="001F103C"/>
    <w:rsid w:val="001F4E68"/>
    <w:rsid w:val="00206F91"/>
    <w:rsid w:val="002123E0"/>
    <w:rsid w:val="0026004D"/>
    <w:rsid w:val="002640DD"/>
    <w:rsid w:val="00267FAF"/>
    <w:rsid w:val="00275D12"/>
    <w:rsid w:val="00280A17"/>
    <w:rsid w:val="00284FEB"/>
    <w:rsid w:val="002860C4"/>
    <w:rsid w:val="002A40EE"/>
    <w:rsid w:val="002B3C1F"/>
    <w:rsid w:val="002B5741"/>
    <w:rsid w:val="002C293F"/>
    <w:rsid w:val="002D7B4E"/>
    <w:rsid w:val="002E472E"/>
    <w:rsid w:val="00303F01"/>
    <w:rsid w:val="00305409"/>
    <w:rsid w:val="00332FEF"/>
    <w:rsid w:val="00336C94"/>
    <w:rsid w:val="0034010C"/>
    <w:rsid w:val="00347A00"/>
    <w:rsid w:val="00352787"/>
    <w:rsid w:val="003609EF"/>
    <w:rsid w:val="0036231A"/>
    <w:rsid w:val="00374DD4"/>
    <w:rsid w:val="00392E60"/>
    <w:rsid w:val="003945D5"/>
    <w:rsid w:val="003B16C2"/>
    <w:rsid w:val="003B5C65"/>
    <w:rsid w:val="003D3C27"/>
    <w:rsid w:val="003D608D"/>
    <w:rsid w:val="003E1A36"/>
    <w:rsid w:val="003E3F48"/>
    <w:rsid w:val="003F5528"/>
    <w:rsid w:val="003F6AB2"/>
    <w:rsid w:val="00406671"/>
    <w:rsid w:val="00410371"/>
    <w:rsid w:val="0041332E"/>
    <w:rsid w:val="004242F1"/>
    <w:rsid w:val="00425269"/>
    <w:rsid w:val="00427220"/>
    <w:rsid w:val="00463976"/>
    <w:rsid w:val="004738EE"/>
    <w:rsid w:val="00477744"/>
    <w:rsid w:val="004B75B7"/>
    <w:rsid w:val="004F1324"/>
    <w:rsid w:val="005066D7"/>
    <w:rsid w:val="0051580D"/>
    <w:rsid w:val="005159F1"/>
    <w:rsid w:val="005302FD"/>
    <w:rsid w:val="00534398"/>
    <w:rsid w:val="00535661"/>
    <w:rsid w:val="005364E4"/>
    <w:rsid w:val="005367F9"/>
    <w:rsid w:val="00547111"/>
    <w:rsid w:val="00592D74"/>
    <w:rsid w:val="005976A7"/>
    <w:rsid w:val="005B507B"/>
    <w:rsid w:val="005E23A7"/>
    <w:rsid w:val="005E2C44"/>
    <w:rsid w:val="005F1C39"/>
    <w:rsid w:val="0060182F"/>
    <w:rsid w:val="00605EAE"/>
    <w:rsid w:val="00621188"/>
    <w:rsid w:val="00623AC8"/>
    <w:rsid w:val="006257ED"/>
    <w:rsid w:val="00626D08"/>
    <w:rsid w:val="006358AF"/>
    <w:rsid w:val="00641D10"/>
    <w:rsid w:val="00661805"/>
    <w:rsid w:val="00665C47"/>
    <w:rsid w:val="00673C3E"/>
    <w:rsid w:val="00677AF9"/>
    <w:rsid w:val="00695808"/>
    <w:rsid w:val="006A2548"/>
    <w:rsid w:val="006A447A"/>
    <w:rsid w:val="006A54C4"/>
    <w:rsid w:val="006B0659"/>
    <w:rsid w:val="006B46FB"/>
    <w:rsid w:val="006E21FB"/>
    <w:rsid w:val="006E3574"/>
    <w:rsid w:val="006E5146"/>
    <w:rsid w:val="00702B2B"/>
    <w:rsid w:val="00726B99"/>
    <w:rsid w:val="00732155"/>
    <w:rsid w:val="00743EE8"/>
    <w:rsid w:val="00746473"/>
    <w:rsid w:val="007768AD"/>
    <w:rsid w:val="00781F7B"/>
    <w:rsid w:val="00792342"/>
    <w:rsid w:val="007977A8"/>
    <w:rsid w:val="007B512A"/>
    <w:rsid w:val="007C2097"/>
    <w:rsid w:val="007D6A07"/>
    <w:rsid w:val="007F7259"/>
    <w:rsid w:val="008040A8"/>
    <w:rsid w:val="008279FA"/>
    <w:rsid w:val="008626E7"/>
    <w:rsid w:val="00870EE7"/>
    <w:rsid w:val="00877488"/>
    <w:rsid w:val="008863B9"/>
    <w:rsid w:val="0088696C"/>
    <w:rsid w:val="00897261"/>
    <w:rsid w:val="008A3398"/>
    <w:rsid w:val="008A45A6"/>
    <w:rsid w:val="008F3789"/>
    <w:rsid w:val="008F686C"/>
    <w:rsid w:val="00903F6F"/>
    <w:rsid w:val="009148DE"/>
    <w:rsid w:val="00931F66"/>
    <w:rsid w:val="00941E30"/>
    <w:rsid w:val="009626AB"/>
    <w:rsid w:val="009777D9"/>
    <w:rsid w:val="00991B88"/>
    <w:rsid w:val="00996CDD"/>
    <w:rsid w:val="00997290"/>
    <w:rsid w:val="009A5753"/>
    <w:rsid w:val="009A579D"/>
    <w:rsid w:val="009B7374"/>
    <w:rsid w:val="009C19FE"/>
    <w:rsid w:val="009C35A1"/>
    <w:rsid w:val="009D5726"/>
    <w:rsid w:val="009E3297"/>
    <w:rsid w:val="009E68AF"/>
    <w:rsid w:val="009F734F"/>
    <w:rsid w:val="00A246B6"/>
    <w:rsid w:val="00A47E70"/>
    <w:rsid w:val="00A50CF0"/>
    <w:rsid w:val="00A510C8"/>
    <w:rsid w:val="00A53654"/>
    <w:rsid w:val="00A7671C"/>
    <w:rsid w:val="00A81194"/>
    <w:rsid w:val="00A87873"/>
    <w:rsid w:val="00A93DFF"/>
    <w:rsid w:val="00AA2CBC"/>
    <w:rsid w:val="00AA45DA"/>
    <w:rsid w:val="00AA4DA5"/>
    <w:rsid w:val="00AC5820"/>
    <w:rsid w:val="00AD015C"/>
    <w:rsid w:val="00AD1CD8"/>
    <w:rsid w:val="00B1031B"/>
    <w:rsid w:val="00B258BB"/>
    <w:rsid w:val="00B26A1F"/>
    <w:rsid w:val="00B331B5"/>
    <w:rsid w:val="00B52242"/>
    <w:rsid w:val="00B61B7A"/>
    <w:rsid w:val="00B65521"/>
    <w:rsid w:val="00B67B97"/>
    <w:rsid w:val="00B75665"/>
    <w:rsid w:val="00B968C8"/>
    <w:rsid w:val="00BA3EC5"/>
    <w:rsid w:val="00BA51D9"/>
    <w:rsid w:val="00BB5DFC"/>
    <w:rsid w:val="00BD279D"/>
    <w:rsid w:val="00BD6BB8"/>
    <w:rsid w:val="00BE6802"/>
    <w:rsid w:val="00BF279C"/>
    <w:rsid w:val="00C13638"/>
    <w:rsid w:val="00C14615"/>
    <w:rsid w:val="00C316B7"/>
    <w:rsid w:val="00C3290F"/>
    <w:rsid w:val="00C432A5"/>
    <w:rsid w:val="00C45EC8"/>
    <w:rsid w:val="00C6243C"/>
    <w:rsid w:val="00C66BA2"/>
    <w:rsid w:val="00C67061"/>
    <w:rsid w:val="00C81B9F"/>
    <w:rsid w:val="00C874FA"/>
    <w:rsid w:val="00C921C5"/>
    <w:rsid w:val="00C95985"/>
    <w:rsid w:val="00C960AD"/>
    <w:rsid w:val="00CC5026"/>
    <w:rsid w:val="00CC68D0"/>
    <w:rsid w:val="00CC7A09"/>
    <w:rsid w:val="00CE63CD"/>
    <w:rsid w:val="00CF2CBF"/>
    <w:rsid w:val="00D03F9A"/>
    <w:rsid w:val="00D04711"/>
    <w:rsid w:val="00D06D51"/>
    <w:rsid w:val="00D077F4"/>
    <w:rsid w:val="00D247E2"/>
    <w:rsid w:val="00D24991"/>
    <w:rsid w:val="00D50255"/>
    <w:rsid w:val="00D63CE1"/>
    <w:rsid w:val="00D66520"/>
    <w:rsid w:val="00D72E09"/>
    <w:rsid w:val="00D815A4"/>
    <w:rsid w:val="00DB401E"/>
    <w:rsid w:val="00DC0C56"/>
    <w:rsid w:val="00DD0733"/>
    <w:rsid w:val="00DE34CF"/>
    <w:rsid w:val="00DE6DB9"/>
    <w:rsid w:val="00DF5073"/>
    <w:rsid w:val="00E13D63"/>
    <w:rsid w:val="00E13F3D"/>
    <w:rsid w:val="00E21C38"/>
    <w:rsid w:val="00E34898"/>
    <w:rsid w:val="00E37AA6"/>
    <w:rsid w:val="00E40A14"/>
    <w:rsid w:val="00E557F5"/>
    <w:rsid w:val="00E5695F"/>
    <w:rsid w:val="00E56D5A"/>
    <w:rsid w:val="00E61450"/>
    <w:rsid w:val="00E93DBA"/>
    <w:rsid w:val="00E94F30"/>
    <w:rsid w:val="00EB09B7"/>
    <w:rsid w:val="00ED0EE0"/>
    <w:rsid w:val="00ED6F3B"/>
    <w:rsid w:val="00EE7D7C"/>
    <w:rsid w:val="00EF74E2"/>
    <w:rsid w:val="00F25D98"/>
    <w:rsid w:val="00F300FB"/>
    <w:rsid w:val="00F3637B"/>
    <w:rsid w:val="00F4172A"/>
    <w:rsid w:val="00F43BE2"/>
    <w:rsid w:val="00F50C5D"/>
    <w:rsid w:val="00F52F8E"/>
    <w:rsid w:val="00FA3C3C"/>
    <w:rsid w:val="00FB6386"/>
    <w:rsid w:val="00FE1A29"/>
    <w:rsid w:val="00FE3377"/>
    <w:rsid w:val="00FE4BC3"/>
    <w:rsid w:val="00FF1340"/>
    <w:rsid w:val="00FF5F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F2CBF"/>
    <w:rPr>
      <w:rFonts w:ascii="Times New Roman" w:hAnsi="Times New Roman"/>
      <w:lang w:val="en-GB" w:eastAsia="en-US"/>
    </w:rPr>
  </w:style>
  <w:style w:type="character" w:customStyle="1" w:styleId="B2Char">
    <w:name w:val="B2 Char"/>
    <w:link w:val="B2"/>
    <w:qFormat/>
    <w:rsid w:val="00CF2CBF"/>
    <w:rPr>
      <w:rFonts w:ascii="Times New Roman" w:hAnsi="Times New Roman"/>
      <w:lang w:val="en-GB" w:eastAsia="en-US"/>
    </w:rPr>
  </w:style>
  <w:style w:type="character" w:customStyle="1" w:styleId="B3Char2">
    <w:name w:val="B3 Char2"/>
    <w:link w:val="B3"/>
    <w:qFormat/>
    <w:rsid w:val="00CF2CBF"/>
    <w:rPr>
      <w:rFonts w:ascii="Times New Roman" w:hAnsi="Times New Roman"/>
      <w:lang w:val="en-GB" w:eastAsia="en-US"/>
    </w:rPr>
  </w:style>
  <w:style w:type="character" w:customStyle="1" w:styleId="B4Char">
    <w:name w:val="B4 Char"/>
    <w:link w:val="B4"/>
    <w:qFormat/>
    <w:rsid w:val="000905D6"/>
    <w:rPr>
      <w:rFonts w:ascii="Times New Roman" w:hAnsi="Times New Roman"/>
      <w:lang w:val="en-GB" w:eastAsia="en-US"/>
    </w:rPr>
  </w:style>
  <w:style w:type="character" w:customStyle="1" w:styleId="B5Char">
    <w:name w:val="B5 Char"/>
    <w:link w:val="B5"/>
    <w:qFormat/>
    <w:rsid w:val="000905D6"/>
    <w:rPr>
      <w:rFonts w:ascii="Times New Roman" w:hAnsi="Times New Roman"/>
      <w:lang w:val="en-GB" w:eastAsia="en-US"/>
    </w:rPr>
  </w:style>
  <w:style w:type="character" w:customStyle="1" w:styleId="NOChar">
    <w:name w:val="NO Char"/>
    <w:link w:val="NO"/>
    <w:qFormat/>
    <w:rsid w:val="005367F9"/>
    <w:rPr>
      <w:rFonts w:ascii="Times New Roman" w:hAnsi="Times New Roman"/>
      <w:lang w:val="en-GB" w:eastAsia="en-US"/>
    </w:rPr>
  </w:style>
  <w:style w:type="paragraph" w:customStyle="1" w:styleId="B6">
    <w:name w:val="B6"/>
    <w:basedOn w:val="B5"/>
    <w:link w:val="B6Char"/>
    <w:qFormat/>
    <w:rsid w:val="005367F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367F9"/>
    <w:rPr>
      <w:rFonts w:ascii="Times New Roman" w:hAnsi="Times New Roman"/>
      <w:lang w:val="en-US" w:eastAsia="ja-JP"/>
    </w:rPr>
  </w:style>
  <w:style w:type="paragraph" w:customStyle="1" w:styleId="Doc-title">
    <w:name w:val="Doc-title"/>
    <w:basedOn w:val="Normal"/>
    <w:next w:val="Doc-text2"/>
    <w:link w:val="Doc-titleChar"/>
    <w:qFormat/>
    <w:rsid w:val="00E61450"/>
    <w:pPr>
      <w:spacing w:before="60" w:after="0"/>
      <w:ind w:left="1259" w:hanging="1259"/>
    </w:pPr>
    <w:rPr>
      <w:noProof/>
      <w:sz w:val="24"/>
      <w:szCs w:val="24"/>
      <w:lang w:val="en-US" w:eastAsia="zh-CN"/>
    </w:rPr>
  </w:style>
  <w:style w:type="paragraph" w:customStyle="1" w:styleId="Doc-text2">
    <w:name w:val="Doc-text2"/>
    <w:basedOn w:val="Normal"/>
    <w:link w:val="Doc-text2Char"/>
    <w:qFormat/>
    <w:rsid w:val="00E61450"/>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E61450"/>
    <w:rPr>
      <w:rFonts w:ascii="Times New Roman" w:hAnsi="Times New Roman"/>
      <w:sz w:val="24"/>
      <w:szCs w:val="24"/>
      <w:lang w:val="en-US" w:eastAsia="zh-CN"/>
    </w:rPr>
  </w:style>
  <w:style w:type="character" w:customStyle="1" w:styleId="Doc-titleChar">
    <w:name w:val="Doc-title Char"/>
    <w:link w:val="Doc-title"/>
    <w:rsid w:val="00E61450"/>
    <w:rPr>
      <w:rFonts w:ascii="Times New Roman" w:hAnsi="Times New Roman"/>
      <w:noProof/>
      <w:sz w:val="24"/>
      <w:szCs w:val="24"/>
      <w:lang w:val="en-US" w:eastAsia="zh-CN"/>
    </w:rPr>
  </w:style>
  <w:style w:type="character" w:customStyle="1" w:styleId="TALCar">
    <w:name w:val="TAL Car"/>
    <w:link w:val="TAL"/>
    <w:qFormat/>
    <w:rsid w:val="00E56D5A"/>
    <w:rPr>
      <w:rFonts w:ascii="Arial" w:hAnsi="Arial"/>
      <w:sz w:val="18"/>
      <w:lang w:val="en-GB" w:eastAsia="en-US"/>
    </w:rPr>
  </w:style>
  <w:style w:type="character" w:customStyle="1" w:styleId="TAHCar">
    <w:name w:val="TAH Car"/>
    <w:link w:val="TAH"/>
    <w:qFormat/>
    <w:locked/>
    <w:rsid w:val="00E56D5A"/>
    <w:rPr>
      <w:rFonts w:ascii="Arial" w:hAnsi="Arial"/>
      <w:b/>
      <w:sz w:val="18"/>
      <w:lang w:val="en-GB" w:eastAsia="en-US"/>
    </w:rPr>
  </w:style>
  <w:style w:type="character" w:customStyle="1" w:styleId="THChar">
    <w:name w:val="TH Char"/>
    <w:link w:val="TH"/>
    <w:qFormat/>
    <w:rsid w:val="00E56D5A"/>
    <w:rPr>
      <w:rFonts w:ascii="Arial" w:hAnsi="Arial"/>
      <w:b/>
      <w:lang w:val="en-GB" w:eastAsia="en-US"/>
    </w:rPr>
  </w:style>
  <w:style w:type="character" w:customStyle="1" w:styleId="PLChar">
    <w:name w:val="PL Char"/>
    <w:link w:val="PL"/>
    <w:qFormat/>
    <w:rsid w:val="00E56D5A"/>
    <w:rPr>
      <w:rFonts w:ascii="Courier New" w:hAnsi="Courier New"/>
      <w:noProof/>
      <w:sz w:val="16"/>
      <w:lang w:val="en-GB" w:eastAsia="en-US"/>
    </w:rPr>
  </w:style>
  <w:style w:type="character" w:customStyle="1" w:styleId="Heading3Char">
    <w:name w:val="Heading 3 Char"/>
    <w:link w:val="Heading3"/>
    <w:rsid w:val="009D5726"/>
    <w:rPr>
      <w:rFonts w:ascii="Arial" w:hAnsi="Arial"/>
      <w:sz w:val="28"/>
      <w:lang w:val="en-GB" w:eastAsia="en-US"/>
    </w:rPr>
  </w:style>
  <w:style w:type="character" w:customStyle="1" w:styleId="Heading4Char">
    <w:name w:val="Heading 4 Char"/>
    <w:link w:val="Heading4"/>
    <w:qFormat/>
    <w:locked/>
    <w:rsid w:val="009D5726"/>
    <w:rPr>
      <w:rFonts w:ascii="Arial" w:hAnsi="Arial"/>
      <w:sz w:val="24"/>
      <w:lang w:val="en-GB" w:eastAsia="en-US"/>
    </w:rPr>
  </w:style>
  <w:style w:type="character" w:customStyle="1" w:styleId="Heading9Char">
    <w:name w:val="Heading 9 Char"/>
    <w:link w:val="Heading9"/>
    <w:rsid w:val="009D5726"/>
    <w:rPr>
      <w:rFonts w:ascii="Arial" w:hAnsi="Arial"/>
      <w:sz w:val="36"/>
      <w:lang w:val="en-GB" w:eastAsia="en-US"/>
    </w:rPr>
  </w:style>
  <w:style w:type="character" w:customStyle="1" w:styleId="TFChar">
    <w:name w:val="TF Char"/>
    <w:link w:val="TF"/>
    <w:rsid w:val="009D5726"/>
    <w:rPr>
      <w:rFonts w:ascii="Arial" w:hAnsi="Arial"/>
      <w:b/>
      <w:lang w:val="en-GB" w:eastAsia="en-US"/>
    </w:rPr>
  </w:style>
  <w:style w:type="character" w:customStyle="1" w:styleId="EditorsNoteChar">
    <w:name w:val="Editor's Note Char"/>
    <w:aliases w:val="EN Char"/>
    <w:link w:val="EditorsNote"/>
    <w:qFormat/>
    <w:rsid w:val="009D5726"/>
    <w:rPr>
      <w:rFonts w:ascii="Times New Roman" w:hAnsi="Times New Roman"/>
      <w:color w:val="FF0000"/>
      <w:lang w:val="en-GB" w:eastAsia="en-US"/>
    </w:rPr>
  </w:style>
  <w:style w:type="paragraph" w:customStyle="1" w:styleId="B8">
    <w:name w:val="B8"/>
    <w:basedOn w:val="B7"/>
    <w:link w:val="B8Char"/>
    <w:qFormat/>
    <w:rsid w:val="009D5726"/>
    <w:pPr>
      <w:ind w:left="2552"/>
    </w:pPr>
    <w:rPr>
      <w:lang w:val="x-none" w:eastAsia="x-none"/>
    </w:rPr>
  </w:style>
  <w:style w:type="paragraph" w:customStyle="1" w:styleId="B7">
    <w:name w:val="B7"/>
    <w:basedOn w:val="B6"/>
    <w:link w:val="B7Char"/>
    <w:qFormat/>
    <w:rsid w:val="009D5726"/>
    <w:pPr>
      <w:ind w:left="2269"/>
    </w:pPr>
    <w:rPr>
      <w:rFonts w:eastAsia="MS Mincho"/>
      <w:lang w:val="en-GB"/>
    </w:rPr>
  </w:style>
  <w:style w:type="character" w:customStyle="1" w:styleId="B7Char">
    <w:name w:val="B7 Char"/>
    <w:link w:val="B7"/>
    <w:qFormat/>
    <w:rsid w:val="009D5726"/>
    <w:rPr>
      <w:rFonts w:ascii="Times New Roman" w:eastAsia="MS Mincho" w:hAnsi="Times New Roman"/>
      <w:lang w:val="en-GB" w:eastAsia="ja-JP"/>
    </w:rPr>
  </w:style>
  <w:style w:type="character" w:customStyle="1" w:styleId="B8Char">
    <w:name w:val="B8 Char"/>
    <w:link w:val="B8"/>
    <w:rsid w:val="009D5726"/>
    <w:rPr>
      <w:rFonts w:ascii="Times New Roman" w:eastAsia="MS Mincho" w:hAnsi="Times New Roman"/>
      <w:lang w:val="x-none" w:eastAsia="x-none"/>
    </w:rPr>
  </w:style>
  <w:style w:type="character" w:customStyle="1" w:styleId="FootnoteTextChar">
    <w:name w:val="Footnote Text Char"/>
    <w:basedOn w:val="DefaultParagraphFont"/>
    <w:link w:val="FootnoteText"/>
    <w:rsid w:val="009D5726"/>
    <w:rPr>
      <w:rFonts w:ascii="Times New Roman" w:hAnsi="Times New Roman"/>
      <w:sz w:val="16"/>
      <w:lang w:val="en-GB" w:eastAsia="en-US"/>
    </w:rPr>
  </w:style>
  <w:style w:type="paragraph" w:styleId="Revision">
    <w:name w:val="Revision"/>
    <w:hidden/>
    <w:uiPriority w:val="99"/>
    <w:semiHidden/>
    <w:rsid w:val="009D5726"/>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9D5726"/>
    <w:rPr>
      <w:rFonts w:ascii="Tahoma" w:hAnsi="Tahoma" w:cs="Tahoma"/>
      <w:sz w:val="16"/>
      <w:szCs w:val="16"/>
      <w:lang w:val="en-GB" w:eastAsia="en-US"/>
    </w:rPr>
  </w:style>
  <w:style w:type="character" w:customStyle="1" w:styleId="EXChar">
    <w:name w:val="EX Char"/>
    <w:link w:val="EX"/>
    <w:qFormat/>
    <w:locked/>
    <w:rsid w:val="009D5726"/>
    <w:rPr>
      <w:rFonts w:ascii="Times New Roman" w:hAnsi="Times New Roman"/>
      <w:lang w:val="en-GB" w:eastAsia="en-US"/>
    </w:rPr>
  </w:style>
  <w:style w:type="character" w:customStyle="1" w:styleId="Heading5Char">
    <w:name w:val="Heading 5 Char"/>
    <w:link w:val="Heading5"/>
    <w:rsid w:val="009D5726"/>
    <w:rPr>
      <w:rFonts w:ascii="Arial" w:hAnsi="Arial"/>
      <w:sz w:val="22"/>
      <w:lang w:val="en-GB" w:eastAsia="en-US"/>
    </w:rPr>
  </w:style>
  <w:style w:type="character" w:customStyle="1" w:styleId="FooterChar">
    <w:name w:val="Footer Char"/>
    <w:link w:val="Footer"/>
    <w:qFormat/>
    <w:rsid w:val="009D5726"/>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D5726"/>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D5726"/>
    <w:rPr>
      <w:rFonts w:ascii="Times New Roman" w:hAnsi="Times New Roman"/>
      <w:lang w:val="en-GB" w:eastAsia="en-US"/>
    </w:rPr>
  </w:style>
  <w:style w:type="character" w:customStyle="1" w:styleId="B1Zchn">
    <w:name w:val="B1 Zchn"/>
    <w:rsid w:val="009D5726"/>
    <w:rPr>
      <w:rFonts w:ascii="Times New Roman" w:hAnsi="Times New Roman"/>
      <w:lang w:val="en-GB" w:eastAsia="en-US"/>
    </w:rPr>
  </w:style>
  <w:style w:type="character" w:customStyle="1" w:styleId="B1Char">
    <w:name w:val="B1 Char"/>
    <w:qFormat/>
    <w:locked/>
    <w:rsid w:val="009D5726"/>
    <w:rPr>
      <w:rFonts w:ascii="Times New Roman" w:hAnsi="Times New Roman"/>
      <w:lang w:val="en-GB" w:eastAsia="en-US"/>
    </w:rPr>
  </w:style>
  <w:style w:type="character" w:customStyle="1" w:styleId="HeaderChar">
    <w:name w:val="Header Char"/>
    <w:link w:val="Header"/>
    <w:qFormat/>
    <w:rsid w:val="009D5726"/>
    <w:rPr>
      <w:rFonts w:ascii="Arial" w:hAnsi="Arial"/>
      <w:b/>
      <w:noProof/>
      <w:sz w:val="18"/>
      <w:lang w:val="en-GB" w:eastAsia="en-US"/>
    </w:rPr>
  </w:style>
  <w:style w:type="character" w:customStyle="1" w:styleId="TALChar">
    <w:name w:val="TAL Char"/>
    <w:locked/>
    <w:rsid w:val="009D5726"/>
    <w:rPr>
      <w:rFonts w:ascii="Arial" w:hAnsi="Arial"/>
      <w:sz w:val="18"/>
      <w:lang w:val="en-GB" w:eastAsia="en-US"/>
    </w:rPr>
  </w:style>
  <w:style w:type="character" w:customStyle="1" w:styleId="B3Char">
    <w:name w:val="B3 Char"/>
    <w:rsid w:val="009D57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34569">
      <w:bodyDiv w:val="1"/>
      <w:marLeft w:val="0"/>
      <w:marRight w:val="0"/>
      <w:marTop w:val="0"/>
      <w:marBottom w:val="0"/>
      <w:divBdr>
        <w:top w:val="none" w:sz="0" w:space="0" w:color="auto"/>
        <w:left w:val="none" w:sz="0" w:space="0" w:color="auto"/>
        <w:bottom w:val="none" w:sz="0" w:space="0" w:color="auto"/>
        <w:right w:val="none" w:sz="0" w:space="0" w:color="auto"/>
      </w:divBdr>
      <w:divsChild>
        <w:div w:id="1336148445">
          <w:marLeft w:val="0"/>
          <w:marRight w:val="0"/>
          <w:marTop w:val="0"/>
          <w:marBottom w:val="0"/>
          <w:divBdr>
            <w:top w:val="none" w:sz="0" w:space="0" w:color="auto"/>
            <w:left w:val="none" w:sz="0" w:space="0" w:color="auto"/>
            <w:bottom w:val="none" w:sz="0" w:space="0" w:color="auto"/>
            <w:right w:val="none" w:sz="0" w:space="0" w:color="auto"/>
          </w:divBdr>
        </w:div>
      </w:divsChild>
    </w:div>
    <w:div w:id="1511136134">
      <w:bodyDiv w:val="1"/>
      <w:marLeft w:val="0"/>
      <w:marRight w:val="0"/>
      <w:marTop w:val="0"/>
      <w:marBottom w:val="0"/>
      <w:divBdr>
        <w:top w:val="none" w:sz="0" w:space="0" w:color="auto"/>
        <w:left w:val="none" w:sz="0" w:space="0" w:color="auto"/>
        <w:bottom w:val="none" w:sz="0" w:space="0" w:color="auto"/>
        <w:right w:val="none" w:sz="0" w:space="0" w:color="auto"/>
      </w:divBdr>
      <w:divsChild>
        <w:div w:id="887372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A6D45D8-2DB0-430B-836A-6858C17EEFBF}">
  <ds:schemaRefs>
    <ds:schemaRef ds:uri="http://schemas.microsoft.com/sharepoint/v3/contenttype/forms"/>
  </ds:schemaRefs>
</ds:datastoreItem>
</file>

<file path=customXml/itemProps2.xml><?xml version="1.0" encoding="utf-8"?>
<ds:datastoreItem xmlns:ds="http://schemas.openxmlformats.org/officeDocument/2006/customXml" ds:itemID="{BE5E7468-C353-4A80-A6DB-61CE44DDBAF3}">
  <ds:schemaRefs>
    <ds:schemaRef ds:uri="http://schemas.openxmlformats.org/officeDocument/2006/bibliography"/>
  </ds:schemaRefs>
</ds:datastoreItem>
</file>

<file path=customXml/itemProps3.xml><?xml version="1.0" encoding="utf-8"?>
<ds:datastoreItem xmlns:ds="http://schemas.openxmlformats.org/officeDocument/2006/customXml" ds:itemID="{56C466C2-B9EF-4CBB-8A37-F1F33369E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04C439-CC35-4C39-9431-B6B791FDEBF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36</Pages>
  <Words>42214</Words>
  <Characters>223735</Characters>
  <Application>Microsoft Office Word</Application>
  <DocSecurity>0</DocSecurity>
  <Lines>1864</Lines>
  <Paragraphs>530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265419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Ericsson User</cp:lastModifiedBy>
  <cp:revision>151</cp:revision>
  <cp:lastPrinted>1899-12-31T23:00:00Z</cp:lastPrinted>
  <dcterms:created xsi:type="dcterms:W3CDTF">2020-02-03T08:32:00Z</dcterms:created>
  <dcterms:modified xsi:type="dcterms:W3CDTF">2021-05-10T18:10:00Z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